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4092" w14:paraId="8124092" w:rsidRDefault="00185814" w:rsidR="00153B87" w:rsidRPr="00713876">
      <w:pPr>
        <w15:collapsed w:val="false"/>
        <w:rPr>
          <w:u w:val="single"/>
        </w:rPr>
      </w:pPr>
      <w:bookmarkStart w:name="_GoBack" w:id="0"/>
      <w:bookmarkEnd w:id="0"/>
      <w:r w:rsidRPr="00713876">
        <w:rPr>
          <w:noProof/>
          <w:u w:val="single"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53B87" w:rsidR="00153B87"/>
    <w:p w:rsidRDefault="00153B87" w:rsidR="00153B87"/>
    <w:p w:rsidRDefault="00D92BF3" w:rsidR="00153B87">
      <w:r>
        <w:t xml:space="preserve">               REPUBLIKA HRVATSKA</w:t>
      </w:r>
    </w:p>
    <w:p w:rsidRDefault="00D92BF3" w:rsidR="00153B87">
      <w:pPr>
        <w:rPr>
          <w:b/>
        </w:rPr>
      </w:pPr>
      <w:r>
        <w:rPr>
          <w:b/>
        </w:rPr>
        <w:t>OPĆINSKI GRAĐANSKI SUD U ZAGREBU</w:t>
      </w:r>
    </w:p>
    <w:p w:rsidRDefault="00D92BF3" w:rsidP="00C8438F" w:rsidR="00C8438F">
      <w:r>
        <w:rPr>
          <w:b/>
        </w:rPr>
        <w:tab/>
        <w:t xml:space="preserve">     </w:t>
      </w:r>
      <w:r>
        <w:t>Ulica grada Vukovara 84</w:t>
      </w:r>
      <w:r w:rsidR="00392D28">
        <w:tab/>
      </w:r>
      <w:r w:rsidR="00392D28">
        <w:tab/>
      </w:r>
      <w:r w:rsidR="00392D28">
        <w:tab/>
      </w:r>
      <w:r w:rsidR="00392D28">
        <w:tab/>
        <w:t xml:space="preserve">  </w:t>
      </w:r>
      <w:r w:rsidR="006F12A4">
        <w:t xml:space="preserve">Poslovni broj 40 </w:t>
      </w:r>
      <w:proofErr w:type="spellStart"/>
      <w:r w:rsidR="00B64C04">
        <w:t>Sp</w:t>
      </w:r>
      <w:proofErr w:type="spellEnd"/>
      <w:r w:rsidR="00B64C04">
        <w:t>-82/2016</w:t>
      </w:r>
      <w:r w:rsidR="00DC118D">
        <w:t>-24</w:t>
      </w:r>
    </w:p>
    <w:p w:rsidRDefault="00EC2C5A" w:rsidP="00EC2C5A" w:rsidR="00EC2C5A"/>
    <w:p w:rsidRDefault="00DC118D" w:rsidP="00DC118D" w:rsidR="00DC118D">
      <w:pPr>
        <w:jc w:val="center"/>
      </w:pPr>
    </w:p>
    <w:p w:rsidRDefault="007A674A" w:rsidP="00DC118D" w:rsidR="007A674A">
      <w:pPr>
        <w:jc w:val="center"/>
      </w:pPr>
      <w:r>
        <w:t>R E P U B L I K A   H R V A T S K A</w:t>
      </w:r>
    </w:p>
    <w:p w:rsidRDefault="007A674A" w:rsidP="007A674A" w:rsidR="007A674A">
      <w:pPr>
        <w:jc w:val="center"/>
      </w:pPr>
    </w:p>
    <w:p w:rsidRDefault="007A674A" w:rsidP="00332671" w:rsidR="00392D28">
      <w:pPr>
        <w:jc w:val="center"/>
      </w:pPr>
      <w:r>
        <w:t>R J E Š E N J E</w:t>
      </w:r>
    </w:p>
    <w:p w:rsidRDefault="00392D28" w:rsidP="009438D9" w:rsidR="00392D28">
      <w:pPr>
        <w:ind w:firstLine="708"/>
        <w:jc w:val="both"/>
      </w:pPr>
    </w:p>
    <w:p w:rsidRDefault="00B64C04" w:rsidP="00BC72DB" w:rsidR="00CF040A">
      <w:pPr>
        <w:ind w:firstLine="708"/>
        <w:jc w:val="both"/>
      </w:pPr>
      <w:r w:rsidRPr="00B64C04">
        <w:t xml:space="preserve">Općinski građanski sud u Zagrebu, po sutkinji toga suda Mariji Šipek kao sucu pojedincu, u pravnoj stvari stečaja potrošača Ante </w:t>
      </w:r>
      <w:r>
        <w:t>Karlovića</w:t>
      </w:r>
      <w:r w:rsidRPr="00B64C04">
        <w:t xml:space="preserve"> iz Zagreba, Ante Jakšića 4, OIB: 03922290384, 1</w:t>
      </w:r>
      <w:r>
        <w:t>1</w:t>
      </w:r>
      <w:r w:rsidRPr="00B64C04">
        <w:t xml:space="preserve">. </w:t>
      </w:r>
      <w:r>
        <w:t>lipnja</w:t>
      </w:r>
      <w:r w:rsidRPr="00B64C04">
        <w:t xml:space="preserve"> 2019.</w:t>
      </w:r>
    </w:p>
    <w:p w:rsidRDefault="00C8438F" w:rsidP="00B63361" w:rsidR="00C8438F">
      <w:pPr>
        <w:jc w:val="center"/>
        <w:rPr>
          <w:szCs w:val="20"/>
        </w:rPr>
      </w:pPr>
      <w:r w:rsidRPr="00C8438F">
        <w:rPr>
          <w:szCs w:val="20"/>
        </w:rPr>
        <w:t>r i j e š i o  j e</w:t>
      </w:r>
    </w:p>
    <w:p w:rsidRDefault="00B64C04" w:rsidP="00B64C04" w:rsidR="00B64C04">
      <w:pPr>
        <w:jc w:val="both"/>
      </w:pPr>
    </w:p>
    <w:p w:rsidRDefault="00A10955" w:rsidP="00A10955" w:rsidR="00B64C04">
      <w:pPr>
        <w:ind w:firstLine="708"/>
        <w:jc w:val="both"/>
      </w:pPr>
      <w:r>
        <w:t>Ispravlja se r</w:t>
      </w:r>
      <w:r w:rsidRPr="00C2695C">
        <w:t xml:space="preserve">ješenje </w:t>
      </w:r>
      <w:r w:rsidR="00B64C04">
        <w:t xml:space="preserve">ovog suda poslovni broj </w:t>
      </w:r>
      <w:proofErr w:type="spellStart"/>
      <w:r w:rsidR="00B64C04">
        <w:t>Sp</w:t>
      </w:r>
      <w:proofErr w:type="spellEnd"/>
      <w:r w:rsidR="00B64C04">
        <w:t xml:space="preserve">-82/2016-20 u uvodu, red drugi, tako da umjesto "Ante Jakšića" piše "Ante Karlovića", u </w:t>
      </w:r>
      <w:proofErr w:type="spellStart"/>
      <w:r w:rsidR="00B64C04">
        <w:t>toč</w:t>
      </w:r>
      <w:proofErr w:type="spellEnd"/>
      <w:r w:rsidR="00B64C04">
        <w:t xml:space="preserve">. I izreke, red prvi, </w:t>
      </w:r>
      <w:r w:rsidR="00B64C04" w:rsidRPr="00B64C04">
        <w:t>tako da umjesto "Ante Jakšića" piše "Ante Karlovića"</w:t>
      </w:r>
      <w:r w:rsidR="00B64C04">
        <w:t xml:space="preserve"> te u </w:t>
      </w:r>
      <w:proofErr w:type="spellStart"/>
      <w:r w:rsidR="00B64C04">
        <w:t>toč</w:t>
      </w:r>
      <w:proofErr w:type="spellEnd"/>
      <w:r w:rsidR="00B64C04">
        <w:t xml:space="preserve">. II izreke, red prvi, </w:t>
      </w:r>
      <w:r w:rsidR="00B64C04" w:rsidRPr="00B64C04">
        <w:t>tako da umjesto "Ante Jakšića" piše "Ante Karlovića"</w:t>
      </w:r>
      <w:r w:rsidR="00B64C04">
        <w:t>.</w:t>
      </w:r>
    </w:p>
    <w:p w:rsidRDefault="00C8438F" w:rsidP="00B63361" w:rsidR="00205E65" w:rsidRPr="00C8438F">
      <w:pPr>
        <w:jc w:val="center"/>
        <w:rPr>
          <w:szCs w:val="20"/>
        </w:rPr>
      </w:pPr>
      <w:r w:rsidRPr="00C8438F">
        <w:rPr>
          <w:szCs w:val="20"/>
        </w:rPr>
        <w:t>Obrazloženje</w:t>
      </w:r>
    </w:p>
    <w:p w:rsidRDefault="00C8438F" w:rsidP="00C8438F" w:rsidR="00C8438F" w:rsidRPr="00C8438F">
      <w:pPr>
        <w:jc w:val="both"/>
        <w:rPr>
          <w:szCs w:val="20"/>
        </w:rPr>
      </w:pPr>
    </w:p>
    <w:p w:rsidRDefault="001A3233" w:rsidP="00B64C04" w:rsidR="00EA5295">
      <w:pPr>
        <w:jc w:val="both"/>
      </w:pPr>
      <w:r>
        <w:rPr>
          <w:szCs w:val="20"/>
        </w:rPr>
        <w:tab/>
      </w:r>
      <w:r w:rsidR="00B64C04">
        <w:rPr>
          <w:szCs w:val="20"/>
        </w:rPr>
        <w:t xml:space="preserve">U pisanju uvoda i izreke rješenja pobliže opisanog u izreci došlo je očite pogreške u pisanju prezimena potrošača. </w:t>
      </w:r>
    </w:p>
    <w:p w:rsidRDefault="00EA5295" w:rsidP="00EA5295" w:rsidR="00EA5295">
      <w:pPr>
        <w:ind w:firstLine="708"/>
        <w:jc w:val="both"/>
      </w:pPr>
    </w:p>
    <w:p w:rsidRDefault="00B64C04" w:rsidP="00332671" w:rsidR="00B64C04">
      <w:pPr>
        <w:ind w:firstLine="708"/>
        <w:jc w:val="both"/>
      </w:pPr>
      <w:r>
        <w:t>Stoga je na temelju odredbe</w:t>
      </w:r>
      <w:r w:rsidR="00332671">
        <w:t xml:space="preserve"> čl. 342. i 347. Zakona o parničnom postupku ("Narodne novine" broj 53/91, 91/92, 112/99, 88/01, 117/03, 84/08, 123/08, 57/11, 25/13 i 89/14), u vezi s čl. 10. St</w:t>
      </w:r>
      <w:r>
        <w:t>ečajnog zakona („Narodne novine“ broj 78/15, 104/17 dalje SZ)</w:t>
      </w:r>
      <w:r w:rsidR="00332671">
        <w:t xml:space="preserve"> u vezi s čl.</w:t>
      </w:r>
      <w:r w:rsidRPr="00B64C04">
        <w:t xml:space="preserve"> 23. Zakona o stečaju potrošača ("Narodne novine", broj 100/15.)</w:t>
      </w:r>
      <w:r w:rsidR="00332671">
        <w:t xml:space="preserve"> odlučeno kao u izreci. </w:t>
      </w:r>
    </w:p>
    <w:p w:rsidRDefault="00332671" w:rsidP="00332671" w:rsidR="00332671">
      <w:pPr>
        <w:ind w:firstLine="708"/>
        <w:jc w:val="both"/>
      </w:pPr>
    </w:p>
    <w:p w:rsidRDefault="00C8438F" w:rsidP="00B63361" w:rsidR="00C8438F">
      <w:pPr>
        <w:jc w:val="center"/>
        <w:rPr>
          <w:szCs w:val="20"/>
        </w:rPr>
      </w:pPr>
      <w:r w:rsidRPr="00C8438F">
        <w:rPr>
          <w:szCs w:val="20"/>
        </w:rPr>
        <w:t>U Zagrebu</w:t>
      </w:r>
      <w:r w:rsidR="007A674A">
        <w:rPr>
          <w:szCs w:val="20"/>
        </w:rPr>
        <w:t xml:space="preserve"> </w:t>
      </w:r>
      <w:r w:rsidR="00B64C04">
        <w:rPr>
          <w:szCs w:val="20"/>
        </w:rPr>
        <w:t>1</w:t>
      </w:r>
      <w:r w:rsidR="00332671">
        <w:rPr>
          <w:szCs w:val="20"/>
        </w:rPr>
        <w:t xml:space="preserve">1. </w:t>
      </w:r>
      <w:r w:rsidR="00B64C04">
        <w:rPr>
          <w:szCs w:val="20"/>
        </w:rPr>
        <w:t xml:space="preserve">lipnja </w:t>
      </w:r>
      <w:r w:rsidR="005F37C0">
        <w:rPr>
          <w:szCs w:val="20"/>
        </w:rPr>
        <w:t>201</w:t>
      </w:r>
      <w:r w:rsidR="00EA5295">
        <w:rPr>
          <w:szCs w:val="20"/>
        </w:rPr>
        <w:t>9</w:t>
      </w:r>
      <w:r w:rsidR="005F37C0">
        <w:rPr>
          <w:szCs w:val="20"/>
        </w:rPr>
        <w:t>.</w:t>
      </w:r>
    </w:p>
    <w:p w:rsidRDefault="007A674A" w:rsidP="007A674A" w:rsidR="007A674A">
      <w:pPr>
        <w:rPr>
          <w:szCs w:val="20"/>
        </w:rPr>
      </w:pPr>
      <w:r w:rsidRPr="007A674A">
        <w:rPr>
          <w:b/>
          <w:szCs w:val="20"/>
        </w:rPr>
        <w:tab/>
        <w:t xml:space="preserve"> </w:t>
      </w:r>
      <w:r w:rsidRPr="007A674A">
        <w:rPr>
          <w:b/>
          <w:szCs w:val="20"/>
        </w:rPr>
        <w:tab/>
      </w:r>
      <w:r w:rsidRPr="007A674A">
        <w:rPr>
          <w:b/>
          <w:szCs w:val="20"/>
        </w:rPr>
        <w:tab/>
      </w:r>
      <w:r w:rsidRPr="007A674A">
        <w:rPr>
          <w:b/>
          <w:szCs w:val="20"/>
        </w:rPr>
        <w:tab/>
      </w:r>
      <w:r w:rsidRPr="007A674A">
        <w:rPr>
          <w:b/>
          <w:szCs w:val="20"/>
        </w:rPr>
        <w:tab/>
      </w:r>
      <w:r w:rsidRPr="007A674A">
        <w:rPr>
          <w:b/>
          <w:szCs w:val="20"/>
        </w:rPr>
        <w:tab/>
      </w:r>
      <w:r w:rsidRPr="007A674A">
        <w:rPr>
          <w:b/>
          <w:szCs w:val="20"/>
        </w:rPr>
        <w:tab/>
      </w:r>
      <w:r w:rsidRPr="007A674A">
        <w:rPr>
          <w:b/>
          <w:szCs w:val="20"/>
        </w:rPr>
        <w:tab/>
      </w:r>
      <w:r w:rsidRPr="007A674A">
        <w:rPr>
          <w:b/>
          <w:szCs w:val="20"/>
        </w:rPr>
        <w:tab/>
        <w:t xml:space="preserve">        </w:t>
      </w:r>
      <w:r w:rsidRPr="007A674A">
        <w:rPr>
          <w:szCs w:val="20"/>
        </w:rPr>
        <w:tab/>
        <w:t>Sutkinja:</w:t>
      </w:r>
    </w:p>
    <w:p w:rsidRDefault="007A674A" w:rsidP="00332671" w:rsidR="00332671" w:rsidRPr="00332671">
      <w:pPr>
        <w:rPr>
          <w:szCs w:val="20"/>
        </w:rPr>
      </w:pPr>
      <w:r w:rsidRPr="007A674A">
        <w:rPr>
          <w:szCs w:val="20"/>
        </w:rPr>
        <w:t xml:space="preserve">      </w:t>
      </w:r>
      <w:r w:rsidRPr="007A674A">
        <w:rPr>
          <w:szCs w:val="20"/>
        </w:rPr>
        <w:tab/>
      </w:r>
      <w:r w:rsidRPr="007A674A">
        <w:rPr>
          <w:szCs w:val="20"/>
        </w:rPr>
        <w:tab/>
      </w:r>
      <w:r w:rsidRPr="007A674A">
        <w:rPr>
          <w:szCs w:val="20"/>
        </w:rPr>
        <w:tab/>
      </w:r>
      <w:r w:rsidRPr="007A674A">
        <w:rPr>
          <w:szCs w:val="20"/>
        </w:rPr>
        <w:tab/>
      </w:r>
      <w:r w:rsidRPr="007A674A">
        <w:rPr>
          <w:szCs w:val="20"/>
        </w:rPr>
        <w:tab/>
      </w:r>
      <w:r w:rsidRPr="007A674A">
        <w:rPr>
          <w:szCs w:val="20"/>
        </w:rPr>
        <w:tab/>
      </w:r>
      <w:r w:rsidRPr="007A674A">
        <w:rPr>
          <w:szCs w:val="20"/>
        </w:rPr>
        <w:tab/>
      </w:r>
      <w:r w:rsidRPr="007A674A">
        <w:rPr>
          <w:szCs w:val="20"/>
        </w:rPr>
        <w:tab/>
      </w:r>
      <w:r w:rsidRPr="007A674A">
        <w:rPr>
          <w:szCs w:val="20"/>
        </w:rPr>
        <w:tab/>
        <w:t xml:space="preserve">       </w:t>
      </w:r>
      <w:r w:rsidR="005F37C0">
        <w:rPr>
          <w:szCs w:val="20"/>
        </w:rPr>
        <w:t>Marija Šipek</w:t>
      </w:r>
      <w:r w:rsidR="00DC335E">
        <w:rPr>
          <w:szCs w:val="20"/>
        </w:rPr>
        <w:t>, v.r.</w:t>
      </w:r>
      <w:r w:rsidR="003D5940">
        <w:rPr>
          <w:szCs w:val="20"/>
        </w:rPr>
        <w:t xml:space="preserve"> </w:t>
      </w:r>
      <w:r w:rsidR="00332671">
        <w:rPr>
          <w:szCs w:val="20"/>
        </w:rPr>
        <w:t>Uputa</w:t>
      </w:r>
      <w:r w:rsidR="00332671" w:rsidRPr="00332671">
        <w:rPr>
          <w:szCs w:val="20"/>
        </w:rPr>
        <w:t xml:space="preserve"> o pravnom lijeku:</w:t>
      </w:r>
    </w:p>
    <w:p w:rsidRDefault="00332671" w:rsidP="00332671" w:rsidR="00332671" w:rsidRPr="00332671">
      <w:pPr>
        <w:jc w:val="both"/>
        <w:rPr>
          <w:szCs w:val="20"/>
        </w:rPr>
      </w:pPr>
      <w:r w:rsidRPr="00332671">
        <w:rPr>
          <w:szCs w:val="20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332671">
        <w:rPr>
          <w:szCs w:val="20"/>
        </w:rPr>
        <w:t>otpravka</w:t>
      </w:r>
      <w:proofErr w:type="spellEnd"/>
      <w:r w:rsidRPr="00332671">
        <w:rPr>
          <w:szCs w:val="20"/>
        </w:rPr>
        <w:t xml:space="preserve"> ovog rješenja, a o njoj odlučuje nadležni županijski sud. Žalba ne odgađa provedbu rješenja (čl. 27. st. 2. ZSP-a).</w:t>
      </w:r>
    </w:p>
    <w:p w:rsidRDefault="00332671" w:rsidP="00332671" w:rsidR="00332671" w:rsidRPr="00332671">
      <w:pPr>
        <w:rPr>
          <w:szCs w:val="20"/>
        </w:rPr>
      </w:pP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 xml:space="preserve">DNA: </w:t>
      </w: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>Svim sudionicima putem mrežne stranice e-oglasna ploča sudova.</w:t>
      </w: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>Smatra se da je dostava pismena obavljena istekom osmog dana od dana objave pismena na mrežnoj stranici e-oglasna ploča sudova (čl. 25. st. 1. i st. 2. ZSP-a).</w:t>
      </w:r>
    </w:p>
    <w:p w:rsidRDefault="00DC118D" w:rsidP="00332671" w:rsidR="00DC118D">
      <w:pPr>
        <w:rPr>
          <w:szCs w:val="20"/>
        </w:rPr>
      </w:pP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>Poštom (čl. 56. ZSP-a):</w:t>
      </w: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>1.</w:t>
      </w:r>
      <w:r w:rsidRPr="00332671">
        <w:rPr>
          <w:szCs w:val="20"/>
        </w:rPr>
        <w:tab/>
        <w:t xml:space="preserve">Potrošaču </w:t>
      </w: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>2.</w:t>
      </w:r>
      <w:r w:rsidRPr="00332671">
        <w:rPr>
          <w:szCs w:val="20"/>
        </w:rPr>
        <w:tab/>
        <w:t>Poreznoj upravi Zagreb</w:t>
      </w: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>3.</w:t>
      </w:r>
      <w:r w:rsidRPr="00332671">
        <w:rPr>
          <w:szCs w:val="20"/>
        </w:rPr>
        <w:tab/>
        <w:t>Općinskom državnom odvjetništvu u Zagrebu</w:t>
      </w:r>
    </w:p>
    <w:p w:rsidRDefault="00332671" w:rsidP="00332671" w:rsidR="00332671" w:rsidRPr="00332671">
      <w:pPr>
        <w:rPr>
          <w:szCs w:val="20"/>
        </w:rPr>
      </w:pPr>
      <w:r w:rsidRPr="00332671">
        <w:rPr>
          <w:szCs w:val="20"/>
        </w:rPr>
        <w:t>4.</w:t>
      </w:r>
      <w:r w:rsidRPr="00332671">
        <w:rPr>
          <w:szCs w:val="20"/>
        </w:rPr>
        <w:tab/>
        <w:t xml:space="preserve">Povjereniku </w:t>
      </w:r>
    </w:p>
    <w:p w:rsidRDefault="00332671" w:rsidP="00DC118D" w:rsidR="00DC118D" w:rsidRPr="00DC118D">
      <w:pPr>
        <w:rPr>
          <w:szCs w:val="20"/>
        </w:rPr>
      </w:pPr>
      <w:r w:rsidRPr="00332671">
        <w:rPr>
          <w:szCs w:val="20"/>
        </w:rPr>
        <w:t>5.</w:t>
      </w:r>
      <w:r w:rsidRPr="00332671">
        <w:rPr>
          <w:szCs w:val="20"/>
        </w:rPr>
        <w:tab/>
      </w:r>
      <w:proofErr w:type="spellStart"/>
      <w:r w:rsidRPr="00332671">
        <w:rPr>
          <w:szCs w:val="20"/>
        </w:rPr>
        <w:t>Raiffeisenbank</w:t>
      </w:r>
      <w:proofErr w:type="spellEnd"/>
      <w:r w:rsidRPr="00332671">
        <w:rPr>
          <w:szCs w:val="20"/>
        </w:rPr>
        <w:t xml:space="preserve"> </w:t>
      </w:r>
      <w:proofErr w:type="spellStart"/>
      <w:r w:rsidRPr="00332671">
        <w:rPr>
          <w:szCs w:val="20"/>
        </w:rPr>
        <w:t>Austria</w:t>
      </w:r>
      <w:proofErr w:type="spellEnd"/>
      <w:r w:rsidRPr="00332671">
        <w:rPr>
          <w:szCs w:val="20"/>
        </w:rPr>
        <w:t xml:space="preserve"> d.d.</w:t>
      </w:r>
      <w:r w:rsidR="00DC118D">
        <w:rPr>
          <w:szCs w:val="20"/>
        </w:rPr>
        <w:t xml:space="preserve">                       </w:t>
      </w:r>
      <w:r w:rsidR="00DC118D" w:rsidRPr="00B660A7">
        <w:t xml:space="preserve">Za točnost </w:t>
      </w:r>
      <w:proofErr w:type="spellStart"/>
      <w:r w:rsidR="00DC118D" w:rsidRPr="00B660A7">
        <w:t>otpravka</w:t>
      </w:r>
      <w:proofErr w:type="spellEnd"/>
      <w:r w:rsidR="00DC118D" w:rsidRPr="00B660A7">
        <w:t>-ovlašteni službenik</w:t>
      </w:r>
    </w:p>
    <w:p w:rsidRDefault="00DC118D" w:rsidP="00DC118D" w:rsidR="00DC118D" w:rsidRPr="007A674A">
      <w:pPr>
        <w:ind w:left="6372"/>
        <w:rPr>
          <w:szCs w:val="20"/>
        </w:rPr>
      </w:pPr>
      <w:r>
        <w:t>Marija Mikulić</w:t>
      </w:r>
    </w:p>
    <w:sectPr w:rsidSect="0073111B" w:rsidR="00DC118D" w:rsidRPr="007A674A"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AB2" w:rsidP="00312D6B" w:rsidR="007E0AB2">
      <w:r>
        <w:separator/>
      </w:r>
    </w:p>
  </w:endnote>
  <w:endnote w:id="0" w:type="continuationSeparator">
    <w:p w:rsidRDefault="007E0AB2" w:rsidP="00312D6B" w:rsidR="007E0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AB2" w:rsidP="00312D6B" w:rsidR="007E0AB2">
      <w:r>
        <w:separator/>
      </w:r>
    </w:p>
  </w:footnote>
  <w:footnote w:id="0" w:type="continuationSeparator">
    <w:p w:rsidRDefault="007E0AB2" w:rsidP="00312D6B" w:rsidR="007E0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8A8" w:rsidP="008C4F76" w:rsidR="006D1B37">
    <w:pPr>
      <w:pStyle w:val="Zaglavlje"/>
      <w:jc w:val="right"/>
    </w:pPr>
    <w:sdt>
      <w:sdtPr>
        <w:id w:val="-1286797523"/>
        <w:docPartObj>
          <w:docPartGallery w:val="Page Numbers (Top of Page)"/>
          <w:docPartUnique/>
        </w:docPartObj>
      </w:sdtPr>
      <w:sdtEndPr/>
      <w:sdtContent>
        <w:r w:rsidR="006D1B37">
          <w:fldChar w:fldCharType="begin"/>
        </w:r>
        <w:r w:rsidR="006D1B37">
          <w:instrText>PAGE   \* MERGEFORMAT</w:instrText>
        </w:r>
        <w:r w:rsidR="006D1B37">
          <w:fldChar w:fldCharType="separate"/>
        </w:r>
        <w:r w:rsidR="00DC118D">
          <w:rPr>
            <w:noProof/>
          </w:rPr>
          <w:t>2</w:t>
        </w:r>
        <w:r w:rsidR="006D1B37">
          <w:fldChar w:fldCharType="end"/>
        </w:r>
      </w:sdtContent>
    </w:sdt>
    <w:r w:rsidR="008C4F76">
      <w:t xml:space="preserve">                         </w:t>
    </w:r>
    <w:r w:rsidR="00332671" w:rsidRPr="00332671">
      <w:t xml:space="preserve">  Poslovni broj 40 </w:t>
    </w:r>
    <w:proofErr w:type="spellStart"/>
    <w:r w:rsidR="00332671" w:rsidRPr="00332671">
      <w:t>Sp</w:t>
    </w:r>
    <w:proofErr w:type="spellEnd"/>
    <w:r w:rsidR="00332671" w:rsidRPr="00332671">
      <w:t>-82/2016</w:t>
    </w:r>
    <w:r w:rsidR="00DC118D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1636C0"/>
    <w:multiLevelType w:val="hybridMultilevel"/>
    <w:tmpl w:val="2132E50C"/>
    <w:lvl w:tplc="CD6A03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CF444A"/>
    <w:multiLevelType w:val="hybridMultilevel"/>
    <w:tmpl w:val="C5282F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EF2FEC"/>
    <w:multiLevelType w:val="hybridMultilevel"/>
    <w:tmpl w:val="A31287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DA40F7"/>
    <w:multiLevelType w:val="hybridMultilevel"/>
    <w:tmpl w:val="1C1E27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81855"/>
    <w:rsid w:val="000A058E"/>
    <w:rsid w:val="000A0901"/>
    <w:rsid w:val="000C113F"/>
    <w:rsid w:val="00107271"/>
    <w:rsid w:val="001200BC"/>
    <w:rsid w:val="00153B87"/>
    <w:rsid w:val="00154847"/>
    <w:rsid w:val="00185814"/>
    <w:rsid w:val="00195206"/>
    <w:rsid w:val="001A3233"/>
    <w:rsid w:val="001A458A"/>
    <w:rsid w:val="001C541A"/>
    <w:rsid w:val="00205E65"/>
    <w:rsid w:val="002769C5"/>
    <w:rsid w:val="00277370"/>
    <w:rsid w:val="002C7566"/>
    <w:rsid w:val="00300D9F"/>
    <w:rsid w:val="00312D6B"/>
    <w:rsid w:val="00332671"/>
    <w:rsid w:val="00333153"/>
    <w:rsid w:val="0038463B"/>
    <w:rsid w:val="00392D28"/>
    <w:rsid w:val="003D5940"/>
    <w:rsid w:val="00404854"/>
    <w:rsid w:val="00411694"/>
    <w:rsid w:val="00450A6B"/>
    <w:rsid w:val="004B7ED4"/>
    <w:rsid w:val="005358A8"/>
    <w:rsid w:val="005A2FBE"/>
    <w:rsid w:val="005E6B8B"/>
    <w:rsid w:val="005F37C0"/>
    <w:rsid w:val="00610E45"/>
    <w:rsid w:val="00641121"/>
    <w:rsid w:val="00646FBA"/>
    <w:rsid w:val="006B52AF"/>
    <w:rsid w:val="006B5AFF"/>
    <w:rsid w:val="006C1592"/>
    <w:rsid w:val="006D1B37"/>
    <w:rsid w:val="006D32C1"/>
    <w:rsid w:val="006D79CB"/>
    <w:rsid w:val="006F12A4"/>
    <w:rsid w:val="00713876"/>
    <w:rsid w:val="007272D5"/>
    <w:rsid w:val="0073111B"/>
    <w:rsid w:val="00750695"/>
    <w:rsid w:val="00795229"/>
    <w:rsid w:val="007A674A"/>
    <w:rsid w:val="007D2972"/>
    <w:rsid w:val="007E038D"/>
    <w:rsid w:val="007E0AB2"/>
    <w:rsid w:val="00815B81"/>
    <w:rsid w:val="008C4F76"/>
    <w:rsid w:val="008C75EA"/>
    <w:rsid w:val="008F1905"/>
    <w:rsid w:val="00906C6E"/>
    <w:rsid w:val="00941701"/>
    <w:rsid w:val="009438D9"/>
    <w:rsid w:val="00950F14"/>
    <w:rsid w:val="00A10955"/>
    <w:rsid w:val="00A33058"/>
    <w:rsid w:val="00A4733D"/>
    <w:rsid w:val="00A64F5E"/>
    <w:rsid w:val="00AB0F07"/>
    <w:rsid w:val="00B63361"/>
    <w:rsid w:val="00B643A2"/>
    <w:rsid w:val="00B64C04"/>
    <w:rsid w:val="00B87E10"/>
    <w:rsid w:val="00BA5224"/>
    <w:rsid w:val="00BB1335"/>
    <w:rsid w:val="00BC72DB"/>
    <w:rsid w:val="00BF4845"/>
    <w:rsid w:val="00C02149"/>
    <w:rsid w:val="00C02592"/>
    <w:rsid w:val="00C12030"/>
    <w:rsid w:val="00C16749"/>
    <w:rsid w:val="00C23391"/>
    <w:rsid w:val="00C45CF2"/>
    <w:rsid w:val="00C52396"/>
    <w:rsid w:val="00C64FCF"/>
    <w:rsid w:val="00C8438F"/>
    <w:rsid w:val="00C94C83"/>
    <w:rsid w:val="00CA5941"/>
    <w:rsid w:val="00CF040A"/>
    <w:rsid w:val="00D61C58"/>
    <w:rsid w:val="00D87205"/>
    <w:rsid w:val="00D92BF3"/>
    <w:rsid w:val="00DC118D"/>
    <w:rsid w:val="00DC335E"/>
    <w:rsid w:val="00DE3FA6"/>
    <w:rsid w:val="00DF2DC9"/>
    <w:rsid w:val="00DF4501"/>
    <w:rsid w:val="00E02434"/>
    <w:rsid w:val="00E33F3D"/>
    <w:rsid w:val="00E46764"/>
    <w:rsid w:val="00E750E1"/>
    <w:rsid w:val="00EA5295"/>
    <w:rsid w:val="00EB3EA6"/>
    <w:rsid w:val="00EC2C5A"/>
    <w:rsid w:val="00EE48D4"/>
    <w:rsid w:val="00F12FAC"/>
    <w:rsid w:val="00F664BC"/>
    <w:rsid w:val="00FB5F92"/>
    <w:rsid w:val="00FB74E8"/>
    <w:rsid w:val="00FD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2D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2D6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674A"/>
    <w:pPr>
      <w:ind w:left="720"/>
      <w:contextualSpacing/>
    </w:pPr>
  </w:style>
  <w:style w:customStyle="true" w:styleId="NormaleSPIS" w:type="paragraph">
    <w:name w:val="Normal_eSPIS"/>
    <w:basedOn w:val="Normal"/>
    <w:link w:val="NormaleSPISChar"/>
    <w:qFormat/>
    <w:rsid w:val="00641121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641121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8A8"/>
    <w:rPr>
      <w:rFonts w:cs="Times New Roman" w:hAnsi="Times New Roman" w:ascii="Times New Roman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8A8"/>
    <w:rPr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8A8"/>
    <w:rPr>
      <w:rFonts w:cs="Times New Roman" w:hAnsi="Times New Roman" w:ascii="Times New Roman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8A8"/>
    <w:rPr>
      <w:rFonts w:cs="Times New Roman" w:hAnsi="Times New Roman" w:ascii="Times New Roman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2D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2D6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674A"/>
    <w:pPr>
      <w:ind w:left="720"/>
      <w:contextualSpacing/>
    </w:pPr>
  </w:style>
  <w:style w:customStyle="1" w:styleId="NormaleSPIS" w:type="paragraph">
    <w:name w:val="Normal_eSPIS"/>
    <w:basedOn w:val="Normal"/>
    <w:link w:val="NormaleSPISChar"/>
    <w:qFormat/>
    <w:rsid w:val="00641121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641121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8A8"/>
    <w:rPr>
      <w:rFonts w:ascii="Times New Roman" w:cs="Times New Roman" w:hAnsi="Times New Roman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8A8"/>
    <w:rPr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8A8"/>
    <w:rPr>
      <w:rFonts w:ascii="Times New Roman" w:cs="Times New Roman" w:hAnsi="Times New Roman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8A8"/>
    <w:rPr>
      <w:rFonts w:ascii="Times New Roman" w:cs="Times New Roman" w:hAnsi="Times New Roman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63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2019.</izvorni_sadrzaj>
    <derivirana_varijabla naziv="DomainObject.Predmet.DatumRjesavanja_1">15.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Sp-82/2016</izvorni_sadrzaj>
    <derivirana_varijabla naziv="DomainObject.Predmet.OznakaBroj_1">Sp-82/2016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09869872102</izvorni_sadrzaj>
    <derivirana_varijabla naziv="DomainObject.Predmet.PredmetRijesio.Oib_1">09869872102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 Karlović</izvorni_sadrzaj>
    <derivirana_varijabla naziv="DomainObject.Predmet.StrankaFormated_1">  Anto Karlović</derivirana_varijabla>
  </DomainObject.Predmet.StrankaFormated>
  <DomainObject.Predmet.StrankaFormatedOIB>
    <izvorni_sadrzaj>  Anto Karlović, OIB 03922290384</izvorni_sadrzaj>
    <derivirana_varijabla naziv="DomainObject.Predmet.StrankaFormatedOIB_1">  Anto Karlović, OIB 03922290384</derivirana_varijabla>
  </DomainObject.Predmet.StrankaFormatedOIB>
  <DomainObject.Predmet.StrankaFormatedWithAdress>
    <izvorni_sadrzaj> Anto Karlović, Ulica Ante Jakšića 4, 10000 Zagreb</izvorni_sadrzaj>
    <derivirana_varijabla naziv="DomainObject.Predmet.StrankaFormatedWithAdress_1"> Anto Karlović, Ulica Ante Jakšića 4, 10000 Zagreb</derivirana_varijabla>
  </DomainObject.Predmet.StrankaFormatedWithAdress>
  <DomainObject.Predmet.StrankaFormatedWithAdressOIB>
    <izvorni_sadrzaj> Anto Karlović, OIB 03922290384, Ulica Ante Jakšića 4, 10000 Zagreb</izvorni_sadrzaj>
    <derivirana_varijabla naziv="DomainObject.Predmet.StrankaFormatedWithAdressOIB_1"> Anto Karlović, OIB 03922290384, Ulica Ante Jakšića 4, 10000 Zagreb</derivirana_varijabla>
  </DomainObject.Predmet.StrankaFormatedWithAdressOIB>
  <DomainObject.Predmet.StrankaWithAdress>
    <izvorni_sadrzaj>Anto Karlović Ulica Ante Jakšića 4,10000 Zagreb</izvorni_sadrzaj>
    <derivirana_varijabla naziv="DomainObject.Predmet.StrankaWithAdress_1">Anto Karlović Ulica Ante Jakšića 4,10000 Zagreb</derivirana_varijabla>
  </DomainObject.Predmet.StrankaWithAdress>
  <DomainObject.Predmet.StrankaWithAdressOIB>
    <izvorni_sadrzaj>Anto Karlović, OIB 03922290384, Ulica Ante Jakšića 4,10000 Zagreb</izvorni_sadrzaj>
    <derivirana_varijabla naziv="DomainObject.Predmet.StrankaWithAdressOIB_1">Anto Karlović, OIB 03922290384, Ulica Ante Jakšića 4,10000 Zagreb</derivirana_varijabla>
  </DomainObject.Predmet.StrankaWithAdressOIB>
  <DomainObject.Predmet.StrankaNazivFormated>
    <izvorni_sadrzaj>Anto Karlović</izvorni_sadrzaj>
    <derivirana_varijabla naziv="DomainObject.Predmet.StrankaNazivFormated_1">Anto Karlović</derivirana_varijabla>
  </DomainObject.Predmet.StrankaNazivFormated>
  <DomainObject.Predmet.StrankaNazivFormatedOIB>
    <izvorni_sadrzaj>Anto Karlović, OIB 03922290384</izvorni_sadrzaj>
    <derivirana_varijabla naziv="DomainObject.Predmet.StrankaNazivFormatedOIB_1">Anto Karlović, OIB 03922290384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Anto Karlović</item>
    </izvorni_sadrzaj>
    <derivirana_varijabla naziv="DomainObject.Predmet.StrankaListFormated_1">
      <item>Anto Karlović</item>
    </derivirana_varijabla>
  </DomainObject.Predmet.StrankaListFormated>
  <DomainObject.Predmet.StrankaListFormatedOIB>
    <izvorni_sadrzaj>
      <item>Anto Karlović, OIB 03922290384</item>
    </izvorni_sadrzaj>
    <derivirana_varijabla naziv="DomainObject.Predmet.StrankaListFormatedOIB_1">
      <item>Anto Karlović, OIB 03922290384</item>
    </derivirana_varijabla>
  </DomainObject.Predmet.StrankaListFormatedOIB>
  <DomainObject.Predmet.StrankaListFormatedWithAdress>
    <izvorni_sadrzaj>
      <item>Anto Karlović, Ulica Ante Jakšića 4, 10000 Zagreb</item>
    </izvorni_sadrzaj>
    <derivirana_varijabla naziv="DomainObject.Predmet.StrankaListFormatedWithAdress_1">
      <item>Anto Karlović, Ulica Ante Jakšića 4, 10000 Zagreb</item>
    </derivirana_varijabla>
  </DomainObject.Predmet.StrankaListFormatedWithAdress>
  <DomainObject.Predmet.StrankaListFormatedWithAdressOIB>
    <izvorni_sadrzaj>
      <item>Anto Karlović, OIB 03922290384, Ulica Ante Jakšića 4, 10000 Zagreb</item>
    </izvorni_sadrzaj>
    <derivirana_varijabla naziv="DomainObject.Predmet.StrankaListFormatedWithAdressOIB_1">
      <item>Anto Karlović, OIB 03922290384, Ulica Ante Jakšića 4, 10000 Zagreb</item>
    </derivirana_varijabla>
  </DomainObject.Predmet.StrankaListFormatedWithAdressOIB>
  <DomainObject.Predmet.StrankaListNazivFormated>
    <izvorni_sadrzaj>
      <item>Anto Karlović</item>
    </izvorni_sadrzaj>
    <derivirana_varijabla naziv="DomainObject.Predmet.StrankaListNazivFormated_1">
      <item>Anto Karlović</item>
    </derivirana_varijabla>
  </DomainObject.Predmet.StrankaListNazivFormated>
  <DomainObject.Predmet.StrankaListNazivFormatedOIB>
    <izvorni_sadrzaj>
      <item>Anto Karlović, OIB 03922290384</item>
    </izvorni_sadrzaj>
    <derivirana_varijabla naziv="DomainObject.Predmet.StrankaListNazivFormatedOIB_1">
      <item>Anto Karlović, OIB 03922290384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izvorni_sadrzaj>
    <derivirana_varijabla naziv="DomainObject.Predmet.OstaliListFormated_1"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derivirana_varijabla>
  </DomainObject.Predmet.OstaliListFormated>
  <DomainObject.Predmet.OstaliListFormatedOIB>
    <izvorni_sadrzaj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izvorni_sadrzaj>
    <derivirana_varijabla naziv="DomainObject.Predmet.OstaliListFormatedOIB_1"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derivirana_varijabla>
  </DomainObject.Predmet.OstaliListFormatedOIB>
  <DomainObject.Predmet.OstaliListFormatedWithAdress>
    <izvorni_sadrzaj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  <item>Frano Bazina, Ul. kralja Držislava 14, 10000 Zagreb</item>
    </izvorni_sadrzaj>
    <derivirana_varijabla naziv="DomainObject.Predmet.OstaliListFormatedWithAdress_1"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  <item>Frano Bazina, Ul. kralja Držislava 14, 10000 Zagreb</item>
    </derivirana_varijabla>
  </DomainObject.Predmet.OstaliListFormatedWithAdress>
  <DomainObject.Predmet.OstaliListFormatedWithAdressOIB>
    <izvorni_sadrzaj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  <item>Frano Bazina, Ul. kralja Držislava 14, 10000 Zagreb</item>
    </izvorni_sadrzaj>
    <derivirana_varijabla naziv="DomainObject.Predmet.OstaliListFormatedWithAdressOIB_1"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  <item>Frano Bazina, Ul. kralja Držislava 14, 10000 Zagreb</item>
    </derivirana_varijabla>
  </DomainObject.Predmet.OstaliListFormatedWithAdressOIB>
  <DomainObject.Predmet.OstaliListNazivFormated>
    <izvorni_sadrzaj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izvorni_sadrzaj>
    <derivirana_varijabla naziv="DomainObject.Predmet.OstaliListNazivFormated_1"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derivirana_varijabla>
  </DomainObject.Predmet.OstaliListNazivFormated>
  <DomainObject.Predmet.OstaliListNazivFormatedOIB>
    <izvorni_sadrzaj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izvorni_sadrzaj>
    <derivirana_varijabla naziv="DomainObject.Predmet.OstaliListNazivFormatedOIB_1"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 Karlović</izvorni_sadrzaj>
    <derivirana_varijabla naziv="DomainObject.Predmet.StrankaIDrugi_1">Anto Karlović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Anto Karlović, OIB 03922290384, Ulica Ante Jakšića 4, 10000 Zagreb</izvorni_sadrzaj>
    <derivirana_varijabla naziv="DomainObject.Predmet.StrankaIDrugiAdressOIB_1">Anto Karlović, OIB 03922290384, Ulica Ante Jakšića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Sp-82/2016-20</izvorni_sadrzaj>
    <derivirana_varijabla naziv="DomainObject.Predmet.OdlukaRjesenje.Oznaka_1">Sp-82/2016-20</derivirana_varijabla>
  </DomainObject.Predmet.OdlukaRjesenje.Oznaka>
  <DomainObject.Predmet.SudioniciListNaziv>
    <izvorni_sadrzaj>
      <item>Anto Karlović</item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izvorni_sadrzaj>
    <derivirana_varijabla naziv="DomainObject.Predmet.SudioniciListNaziv_1">
      <item>Anto Karlović</item>
      <item>B2 Kapital d.o.o.Zagreb</item>
      <item>Republika Hrvatska</item>
      <item>Općinsko državno odvjetništvo u Zagrebu,Građansko-upravni odjel</item>
      <item>EOS Matrix d.o.o. Zagreb</item>
      <item>odvj.Sonja Šoštar</item>
      <item>Frano Bazina</item>
    </derivirana_varijabla>
  </DomainObject.Predmet.SudioniciListNaziv>
  <DomainObject.Predmet.SudioniciListAdressOIB>
    <izvorni_sadrzaj>
      <item>Anto Karlović, OIB 03922290384, Ulica Ante Jakšića 4,10000 Zagreb</item>
      <item>B2 Kapital d.o.o.Zagreb, Radnička cesta 41,10000 Zagreb</item>
      <item>Republika Hrvatska</item>
      <item>Općinsko državno odvjetništvo u Zagrebu,Građansko-upravni odjel, -,10000 Zagreb</item>
      <item>EOS Matrix d.o.o. Zagreb, Horvatova 82,10000 Zagreb</item>
      <item>odvj.Sonja Šoštar, Mirka Kleščića 7,10430 Samobor</item>
      <item>Frano Bazina, Ul. kralja Držislava 14,10000 Zagreb</item>
    </izvorni_sadrzaj>
    <derivirana_varijabla naziv="DomainObject.Predmet.SudioniciListAdressOIB_1">
      <item>Anto Karlović, OIB 03922290384, Ulica Ante Jakšića 4,10000 Zagreb</item>
      <item>B2 Kapital d.o.o.Zagreb, Radnička cesta 41,10000 Zagreb</item>
      <item>Republika Hrvatska</item>
      <item>Općinsko državno odvjetništvo u Zagrebu,Građansko-upravni odjel, -,10000 Zagreb</item>
      <item>EOS Matrix d.o.o. Zagreb, Horvatova 82,10000 Zagreb</item>
      <item>odvj.Sonja Šoštar, Mirka Kleščića 7,10430 Samobor</item>
      <item>Frano Bazina, Ul. kralja Držislava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03922290384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03922290384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2017.</izvorni_sadrzaj>
    <derivirana_varijabla naziv="DomainObject.Predmet.DatumZadnjeOdrzaneSudskeRadnje_1">6. prosinca 2017.</derivirana_varijabla>
  </DomainObject.Predmet.DatumZadnjeOdrzaneSudskeRadnje>
  <DomainObject.PredzadnjaOdlukaIzPredmeta.DatumDonosenjaOdluke>
    <izvorni_sadrzaj>18. prosinca 2017.</izvorni_sadrzaj>
    <derivirana_varijabla naziv="DomainObject.PredzadnjaOdlukaIzPredmeta.DatumDonosenjaOdluke_1">18. prosinca 2017.</derivirana_varijabla>
  </DomainObject.PredzadnjaOdlukaIzPredmeta.DatumDonosenjaOdluke>
  <DomainObject.PredzadnjaOdlukaIzPredmeta.Oznaka>
    <izvorni_sadrzaj>Sp-82/2016-16</izvorni_sadrzaj>
    <derivirana_varijabla naziv="DomainObject.PredzadnjaOdlukaIzPredmeta.Oznaka_1">Sp-82/2016-16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38DAE-F38D-43B6-88C2-27D3E5E88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331</properties:Words>
  <properties:Characters>1630</properties:Characters>
  <properties:Lines>52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2019-06-18T11:48:00Z</dcterms:created>
  <dc:creator>user</dc:creator>
  <cp:lastModifiedBy>Marija Mikulić</cp:lastModifiedBy>
  <cp:lastPrinted>2019-06-18T11:50:00Z</cp:lastPrinted>
  <dcterms:modified xmlns:xsi="http://www.w3.org/2001/XMLSchema-instance" xsi:type="dcterms:W3CDTF">2019-06-18T11:50:00Z</dcterms:modified>
  <cp:revision>3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(SP 82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