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57af" w14:paraId="fbe57af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617BB" w:rsidP="005617BB" w:rsidR="005617BB">
      <w:pPr>
        <w:jc w:val="right"/>
      </w:pPr>
      <w:r>
        <w:t>40</w:t>
      </w:r>
      <w:r>
        <w:rPr>
          <w:b/>
        </w:rPr>
        <w:t xml:space="preserve">. </w:t>
      </w:r>
      <w:r>
        <w:t>St-1181/17</w:t>
      </w:r>
    </w:p>
    <w:p w:rsidRDefault="005617BB" w:rsidP="005617BB" w:rsidR="005617BB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5617BB" w:rsidP="005617BB" w:rsidR="005617BB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5617BB" w:rsidR="005617BB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>TRGOVAČKI SUD U ZAGREBU po sucu tog suda Anti Galiću, kao sucu pojedincu, u stečajnom postupku nad dužnikom VIADUKT d.d. u stečaju, Zagreb, Kranjčevićeva 2, OIB 74794390096., dana 6.veljače 201</w:t>
      </w:r>
      <w:r w:rsidR="0018104E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BD55E5">
      <w:pPr>
        <w:ind w:firstLine="720"/>
        <w:jc w:val="both"/>
        <w:rPr>
          <w:sz w:val="24"/>
          <w:szCs w:val="24"/>
        </w:rPr>
      </w:pPr>
      <w:r w:rsidRPr="00BD55E5">
        <w:rPr>
          <w:sz w:val="24"/>
          <w:szCs w:val="24"/>
        </w:rPr>
        <w:t xml:space="preserve">Odbacuje se dio prijave tražbine vjerovnika </w:t>
      </w:r>
      <w:r w:rsidR="004358CA">
        <w:t xml:space="preserve">TIM-PUTEVI d.o.o. GRUBINE, KAMENMOST, OIB 39620744214,Vukovarska 6, </w:t>
      </w:r>
      <w:r w:rsidRPr="00BD55E5">
        <w:rPr>
          <w:sz w:val="24"/>
          <w:szCs w:val="24"/>
        </w:rPr>
        <w:t xml:space="preserve">u iznosu od </w:t>
      </w:r>
      <w:r w:rsidR="004358CA">
        <w:rPr>
          <w:sz w:val="24"/>
          <w:szCs w:val="24"/>
        </w:rPr>
        <w:t>11.083,40 kn</w:t>
      </w:r>
      <w:r w:rsidRPr="00BD55E5">
        <w:rPr>
          <w:sz w:val="24"/>
          <w:szCs w:val="24"/>
        </w:rPr>
        <w:t>, na ime troška prijave tražbine</w:t>
      </w:r>
      <w:r w:rsidR="004358CA">
        <w:rPr>
          <w:sz w:val="24"/>
          <w:szCs w:val="24"/>
        </w:rPr>
        <w:t xml:space="preserve"> i sudske pristojbe</w:t>
      </w:r>
      <w:r w:rsidRPr="00BD55E5">
        <w:rPr>
          <w:sz w:val="24"/>
          <w:szCs w:val="24"/>
        </w:rPr>
        <w:t>, kao nedopuštena.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>
        <w:rPr>
          <w:sz w:val="24"/>
          <w:szCs w:val="24"/>
        </w:rPr>
        <w:t>U izreci naznačeni v</w:t>
      </w:r>
      <w:r w:rsidRPr="00C51A14">
        <w:rPr>
          <w:sz w:val="24"/>
          <w:szCs w:val="24"/>
        </w:rPr>
        <w:t>jerovnik</w:t>
      </w:r>
      <w:r>
        <w:rPr>
          <w:sz w:val="24"/>
          <w:szCs w:val="24"/>
        </w:rPr>
        <w:t>, podnio je st</w:t>
      </w:r>
      <w:r w:rsidRPr="00C51A14">
        <w:rPr>
          <w:sz w:val="24"/>
          <w:szCs w:val="24"/>
        </w:rPr>
        <w:t>ečajnom upravitelju prijavu tražbine u</w:t>
      </w:r>
      <w:r>
        <w:rPr>
          <w:sz w:val="24"/>
          <w:szCs w:val="24"/>
        </w:rPr>
        <w:t xml:space="preserve"> iznosu od </w:t>
      </w:r>
      <w:r w:rsidR="004358CA">
        <w:rPr>
          <w:sz w:val="24"/>
          <w:szCs w:val="24"/>
        </w:rPr>
        <w:t>11.083,40 kn</w:t>
      </w:r>
      <w:r>
        <w:rPr>
          <w:sz w:val="24"/>
          <w:szCs w:val="24"/>
        </w:rPr>
        <w:t>, na  troška prijave tražbine</w:t>
      </w:r>
      <w:r w:rsidR="004358CA">
        <w:rPr>
          <w:sz w:val="24"/>
          <w:szCs w:val="24"/>
        </w:rPr>
        <w:t xml:space="preserve"> i sudske pristojbe</w:t>
      </w:r>
      <w:r>
        <w:rPr>
          <w:sz w:val="24"/>
          <w:szCs w:val="24"/>
        </w:rPr>
        <w:t xml:space="preserve">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>Prema odredbi članka 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18104E">
        <w:rPr>
          <w:sz w:val="24"/>
          <w:szCs w:val="24"/>
        </w:rPr>
        <w:t>6.veljače 2018</w:t>
      </w:r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2C6034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2C6034" w:rsidP="002C6034" w:rsidR="002C6034">
      <w:pPr>
        <w:ind w:firstLine="720" w:left="3600"/>
        <w:jc w:val="both"/>
      </w:pPr>
      <w:r>
        <w:t>Za točnost otpravka, ovlašteni službenik:</w:t>
      </w:r>
    </w:p>
    <w:p w:rsidRDefault="002C6034" w:rsidP="00422EE0" w:rsidR="002C603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Valentina Delač</w:t>
      </w:r>
    </w:p>
    <w:p w:rsidRDefault="005617BB" w:rsidP="002C6034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B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8104E"/>
    <w:rsid w:val="001911C1"/>
    <w:rsid w:val="001C525A"/>
    <w:rsid w:val="001C7712"/>
    <w:rsid w:val="001E79F7"/>
    <w:rsid w:val="002017C8"/>
    <w:rsid w:val="00232D2B"/>
    <w:rsid w:val="00240CD2"/>
    <w:rsid w:val="00283BDF"/>
    <w:rsid w:val="00290D8C"/>
    <w:rsid w:val="00291C07"/>
    <w:rsid w:val="0029205D"/>
    <w:rsid w:val="002C6034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C216D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549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32B23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45FEB"/>
    <w:rsid w:val="00F5424A"/>
    <w:rsid w:val="00F70D0A"/>
    <w:rsid w:val="00F83CED"/>
    <w:rsid w:val="00F90F6E"/>
    <w:rsid w:val="00F97BFF"/>
    <w:rsid w:val="00FB1686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B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B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272</properties:Words>
  <properties:Characters>1542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2018-02-06T13:26:00Z</dcterms:created>
  <dc:creator>Ante</dc:creator>
  <cp:lastModifiedBy>Valentina Delač</cp:lastModifiedBy>
  <cp:lastPrinted>2018-02-06T13:32:00Z</cp:lastPrinted>
  <dcterms:modified xmlns:xsi="http://www.w3.org/2001/XMLSchema-instance" xsi:type="dcterms:W3CDTF">2018-02-06T13:33:00Z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