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b223" w14:paraId="cc3b22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22FAA">
        <w:t>2304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22FAA">
        <w:t xml:space="preserve"> LEON RIBA j.d.o.o. za trgovinu, Pula, Buonarrotijeva 9, OIB: 87969701838</w:t>
      </w:r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C53DC7">
        <w:t>9</w:t>
      </w:r>
      <w:r w:rsidR="003B50C7">
        <w:t>.</w:t>
      </w:r>
      <w:r w:rsidR="00934B4D">
        <w:t xml:space="preserve"> </w:t>
      </w:r>
      <w:r w:rsidR="0027398D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D21BE">
        <w:rPr>
          <w:bCs/>
        </w:rPr>
        <w:t xml:space="preserve"> </w:t>
      </w:r>
      <w:r w:rsidR="00DD21BE">
        <w:t>LEON RIBA j.d.o.o. za trgovinu, Pula, Buonarrotijeva 9, OIB: 87969701838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DD21BE">
        <w:t>8.461,93</w:t>
      </w:r>
      <w:r w:rsidR="0050437A">
        <w:t xml:space="preserve"> </w:t>
      </w:r>
      <w:r>
        <w:t>kn</w:t>
      </w:r>
      <w:r w:rsidR="0055704E">
        <w:t xml:space="preserve">, na dan </w:t>
      </w:r>
      <w:r w:rsidR="00DD21BE">
        <w:t>2</w:t>
      </w:r>
      <w:r w:rsidR="0098599D">
        <w:t>.</w:t>
      </w:r>
      <w:r w:rsidR="00F66487">
        <w:t xml:space="preserve"> </w:t>
      </w:r>
      <w:r w:rsidR="00DD21BE">
        <w:t>kolovoza</w:t>
      </w:r>
      <w:r w:rsidR="00B712E0">
        <w:t xml:space="preserve"> 201</w:t>
      </w:r>
      <w:r w:rsidR="00DD21B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0B0A90">
        <w:t xml:space="preserve"> </w:t>
      </w:r>
      <w:r w:rsidR="004C2067">
        <w:t>dužnik</w:t>
      </w:r>
      <w:r w:rsidR="00CB2F44">
        <w:t>a</w:t>
      </w:r>
      <w:r w:rsidR="00C53DC7">
        <w:t xml:space="preserve"> </w:t>
      </w:r>
      <w:r w:rsidR="00DD21BE">
        <w:t xml:space="preserve">Aleksandar Štifanić, Pula, Buonarrotijeva 9, OIB: </w:t>
      </w:r>
      <w:r w:rsidR="00C1656B">
        <w:t>98436245465</w:t>
      </w:r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C1656B">
        <w:t>2304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1293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398D"/>
    <w:rsid w:val="00274A01"/>
    <w:rsid w:val="002774B3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2FAA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17A7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1656B"/>
    <w:rsid w:val="00C2016D"/>
    <w:rsid w:val="00C21849"/>
    <w:rsid w:val="00C30F07"/>
    <w:rsid w:val="00C36260"/>
    <w:rsid w:val="00C42BA1"/>
    <w:rsid w:val="00C43CDA"/>
    <w:rsid w:val="00C43D17"/>
    <w:rsid w:val="00C52B65"/>
    <w:rsid w:val="00C53DC7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21BE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1A55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1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1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St-2304/2016</izvorni_sadrzaj>
    <derivirana_varijabla naziv="DomainObject.Predmet.OznakaBroj_1">St-2304/2016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RIBA j.d.o.o. PULA</izvorni_sadrzaj>
    <derivirana_varijabla naziv="DomainObject.Predmet.ProtustrankaFormated_1">  LEON RIBA j.d.o.o. PULA</derivirana_varijabla>
  </DomainObject.Predmet.ProtustrankaFormated>
  <DomainObject.Predmet.ProtustrankaFormatedOIB>
    <izvorni_sadrzaj>  LEON RIBA j.d.o.o. PULA, OIB 87969701838</izvorni_sadrzaj>
    <derivirana_varijabla naziv="DomainObject.Predmet.ProtustrankaFormatedOIB_1">  LEON RIBA j.d.o.o. PULA, OIB 87969701838</derivirana_varijabla>
  </DomainObject.Predmet.ProtustrankaFormatedOIB>
  <DomainObject.Predmet.ProtustrankaFormatedWithAdress>
    <izvorni_sadrzaj> LEON RIBA j.d.o.o. PULA, Buonarrotijeva 9, 52100 Pula</izvorni_sadrzaj>
    <derivirana_varijabla naziv="DomainObject.Predmet.ProtustrankaFormatedWithAdress_1"> LEON RIBA j.d.o.o. PULA, Buonarrotijeva 9, 52100 Pula</derivirana_varijabla>
  </DomainObject.Predmet.ProtustrankaFormatedWithAdress>
  <DomainObject.Predmet.ProtustrankaFormatedWithAdressOIB>
    <izvorni_sadrzaj> LEON RIBA j.d.o.o. PULA, OIB 87969701838, Buonarrotijeva 9, 52100 Pula</izvorni_sadrzaj>
    <derivirana_varijabla naziv="DomainObject.Predmet.ProtustrankaFormatedWithAdressOIB_1"> LEON RIBA j.d.o.o. PULA, OIB 87969701838, Buonarrotijeva 9, 52100 Pula</derivirana_varijabla>
  </DomainObject.Predmet.ProtustrankaFormatedWithAdressOIB>
  <DomainObject.Predmet.ProtustrankaWithAdress>
    <izvorni_sadrzaj>LEON RIBA j.d.o.o. PULA Buonarrotijeva 9, 52100 Pula</izvorni_sadrzaj>
    <derivirana_varijabla naziv="DomainObject.Predmet.ProtustrankaWithAdress_1">LEON RIBA j.d.o.o. PULA Buonarrotijeva 9, 52100 Pula</derivirana_varijabla>
  </DomainObject.Predmet.ProtustrankaWithAdress>
  <DomainObject.Predmet.ProtustrankaWithAdressOIB>
    <izvorni_sadrzaj>LEON RIBA j.d.o.o. PULA, OIB 87969701838, Buonarrotijeva 9, 52100 Pula</izvorni_sadrzaj>
    <derivirana_varijabla naziv="DomainObject.Predmet.ProtustrankaWithAdressOIB_1">LEON RIBA j.d.o.o. PULA, OIB 87969701838, Buonarrotijeva 9, 52100 Pula</derivirana_varijabla>
  </DomainObject.Predmet.ProtustrankaWithAdressOIB>
  <DomainObject.Predmet.ProtustrankaNazivFormated>
    <izvorni_sadrzaj>LEON RIBA j.d.o.o. PULA</izvorni_sadrzaj>
    <derivirana_varijabla naziv="DomainObject.Predmet.ProtustrankaNazivFormated_1">LEON RIBA j.d.o.o. PULA</derivirana_varijabla>
  </DomainObject.Predmet.ProtustrankaNazivFormated>
  <DomainObject.Predmet.ProtustrankaNazivFormatedOIB>
    <izvorni_sadrzaj>LEON RIBA j.d.o.o. PULA, OIB 87969701838</izvorni_sadrzaj>
    <derivirana_varijabla naziv="DomainObject.Predmet.ProtustrankaNazivFormatedOIB_1">LEON RIBA j.d.o.o. PULA, OIB 87969701838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 RIBA j.d.o.o. PULA</item>
    </izvorni_sadrzaj>
    <derivirana_varijabla naziv="DomainObject.Predmet.ProtuStrankaListFormated_1">
      <item>LEON RIBA j.d.o.o. PULA</item>
    </derivirana_varijabla>
  </DomainObject.Predmet.ProtuStrankaListFormated>
  <DomainObject.Predmet.ProtuStrankaListFormatedOIB>
    <izvorni_sadrzaj>
      <item>LEON RIBA j.d.o.o. PULA, OIB 87969701838</item>
    </izvorni_sadrzaj>
    <derivirana_varijabla naziv="DomainObject.Predmet.ProtuStrankaListFormatedOIB_1">
      <item>LEON RIBA j.d.o.o. PULA, OIB 87969701838</item>
    </derivirana_varijabla>
  </DomainObject.Predmet.ProtuStrankaListFormatedOIB>
  <DomainObject.Predmet.ProtuStrankaListFormatedWithAdress>
    <izvorni_sadrzaj>
      <item>LEON RIBA j.d.o.o. PULA, Buonarrotijeva 9, 52100 Pula</item>
    </izvorni_sadrzaj>
    <derivirana_varijabla naziv="DomainObject.Predmet.ProtuStrankaListFormatedWithAdress_1">
      <item>LEON RIBA j.d.o.o. PULA, Buonarrotijeva 9, 52100 Pula</item>
    </derivirana_varijabla>
  </DomainObject.Predmet.ProtuStrankaListFormatedWithAdress>
  <DomainObject.Predmet.ProtuStrankaListFormatedWithAdressOIB>
    <izvorni_sadrzaj>
      <item>LEON RIBA j.d.o.o. PULA, OIB 87969701838, Buonarrotijeva 9, 52100 Pula</item>
    </izvorni_sadrzaj>
    <derivirana_varijabla naziv="DomainObject.Predmet.ProtuStrankaListFormatedWithAdressOIB_1">
      <item>LEON RIBA j.d.o.o. PULA, OIB 87969701838, Buonarrotijeva 9, 52100 Pula</item>
    </derivirana_varijabla>
  </DomainObject.Predmet.ProtuStrankaListFormatedWithAdressOIB>
  <DomainObject.Predmet.ProtuStrankaListNazivFormated>
    <izvorni_sadrzaj>
      <item>LEON RIBA j.d.o.o. PULA</item>
    </izvorni_sadrzaj>
    <derivirana_varijabla naziv="DomainObject.Predmet.ProtuStrankaListNazivFormated_1">
      <item>LEON RIBA j.d.o.o. PULA</item>
    </derivirana_varijabla>
  </DomainObject.Predmet.ProtuStrankaListNazivFormated>
  <DomainObject.Predmet.ProtuStrankaListNazivFormatedOIB>
    <izvorni_sadrzaj>
      <item>LEON RIBA j.d.o.o. PULA, OIB 87969701838</item>
    </izvorni_sadrzaj>
    <derivirana_varijabla naziv="DomainObject.Predmet.ProtuStrankaListNazivFormatedOIB_1">
      <item>LEON RIBA j.d.o.o. PULA, OIB 87969701838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 RIBA j.d.o.o. PULA</izvorni_sadrzaj>
    <derivirana_varijabla naziv="DomainObject.Predmet.ProtustrankaIDrugi_1">LEON RIBA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LEON RIBA j.d.o.o. PULA, OIB 87969701838, Buonarrotijeva 9, 52100 Pula</izvorni_sadrzaj>
    <derivirana_varijabla naziv="DomainObject.Predmet.ProtustrankaIDrugiAdressOIB_1">LEON RIBA j.d.o.o. PULA, OIB 87969701838, Buonarrotijeva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 RIBA j.d.o.o. PULA</item>
    </izvorni_sadrzaj>
    <derivirana_varijabla naziv="DomainObject.Predmet.SudioniciListNaziv_1">
      <item>FINANCIJSKA AGENCIJA, RC RIJEKA, PODRUŽNICA PULA, PULA</item>
      <item>LEON RIBA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LEON RIBA j.d.o.o. PULA, OIB 87969701838, Buonarrotijeva 9,52100 Pula</item>
    </izvorni_sadrzaj>
    <derivirana_varijabla naziv="DomainObject.Predmet.SudioniciListAdressOIB_1">
      <item>FINANCIJSKA AGENCIJA, RC RIJEKA, PODRUŽNICA PULA, PULA, OIB 85821130368, Giardini 5,52100 Pula</item>
      <item>LEON RIBA j.d.o.o. PULA, OIB 87969701838, Buonarrotijeva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87969701838</item>
    </izvorni_sadrzaj>
    <derivirana_varijabla naziv="DomainObject.Predmet.SudioniciListNazivOIB_1">
      <item>, OIB 85821130368</item>
      <item>, OIB 87969701838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1889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2016-10-10T07:59:00Z</dcterms:created>
  <dc:creator>Korisnik</dc:creator>
  <cp:lastModifiedBy>Sanda Gučić</cp:lastModifiedBy>
  <cp:lastPrinted>2016-10-10T07:56:00Z</cp:lastPrinted>
  <dcterms:modified xmlns:xsi="http://www.w3.org/2001/XMLSchema-instance" xsi:type="dcterms:W3CDTF">2016-10-10T10:07:00Z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