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6f3d" w14:paraId="0186f3d" w:rsidRDefault="00780EDE" w:rsidP="00F349AA" w:rsidR="003E43D7" w:rsidRPr="00AA008D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A008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D3904" w:rsidRPr="00AA008D">
        <w:rPr>
          <w:rFonts w:hAnsi="Times New Roman" w:ascii="Times New Roman"/>
          <w:color w:val="auto"/>
          <w:sz w:val="24"/>
          <w:szCs w:val="24"/>
          <w:lang w:val="hr-HR"/>
        </w:rPr>
        <w:t>4418/16-11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AA008D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AA008D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BD23E2" w:rsidRPr="00AA008D">
        <w:rPr>
          <w:rFonts w:hAnsi="Times New Roman" w:ascii="Times New Roman"/>
          <w:sz w:val="24"/>
          <w:szCs w:val="24"/>
        </w:rPr>
        <w:t>MIR, PROIZVODNJA I INFORMATIKA j. d. o. o., Zagreb, Balotin prilaz 4, OIB: 59543200881, 6. listopada 2017.</w:t>
      </w:r>
    </w:p>
    <w:p w:rsidRDefault="005F09A9" w:rsidP="002B2B94" w:rsidR="005F09A9" w:rsidRPr="00AA008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BD23E2" w:rsidRPr="00AA008D">
        <w:rPr>
          <w:rFonts w:hAnsi="Times New Roman" w:ascii="Times New Roman"/>
          <w:color w:val="auto"/>
          <w:sz w:val="24"/>
          <w:szCs w:val="24"/>
        </w:rPr>
        <w:t>MIR, PROIZVODNJA I INFORMATIKA j. d. o. o., Zagreb, Balotin prilaz 4, OIB: 59543200881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BD23E2" w:rsidRPr="00AA008D">
        <w:rPr>
          <w:rFonts w:hAnsi="Times New Roman" w:ascii="Times New Roman"/>
          <w:color w:val="auto"/>
          <w:sz w:val="24"/>
          <w:szCs w:val="24"/>
          <w:lang w:val="hr-HR"/>
        </w:rPr>
        <w:t>4418</w:t>
      </w:r>
      <w:r w:rsidR="00684648" w:rsidRPr="00AA008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5F09A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A008D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AA008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BD23E2" w:rsidRPr="00AA008D">
        <w:rPr>
          <w:rFonts w:hAnsi="Times New Roman" w:ascii="Times New Roman"/>
          <w:color w:val="auto"/>
          <w:sz w:val="24"/>
          <w:szCs w:val="24"/>
          <w:lang w:val="hr-HR"/>
        </w:rPr>
        <w:t>18. svibnja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F1C55" w:rsidRPr="00AA008D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D23E2" w:rsidRPr="00AA008D">
        <w:rPr>
          <w:rFonts w:hAnsi="Times New Roman" w:ascii="Times New Roman"/>
          <w:color w:val="auto"/>
          <w:sz w:val="24"/>
          <w:szCs w:val="24"/>
          <w:lang w:val="hr-HR"/>
        </w:rPr>
        <w:t>9.184,24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23. svibnja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4418/16-6 od 22. veljače 2017.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 i određeno ročište za 27. rujan 2017.</w:t>
      </w:r>
    </w:p>
    <w:p w:rsidRDefault="004C694E" w:rsidP="00F349AA" w:rsidR="004C694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i zaključkom suda broj St-4418/16-4 od 22. veljače 2017. naloženo je zakonskom zastupniku dužnika da dostavi sudu popis imovine i obveza dužnika i izvješće o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financijsko-gospodarskom stanju dužnika.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>Navedeni zaključak i rješenje zakonski zastupnik dužnika zaprimio je 7. ožujka 2017., ali po istome nije postupio.</w:t>
      </w:r>
    </w:p>
    <w:p w:rsidRDefault="005F1B57" w:rsidP="00813A11" w:rsidR="0080762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ročište</w:t>
      </w:r>
      <w:r w:rsidR="00BD6234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C694E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uredno pozvani zakonski zastupnik dužnika, niti je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>svoj izostanak opravdao.</w:t>
      </w:r>
    </w:p>
    <w:p w:rsidRDefault="00E23A96" w:rsidP="00B37219" w:rsidR="00290397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>27. veljače 2017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>je račun dužnika neprekidno u blokadi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>403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>, a iznos evidentiranih nepodmirenih obveza iznosi 121.348,67 kn.</w:t>
      </w:r>
    </w:p>
    <w:p w:rsidRDefault="00B37219" w:rsidP="00B37219" w:rsidR="00B37219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AA008D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B3721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A008D" w:rsidRPr="00AA008D">
        <w:rPr>
          <w:rFonts w:hAnsi="Times New Roman" w:ascii="Times New Roman"/>
          <w:color w:val="auto"/>
          <w:sz w:val="24"/>
          <w:szCs w:val="24"/>
          <w:lang w:val="hr-HR"/>
        </w:rPr>
        <w:t>6. listopad</w:t>
      </w:r>
      <w:r w:rsidR="00993A4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3746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746C" w:rsidP="00AB7A2F" w:rsidR="0033746C" w:rsidRPr="0033746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3746C" w:rsidP="00995CE9" w:rsidR="0033746C" w:rsidRPr="0033746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746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3374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33746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33746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3746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D3904">
      <w:rPr>
        <w:rFonts w:hAnsi="Verdana" w:ascii="Verdana"/>
        <w:color w:val="000000"/>
      </w:rPr>
      <w:t>4418/16-11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26889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90397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3746C"/>
    <w:rsid w:val="0035128B"/>
    <w:rsid w:val="003761C7"/>
    <w:rsid w:val="00392A8C"/>
    <w:rsid w:val="00397A8A"/>
    <w:rsid w:val="003A5E14"/>
    <w:rsid w:val="003B489C"/>
    <w:rsid w:val="003D1F62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694E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958A2"/>
    <w:rsid w:val="005D77E5"/>
    <w:rsid w:val="005F09A9"/>
    <w:rsid w:val="005F1B57"/>
    <w:rsid w:val="005F78CC"/>
    <w:rsid w:val="0060733B"/>
    <w:rsid w:val="0061665C"/>
    <w:rsid w:val="00622138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C0DEF"/>
    <w:rsid w:val="00803C60"/>
    <w:rsid w:val="00807628"/>
    <w:rsid w:val="00813A11"/>
    <w:rsid w:val="00816016"/>
    <w:rsid w:val="008360CE"/>
    <w:rsid w:val="00845C43"/>
    <w:rsid w:val="008517A4"/>
    <w:rsid w:val="0085551B"/>
    <w:rsid w:val="008742C5"/>
    <w:rsid w:val="00884026"/>
    <w:rsid w:val="008850E6"/>
    <w:rsid w:val="008C2C01"/>
    <w:rsid w:val="008C30ED"/>
    <w:rsid w:val="008D3904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A008D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D23E2"/>
    <w:rsid w:val="00BD6234"/>
    <w:rsid w:val="00BD6DD3"/>
    <w:rsid w:val="00C0465A"/>
    <w:rsid w:val="00C137D9"/>
    <w:rsid w:val="00C32CC6"/>
    <w:rsid w:val="00C42917"/>
    <w:rsid w:val="00C564F9"/>
    <w:rsid w:val="00C572D6"/>
    <w:rsid w:val="00C77B65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A505F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7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46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46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46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46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7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4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46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4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4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4418</izvorni_sadrzaj>
    <derivirana_varijabla naziv="DomainObject.Predmet.Broj_1">4418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St-4418/2016</izvorni_sadrzaj>
    <derivirana_varijabla naziv="DomainObject.Predmet.OznakaBroj_1">St-4418/2016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MIR, PROIZVODNJA I INFORMATIKA jednostavno društvo s ograničenom odgovornošću za proizvodnju i usluge zastupanog po punomoćniku Alan Škorvaga</izvorni_sadrzaj>
    <derivirana_varijabla naziv="DomainObject.Predmet.ProtustrankaFormated_1">  MIR, PROIZVODNJA I INFORMATIKA jednostavno društvo s ograničenom odgovornošću za proizvodnju i usluge zastupanog po punomoćniku Alan Škorvaga</derivirana_varijabla>
  </DomainObject.Predmet.ProtustrankaFormated>
  <DomainObject.Predmet.ProtustrankaFormatedOIB>
    <izvorni_sadrzaj>  MIR, PROIZVODNJA I INFORMATIKA jednostavno društvo s ograničenom odgovornošću za proizvodnju i usluge, OIB 59543200881 zastupanog po punomoćniku Alan Škorvaga</izvorni_sadrzaj>
    <derivirana_varijabla naziv="DomainObject.Predmet.ProtustrankaFormatedOIB_1">  MIR, PROIZVODNJA I INFORMATIKA jednostavno društvo s ograničenom odgovornošću za proizvodnju i usluge, OIB 59543200881 zastupanog po punomoćniku Alan Škorvaga</derivirana_varijabla>
  </DomainObject.Predmet.ProtustrankaFormatedOIB>
  <DomainObject.Predmet.ProtustrankaFormatedWithAdress>
    <izvorni_sadrzaj> MIR, PROIZVODNJA I INFORMATIKA jednostavno društvo s ograničenom odgovornošću za proizvodnju i usluge, Balotin prilaz 4, 10000 Zagreb zastupanog po punomoćniku Alan Škorvaga</izvorni_sadrzaj>
    <derivirana_varijabla naziv="DomainObject.Predmet.ProtustrankaFormatedWithAdress_1"> MIR, PROIZVODNJA I INFORMATIKA jednostavno društvo s ograničenom odgovornošću za proizvodnju i usluge, Balotin prilaz 4, 10000 Zagreb zastupanog po punomoćniku Alan Škorvaga</derivirana_varijabla>
  </DomainObject.Predmet.ProtustrankaFormatedWithAdress>
  <DomainObject.Predmet.ProtustrankaFormatedWithAdressOIB>
    <izvorni_sadrzaj> MIR, PROIZVODNJA I INFORMATIKA jednostavno društvo s ograničenom odgovornošću za proizvodnju i usluge, OIB 59543200881, Balotin prilaz 4, 10000 Zagreb zastupanog po punomoćniku Alan Škorvaga</izvorni_sadrzaj>
    <derivirana_varijabla naziv="DomainObject.Predmet.ProtustrankaFormatedWithAdressOIB_1"> MIR, PROIZVODNJA I INFORMATIKA jednostavno društvo s ograničenom odgovornošću za proizvodnju i usluge, OIB 59543200881, Balotin prilaz 4, 10000 Zagreb zastupanog po punomoćniku Alan Škorvaga</derivirana_varijabla>
  </DomainObject.Predmet.ProtustrankaFormatedWithAdressOIB>
  <DomainObject.Predmet.ProtustrankaWithAdress>
    <izvorni_sadrzaj>MIR, PROIZVODNJA I INFORMATIKA jednostavno društvo s ograničenom odgovornošću za proizvodnju i usluge Balotin prilaz 4, 10000 Zagreb</izvorni_sadrzaj>
    <derivirana_varijabla naziv="DomainObject.Predmet.ProtustrankaWithAdress_1">MIR, PROIZVODNJA I INFORMATIKA jednostavno društvo s ograničenom odgovornošću za proizvodnju i usluge Balotin prilaz 4, 10000 Zagreb</derivirana_varijabla>
  </DomainObject.Predmet.ProtustrankaWithAdress>
  <DomainObject.Predmet.ProtustrankaWithAdressOIB>
    <izvorni_sadrzaj>MIR, PROIZVODNJA I INFORMATIKA jednostavno društvo s ograničenom odgovornošću za proizvodnju i usluge, OIB 59543200881, Balotin prilaz 4, 10000 Zagreb</izvorni_sadrzaj>
    <derivirana_varijabla naziv="DomainObject.Predmet.ProtustrankaWithAdressOIB_1">MIR, PROIZVODNJA I INFORMATIKA jednostavno društvo s ograničenom odgovornošću za proizvodnju i usluge, OIB 59543200881, Balotin prilaz 4, 10000 Zagreb</derivirana_varijabla>
  </DomainObject.Predmet.ProtustrankaWithAdressOIB>
  <DomainObject.Predmet.ProtustrankaNazivFormated>
    <izvorni_sadrzaj>MIR, PROIZVODNJA I INFORMATIKA jednostavno društvo s ograničenom odgovornošću za proizvodnju i usluge</izvorni_sadrzaj>
    <derivirana_varijabla naziv="DomainObject.Predmet.ProtustrankaNazivFormated_1">MIR, PROIZVODNJA I INFORMATIKA jednostavno društvo s ograničenom odgovornošću za proizvodnju i usluge</derivirana_varijabla>
  </DomainObject.Predmet.ProtustrankaNazivFormated>
  <DomainObject.Predmet.ProtustrankaNazivFormatedOIB>
    <izvorni_sadrzaj>MIR, PROIZVODNJA I INFORMATIKA jednostavno društvo s ograničenom odgovornošću za proizvodnju i usluge, OIB 59543200881</izvorni_sadrzaj>
    <derivirana_varijabla naziv="DomainObject.Predmet.ProtustrankaNazivFormatedOIB_1">MIR, PROIZVODNJA I INFORMATIKA jednostavno društvo s ograničenom odgovornošću za proizvodnju i usluge, OIB 59543200881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Škorvaga; vjerovnici</izvorni_sadrzaj>
    <derivirana_varijabla naziv="DomainObject.Predmet.StrankaFormated_1">  FINA Regionalni centar Zagreb; Alan Škorvaga; vjerovnici</derivirana_varijabla>
  </DomainObject.Predmet.StrankaFormated>
  <DomainObject.Predmet.StrankaFormatedOIB>
    <izvorni_sadrzaj>  FINA Regionalni centar Zagreb, OIB 85821130368; Alan Škorvaga, OIB 49206792689; vjerovnici</izvorni_sadrzaj>
    <derivirana_varijabla naziv="DomainObject.Predmet.StrankaFormatedOIB_1">  FINA Regionalni centar Zagreb, OIB 85821130368; Alan Škorvaga, OIB 49206792689; vjerovnici</derivirana_varijabla>
  </DomainObject.Predmet.StrankaFormatedOIB>
  <DomainObject.Predmet.StrankaFormatedWithAdress>
    <izvorni_sadrzaj> FINA Regionalni centar Zagreb, Trg svibanjskih žrtava 1995. br. 1, 10000 Zagreb; Alan Škorvaga, Eugena Kvaternika 133, 34000 Požega; vjerovnici</izvorni_sadrzaj>
    <derivirana_varijabla naziv="DomainObject.Predmet.StrankaFormatedWithAdress_1"> FINA Regionalni centar Zagreb, Trg svibanjskih žrtava 1995. br. 1, 10000 Zagreb; Alan Škorvaga, Eugena Kvaternika 133, 34000 Požega; vjerovnici</derivirana_varijabla>
  </DomainObject.Predmet.StrankaFormatedWithAdress>
  <DomainObject.Predmet.StrankaFormatedWithAdressOIB>
    <izvorni_sadrzaj> FINA Regionalni centar Zagreb, OIB 85821130368, Trg svibanjskih žrtava 1995. br. 1, 10000 Zagreb; Alan Škorvaga, OIB 49206792689, Eugena Kvaternika 133, 34000 Požega; vjerovnici</izvorni_sadrzaj>
    <derivirana_varijabla naziv="DomainObject.Predmet.StrankaFormatedWithAdressOIB_1"> FINA Regionalni centar Zagreb, OIB 85821130368, Trg svibanjskih žrtava 1995. br. 1, 10000 Zagreb; Alan Škorvaga, OIB 49206792689, Eugena Kvaternika 133, 34000 Požega; vjerovnici</derivirana_varijabla>
  </DomainObject.Predmet.StrankaFormatedWithAdressOIB>
  <DomainObject.Predmet.StrankaWithAdress>
    <izvorni_sadrzaj>FINA Regionalni centar Zagreb Trg svibanjskih žrtava 1995. br. 1,10000 Zagreb,Alan Škorvaga Eugena Kvaternika 133,34000 Požega,vjerovnici </izvorni_sadrzaj>
    <derivirana_varijabla naziv="DomainObject.Predmet.StrankaWithAdress_1">FINA Regionalni centar Zagreb Trg svibanjskih žrtava 1995. br. 1,10000 Zagreb,Alan Škorvaga Eugena Kvaternika 133,34000 Požega,vjerovnici </derivirana_varijabla>
  </DomainObject.Predmet.StrankaWithAdress>
  <DomainObject.Predmet.StrankaWithAdressOIB>
    <izvorni_sadrzaj>FINA Regionalni centar Zagreb, OIB 85821130368, Trg svibanjskih žrtava 1995. br. 1,10000 Zagreb,Alan Škorvaga, OIB 49206792689, Eugena Kvaternika 133,34000 Požega,vjerovnici</izvorni_sadrzaj>
    <derivirana_varijabla naziv="DomainObject.Predmet.StrankaWithAdressOIB_1">FINA Regionalni centar Zagreb, OIB 85821130368, Trg svibanjskih žrtava 1995. br. 1,10000 Zagreb,Alan Škorvaga, OIB 49206792689, Eugena Kvaternika 133,34000 Požega,vjerovnici</derivirana_varijabla>
  </DomainObject.Predmet.StrankaWithAdressOIB>
  <DomainObject.Predmet.StrankaNazivFormated>
    <izvorni_sadrzaj>FINA Regionalni centar Zagreb,Alan Škorvaga,vjerovnici</izvorni_sadrzaj>
    <derivirana_varijabla naziv="DomainObject.Predmet.StrankaNazivFormated_1">FINA Regionalni centar Zagreb,Alan Škorvaga,vjerovnici</derivirana_varijabla>
  </DomainObject.Predmet.StrankaNazivFormated>
  <DomainObject.Predmet.StrankaNazivFormatedOIB>
    <izvorni_sadrzaj>FINA Regionalni centar Zagreb, OIB 85821130368,Alan Škorvaga, OIB 49206792689,vjerovnici</izvorni_sadrzaj>
    <derivirana_varijabla naziv="DomainObject.Predmet.StrankaNazivFormatedOIB_1">FINA Regionalni centar Zagreb, OIB 85821130368,Alan Škorvaga, OIB 49206792689,vjerovnici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Alan Škorvaga</item>
      <item>vjerovnici</item>
    </izvorni_sadrzaj>
    <derivirana_varijabla naziv="DomainObject.Predmet.StrankaListFormated_1">
      <item>FINA Regionalni centar Zagreb</item>
      <item>Alan Škorvaga</item>
      <item>vjerovnici</item>
    </derivirana_varijabla>
  </DomainObject.Predmet.StrankaListFormated>
  <DomainObject.Predmet.StrankaListFormatedOIB>
    <izvorni_sadrzaj>
      <item>FINA Regionalni centar Zagreb, OIB 85821130368</item>
      <item>Alan Škorvaga, OIB 49206792689</item>
      <item>vjerovnici</item>
    </izvorni_sadrzaj>
    <derivirana_varijabla naziv="DomainObject.Predmet.StrankaListFormatedOIB_1">
      <item>FINA Regionalni centar Zagreb, OIB 85821130368</item>
      <item>Alan Škorvaga, OIB 49206792689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Alan Škorvaga, Eugena Kvaternika 133, 34000 Požega</item>
      <item>vjerovnici</item>
    </izvorni_sadrzaj>
    <derivirana_varijabla naziv="DomainObject.Predmet.StrankaListFormatedWithAdress_1">
      <item>FINA Regionalni centar Zagreb, Trg svibanjskih žrtava 1995. br. 1, 10000 Zagreb</item>
      <item>Alan Škorvaga, Eugena Kvaternika 133, 34000 Požega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Škorvaga, OIB 49206792689, Eugena Kvaternika 133, 34000 Požega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Alan Škorvaga, OIB 49206792689, Eugena Kvaternika 133, 34000 Požega</item>
      <item>vjerovnici</item>
    </derivirana_varijabla>
  </DomainObject.Predmet.StrankaListFormatedWithAdressOIB>
  <DomainObject.Predmet.StrankaListNazivFormated>
    <izvorni_sadrzaj>
      <item>FINA Regionalni centar Zagreb</item>
      <item>Alan Škorvaga</item>
      <item>vjerovnici</item>
    </izvorni_sadrzaj>
    <derivirana_varijabla naziv="DomainObject.Predmet.StrankaListNazivFormated_1">
      <item>FINA Regionalni centar Zagreb</item>
      <item>Alan Škorvaga</item>
      <item>vjerovnici</item>
    </derivirana_varijabla>
  </DomainObject.Predmet.StrankaListNazivFormated>
  <DomainObject.Predmet.StrankaListNazivFormatedOIB>
    <izvorni_sadrzaj>
      <item>FINA Regionalni centar Zagreb, OIB 85821130368</item>
      <item>Alan Škorvaga, OIB 49206792689</item>
      <item>vjerovnici</item>
    </izvorni_sadrzaj>
    <derivirana_varijabla naziv="DomainObject.Predmet.StrankaListNazivFormatedOIB_1">
      <item>FINA Regionalni centar Zagreb, OIB 85821130368</item>
      <item>Alan Škorvaga, OIB 49206792689</item>
      <item>vjerovnici</item>
    </derivirana_varijabla>
  </DomainObject.Predmet.StrankaListNazivFormatedOIB>
  <DomainObject.Predmet.ProtuStrankaListFormated>
    <izvorni_sadrzaj>
      <item>MIR, PROIZVODNJA I INFORMATIKA jednostavno društvo s ograničenom odgovornošću za proizvodnju i usluge zastupanog po punomoćniku Alan Škorvaga</item>
    </izvorni_sadrzaj>
    <derivirana_varijabla naziv="DomainObject.Predmet.ProtuStrankaListFormated_1">
      <item>MIR, PROIZVODNJA I INFORMATIKA jednostavno društvo s ograničenom odgovornošću za proizvodnju i usluge zastupanog po punomoćniku Alan Škorvaga</item>
    </derivirana_varijabla>
  </DomainObject.Predmet.ProtuStrankaListFormated>
  <DomainObject.Predmet.ProtuStrankaListFormatedOIB>
    <izvorni_sadrzaj>
      <item>MIR, PROIZVODNJA I INFORMATIKA jednostavno društvo s ograničenom odgovornošću za proizvodnju i usluge, OIB 59543200881 zastupanog po punomoćniku Alan Škorvaga</item>
    </izvorni_sadrzaj>
    <derivirana_varijabla naziv="DomainObject.Predmet.ProtuStrankaListFormatedOIB_1">
      <item>MIR, PROIZVODNJA I INFORMATIKA jednostavno društvo s ograničenom odgovornošću za proizvodnju i usluge, OIB 59543200881 zastupanog po punomoćniku Alan Škorvaga</item>
    </derivirana_varijabla>
  </DomainObject.Predmet.ProtuStrankaListFormatedOIB>
  <DomainObject.Predmet.ProtuStrankaListFormatedWithAdress>
    <izvorni_sadrzaj>
      <item>MIR, PROIZVODNJA I INFORMATIKA jednostavno društvo s ograničenom odgovornošću za proizvodnju i usluge, Balotin prilaz 4, 10000 Zagreb zastupanog po punomoćniku Alan Škorvaga</item>
    </izvorni_sadrzaj>
    <derivirana_varijabla naziv="DomainObject.Predmet.ProtuStrankaListFormatedWithAdress_1">
      <item>MIR, PROIZVODNJA I INFORMATIKA jednostavno društvo s ograničenom odgovornošću za proizvodnju i usluge, Balotin prilaz 4, 10000 Zagreb zastupanog po punomoćniku Alan Škorvaga</item>
    </derivirana_varijabla>
  </DomainObject.Predmet.ProtuStrankaListFormatedWithAdress>
  <DomainObject.Predmet.ProtuStrankaListFormatedWithAdressOIB>
    <izvorni_sadrzaj>
      <item>MIR, PROIZVODNJA I INFORMATIKA jednostavno društvo s ograničenom odgovornošću za proizvodnju i usluge, OIB 59543200881, Balotin prilaz 4, 10000 Zagreb zastupanog po punomoćniku Alan Škorvaga</item>
    </izvorni_sadrzaj>
    <derivirana_varijabla naziv="DomainObject.Predmet.ProtuStrankaListFormatedWithAdressOIB_1">
      <item>MIR, PROIZVODNJA I INFORMATIKA jednostavno društvo s ograničenom odgovornošću za proizvodnju i usluge, OIB 59543200881, Balotin prilaz 4, 10000 Zagreb zastupanog po punomoćniku Alan Škorvaga</item>
    </derivirana_varijabla>
  </DomainObject.Predmet.ProtuStrankaListFormatedWithAdressOIB>
  <DomainObject.Predmet.ProtuStrankaListNazivFormated>
    <izvorni_sadrzaj>
      <item>MIR, PROIZVODNJA I INFORMATIKA jednostavno društvo s ograničenom odgovornošću za proizvodnju i usluge</item>
    </izvorni_sadrzaj>
    <derivirana_varijabla naziv="DomainObject.Predmet.ProtuStrankaListNazivFormated_1">
      <item>MIR, PROIZVODNJA I INFORMATIKA jednostavno društvo s ograničenom odgovornošću za proizvodnju i usluge</item>
    </derivirana_varijabla>
  </DomainObject.Predmet.ProtuStrankaListNazivFormated>
  <DomainObject.Predmet.ProtuStrankaListNazivFormatedOIB>
    <izvorni_sadrzaj>
      <item>MIR, PROIZVODNJA I INFORMATIKA jednostavno društvo s ograničenom odgovornošću za proizvodnju i usluge, OIB 59543200881</item>
    </izvorni_sadrzaj>
    <derivirana_varijabla naziv="DomainObject.Predmet.ProtuStrankaListNazivFormatedOIB_1">
      <item>MIR, PROIZVODNJA I INFORMATIKA jednostavno društvo s ograničenom odgovornošću za proizvodnju i usluge, OIB 59543200881</item>
    </derivirana_varijabla>
  </DomainObject.Predmet.ProtuStrankaListNazivFormatedOIB>
  <DomainObject.Predmet.OstaliListFormated>
    <izvorni_sadrzaj>
      <item>Alan Škorvaga punomoćnik sudionika u postupku MIR, PROIZVODNJA I INFORMATIKA jednostavno društvo s ograničenom odgovornošću za proizvodnju i usluge</item>
    </izvorni_sadrzaj>
    <derivirana_varijabla naziv="DomainObject.Predmet.OstaliListFormated_1">
      <item>Alan Škorvaga punomoćnik sudionika u postupku MIR, PROIZVODNJA I INFORMATIKA jednostavno društvo s ograničenom odgovornošću za proizvodnju i usluge</item>
    </derivirana_varijabla>
  </DomainObject.Predmet.OstaliListFormated>
  <DomainObject.Predmet.OstaliListFormatedOIB>
    <izvorni_sadrzaj>
      <item>Alan Škorvaga, OIB 49206792689 punomoćnik sudionika u postupku MIR, PROIZVODNJA I INFORMATIKA jednostavno društvo s ograničenom odgovornošću za proizvodnju i usluge</item>
    </izvorni_sadrzaj>
    <derivirana_varijabla naziv="DomainObject.Predmet.OstaliListFormatedOIB_1">
      <item>Alan Škorvaga, OIB 49206792689 punomoćnik sudionika u postupku MIR, PROIZVODNJA I INFORMATIKA jednostavno društvo s ograničenom odgovornošću za proizvodnju i usluge</item>
    </derivirana_varijabla>
  </DomainObject.Predmet.OstaliListFormatedOIB>
  <DomainObject.Predmet.OstaliListFormatedWithAdress>
    <izvorni_sadrzaj>
      <item>Alan Škorvaga, Eugena Kvaternika 133, 34000 Požega punomoćnik sudionika u postupku MIR, PROIZVODNJA I INFORMATIKA jednostavno društvo s ograničenom odgovornošću za proizvodnju i usluge</item>
    </izvorni_sadrzaj>
    <derivirana_varijabla naziv="DomainObject.Predmet.OstaliListFormatedWithAdress_1">
      <item>Alan Škorvaga, Eugena Kvaternika 133, 34000 Požega punomoćnik sudionika u postupku MIR, PROIZVODNJA I INFORMATIKA jednostavno društvo s ograničenom odgovornošću za proizvodnju i usluge</item>
    </derivirana_varijabla>
  </DomainObject.Predmet.OstaliListFormatedWithAdress>
  <DomainObject.Predmet.OstaliListFormatedWithAdressOIB>
    <izvorni_sadrzaj>
      <item>Alan Škorvaga, OIB 49206792689, Eugena Kvaternika 133, 34000 Požega punomoćnik sudionika u postupku MIR, PROIZVODNJA I INFORMATIKA jednostavno društvo s ograničenom odgovornošću za proizvodnju i usluge</item>
    </izvorni_sadrzaj>
    <derivirana_varijabla naziv="DomainObject.Predmet.OstaliListFormatedWithAdressOIB_1">
      <item>Alan Škorvaga, OIB 49206792689, Eugena Kvaternika 133, 34000 Požega punomoćnik sudionika u postupku MIR, PROIZVODNJA I INFORMATIKA jednostavno društvo s ograničenom odgovornošću za proizvodnju i usluge</item>
    </derivirana_varijabla>
  </DomainObject.Predmet.OstaliListFormatedWithAdressOIB>
  <DomainObject.Predmet.OstaliListNazivFormated>
    <izvorni_sadrzaj>
      <item>Alan Škorvaga</item>
    </izvorni_sadrzaj>
    <derivirana_varijabla naziv="DomainObject.Predmet.OstaliListNazivFormated_1">
      <item>Alan Škorvaga</item>
    </derivirana_varijabla>
  </DomainObject.Predmet.OstaliListNazivFormated>
  <DomainObject.Predmet.OstaliListNazivFormatedOIB>
    <izvorni_sadrzaj>
      <item>Alan Škorvaga, OIB 49206792689</item>
    </izvorni_sadrzaj>
    <derivirana_varijabla naziv="DomainObject.Predmet.OstaliListNazivFormatedOIB_1">
      <item>Alan Škorvaga, OIB 49206792689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MIR, PROIZVODNJA I INFORMATIKA jednostavno društvo s ograničenom odgovornošću za proizvodnju i usluge</izvorni_sadrzaj>
    <derivirana_varijabla naziv="DomainObject.Predmet.ProtustrankaIDrugi_1">MIR, PROIZVODNJA I INFORMATIKA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MIR, PROIZVODNJA I INFORMATIKA jednostavno društvo s ograničenom odgovornošću za proizvodnju i usluge, OIB 59543200881, Balotin prilaz 4, 10000 Zagreb</izvorni_sadrzaj>
    <derivirana_varijabla naziv="DomainObject.Predmet.ProtustrankaIDrugiAdressOIB_1">MIR, PROIZVODNJA I INFORMATIKA jednostavno društvo s ograničenom odgovornošću za proizvodnju i usluge, OIB 59543200881,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MIR, PROIZVODNJA I INFORMATIKA jednostavno društvo s ograničenom odgovornošću za proizvodnju i usluge</item>
      <item>Alan Škorvaga</item>
      <item>Alan Škorvaga</item>
      <item>vjerovnici</item>
    </izvorni_sadrzaj>
    <derivirana_varijabla naziv="DomainObject.Predmet.SudioniciListNaziv_1">
      <item>FINA Regionalni centar Zagreb</item>
      <item>MIR, PROIZVODNJA I INFORMATIKA jednostavno društvo s ograničenom odgovornošću za proizvodnju i usluge</item>
      <item>Alan Škorvaga</item>
      <item>Alan Škorvaga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MIR, PROIZVODNJA I INFORMATIKA jednostavno društvo s ograničenom odgovornošću za proizvodnju i usluge, OIB 59543200881, Balotin prilaz 4,10000 Zagreb</item>
      <item>Alan Škorvaga, OIB 49206792689, Eugena Kvaternika 133,34000 Požega</item>
      <item>Alan Škorvaga, OIB 49206792689, Eugena Kvaternika 133,34000 Požega</item>
      <item>vjerovnici</item>
    </izvorni_sadrzaj>
    <derivirana_varijabla naziv="DomainObject.Predmet.SudioniciListAdressOIB_1">
      <item>FINA Regionalni centar Zagreb, OIB 85821130368, Trg svibanjskih žrtava 1995. br. 1,10000 Zagreb</item>
      <item>MIR, PROIZVODNJA I INFORMATIKA jednostavno društvo s ograničenom odgovornošću za proizvodnju i usluge, OIB 59543200881, Balotin prilaz 4,10000 Zagreb</item>
      <item>Alan Škorvaga, OIB 49206792689, Eugena Kvaternika 133,34000 Požega</item>
      <item>Alan Škorvaga, OIB 49206792689, Eugena Kvaternika 133,34000 Požega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59543200881</item>
      <item>, OIB 49206792689</item>
      <item>, OIB 49206792689</item>
      <item>, OIB null</item>
    </izvorni_sadrzaj>
    <derivirana_varijabla naziv="DomainObject.Predmet.SudioniciListNazivOIB_1">
      <item>, OIB 85821130368</item>
      <item>, OIB 59543200881</item>
      <item>, OIB 49206792689</item>
      <item>, OIB 49206792689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750</properties:Words>
  <properties:Characters>4094</properties:Characters>
  <properties:Lines>85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2017-10-06T12:26:00Z</dcterms:created>
  <dc:creator>MINISTARSTVO PRAVOSUĐA</dc:creator>
  <cp:lastModifiedBy>Kristina Švajger</cp:lastModifiedBy>
  <cp:lastPrinted>2017-02-24T12:46:00Z</cp:lastPrinted>
  <dcterms:modified xmlns:xsi="http://www.w3.org/2001/XMLSchema-instance" xsi:type="dcterms:W3CDTF">2017-10-06T12:33:00Z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