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e61a" w14:paraId="f91e6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St-236/2016-5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BJELOVAR, za otvaranje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OIB: 70075449553, MBS: 010092451, 26. listopada 2017.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14. prosinca 2017. godine u 9,00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zakonski zastupnik dužnika Oliver Repić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Oliveru Repiću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ovog suda poslovni broj 3 St-236/2016-2 od 4. listopada 2016. godine pokrenut je postupak radi utvrđivanja uvjeta za otvaranje stečajnog postupka nad dužnikom REPRO MD jednostavno društvo s ograničenom odgovornošću za proizvodnju, trgovinu i usluge,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>
        <w:rPr>
          <w:rFonts w:cs="Times New Roman" w:eastAsia="Times New Roman"/>
          <w:szCs w:val="20"/>
          <w:lang w:eastAsia="hr-HR"/>
        </w:rPr>
        <w:t>Vukovje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139, OIB: 70075449553 te je sazvano ročište radi izjašnjenja o prijedlogu i rasprave o uvjetima za otvaranje stečajnog postupka za dan 16. prosinca 2016. godine.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je ročište odgođeno, zakazano je novo ročište za 14. prosinca 2017. godine te je riješeno kao u izreci.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26. listopada 2017.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St-236/2016-5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rješenja nije dopuštena posebna žalba (čl. 115. st. 1. SZ-a).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B6749" w:rsidP="007B6749" w:rsidR="007B67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7B6749" w:rsidP="007B6749" w:rsidR="007B6749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7B6749" w:rsidP="007B6749" w:rsidR="007B6749">
      <w:pPr>
        <w:pStyle w:val="Bezproreda"/>
      </w:pPr>
      <w:r>
        <w:t>2. Sc. ročište</w:t>
      </w:r>
    </w:p>
    <w:p w:rsidRDefault="007B6749" w:rsidP="007B6749" w:rsidR="007B6749">
      <w:pPr>
        <w:pStyle w:val="Bezproreda"/>
      </w:pPr>
      <w:proofErr w:type="spellStart"/>
      <w:r>
        <w:t>Bj</w:t>
      </w:r>
      <w:proofErr w:type="spellEnd"/>
      <w:r>
        <w:t>. 26.10.2017.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749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1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St-236/2016-5</izvorni_sadrzaj>
    <derivirana_varijabla naziv="DomainObject.Oznaka_1">St-236/2016-5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MD jednostavno društvo s ograničenom odgovornošću za proizvodnju, trgovinu i usluge, Veliko Vukovje</izvorni_sadrzaj>
    <derivirana_varijabla naziv="DomainObject.Predmet.ProtustrankaFormated_1">  REPRO MD jednostavno društvo s ograničenom odgovornošću za proizvodnju, trgovinu i usluge, Veliko Vukovje</derivirana_varijabla>
  </DomainObject.Predmet.ProtustrankaFormated>
  <DomainObject.Predmet.ProtustrankaFormatedOIB>
    <izvorni_sadrzaj>  REPRO MD jednostavno društvo s ograničenom odgovornošću za proizvodnju, trgovinu i usluge, Veliko Vukovje, OIB 70075449553</izvorni_sadrzaj>
    <derivirana_varijabla naziv="DomainObject.Predmet.ProtustrankaFormatedOIB_1">  REPRO MD jednostavno društvo s ograničenom odgovornošću za proizvodnju, trgovinu i usluge, Veliko Vukovje, OIB 70075449553</derivirana_varijabla>
  </DomainObject.Predmet.ProtustrankaFormatedOIB>
  <DomainObject.Predmet.ProtustrankaFormatedWithAdress>
    <izvorni_sadrzaj> REPRO MD jednostavno društvo s ograničenom odgovornošću za proizvodnju, trgovinu i usluge, Veliko Vukovje, Veliko Vukovje 139, 43280 Veliko Vukovje</izvorni_sadrzaj>
    <derivirana_varijabla naziv="DomainObject.Predmet.ProtustrankaFormatedWithAdress_1"> REPRO MD jednostavno društvo s ograničenom odgovornošću za proizvodnju, trgovinu i usluge, Veliko Vukovje, Veliko Vukovje 139, 43280 Veliko Vukovje</derivirana_varijabla>
  </DomainObject.Predmet.ProtustrankaFormatedWithAdress>
  <DomainObject.Predmet.ProtustrankaFormatedWithAdressOIB>
    <izvorni_sadrzaj> REPRO MD jednostavno društvo s ograničenom odgovornošću za proizvodnju, trgovinu i usluge, Veliko Vukovje, OIB 70075449553, Veliko Vukovje 139, 43280 Veliko Vukovje</izvorni_sadrzaj>
    <derivirana_varijabla naziv="DomainObject.Predmet.ProtustrankaFormatedWithAdressOIB_1"> REPRO MD jednostavno društvo s ograničenom odgovornošću za proizvodnju, trgovinu i usluge, Veliko Vukovje, OIB 70075449553, Veliko Vukovje 139, 43280 Veliko Vukovje</derivirana_varijabla>
  </DomainObject.Predmet.ProtustrankaFormatedWithAdressOIB>
  <DomainObject.Predmet.ProtustrankaWithAdress>
    <izvorni_sadrzaj>REPRO MD jednostavno društvo s ograničenom odgovornošću za proizvodnju, trgovinu i usluge, Veliko Vukovje Veliko Vukovje 139, 43280 Veliko Vukovje</izvorni_sadrzaj>
    <derivirana_varijabla naziv="DomainObject.Predmet.ProtustrankaWithAdress_1">REPRO MD jednostavno društvo s ograničenom odgovornošću za proizvodnju, trgovinu i usluge, Veliko Vukovje Veliko Vukovje 139, 43280 Veliko Vukovje</derivirana_varijabla>
  </DomainObject.Predmet.ProtustrankaWithAdress>
  <DomainObject.Predmet.ProtustrankaWith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WithAdressOIB_1">REPRO MD jednostavno društvo s ograničenom odgovornošću za proizvodnju, trgovinu i usluge, Veliko Vukovje, OIB 70075449553, Veliko Vukovje 139, 43280 Veliko Vukovje</derivirana_varijabla>
  </DomainObject.Predmet.ProtustrankaWithAdressOIB>
  <DomainObject.Predmet.ProtustrankaNazivFormated>
    <izvorni_sadrzaj>REPRO MD jednostavno društvo s ograničenom odgovornošću za proizvodnju, trgovinu i usluge, Veliko Vukovje</izvorni_sadrzaj>
    <derivirana_varijabla naziv="DomainObject.Predmet.ProtustrankaNazivFormated_1">REPRO MD jednostavno društvo s ograničenom odgovornošću za proizvodnju, trgovinu i usluge, Veliko Vukovje</derivirana_varijabla>
  </DomainObject.Predmet.ProtustrankaNazivFormated>
  <DomainObject.Predmet.ProtustrankaNazivFormatedOIB>
    <izvorni_sadrzaj>REPRO MD jednostavno društvo s ograničenom odgovornošću za proizvodnju, trgovinu i usluge, Veliko Vukovje, OIB 70075449553</izvorni_sadrzaj>
    <derivirana_varijabla naziv="DomainObject.Predmet.ProtustrankaNazivFormatedOIB_1">REPRO MD jednostavno društvo s ograničenom odgovornošću za proizvodnju, trgovinu i usluge, Veliko Vukovje, OIB 70075449553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REPRO MD jednostavno društvo s ograničenom odgovornošću za proizvodnju, trgovinu i usluge, Veliko Vukovje</item>
    </izvorni_sadrzaj>
    <derivirana_varijabla naziv="DomainObject.Predmet.ProtuStrankaListFormated_1">
      <item>REPRO MD jednostavno društvo s ograničenom odgovornošću za proizvodnju, trgovinu i usluge, Veliko Vukovje</item>
    </derivirana_varijabla>
  </DomainObject.Predmet.ProtuStrankaListFormated>
  <DomainObject.Predmet.ProtuStrankaListFormatedOIB>
    <izvorni_sadrzaj>
      <item>REPRO MD jednostavno društvo s ograničenom odgovornošću za proizvodnju, trgovinu i usluge, Veliko Vukovje, OIB 70075449553</item>
    </izvorni_sadrzaj>
    <derivirana_varijabla naziv="DomainObject.Predmet.ProtuStrankaListFormatedOIB_1">
      <item>REPRO MD jednostavno društvo s ograničenom odgovornošću za proizvodnju, trgovinu i usluge, Veliko Vukovje, OIB 70075449553</item>
    </derivirana_varijabla>
  </DomainObject.Predmet.ProtuStrankaListFormatedOIB>
  <DomainObject.Predmet.ProtuStrankaListFormatedWithAdress>
    <izvorni_sadrzaj>
      <item>REPRO MD jednostavno društvo s ograničenom odgovornošću za proizvodnju, trgovinu i usluge, Veliko Vukovje, Veliko Vukovje 139, 43280 Veliko Vukovje</item>
    </izvorni_sadrzaj>
    <derivirana_varijabla naziv="DomainObject.Predmet.ProtuStrankaListFormatedWithAdress_1">
      <item>REPRO MD jednostavno društvo s ograničenom odgovornošću za proizvodnju, trgovinu i usluge, Veliko Vukovje, Veliko Vukovje 139, 43280 Veliko Vukovje</item>
    </derivirana_varijabla>
  </DomainObject.Predmet.ProtuStrankaListFormatedWithAdress>
  <DomainObject.Predmet.ProtuStrankaListFormatedWithAdressOIB>
    <izvorni_sadrzaj>
      <item>REPRO MD jednostavno društvo s ograničenom odgovornošću za proizvodnju, trgovinu i usluge, Veliko Vukovje, OIB 70075449553, Veliko Vukovje 139, 43280 Veliko Vukovje</item>
    </izvorni_sadrzaj>
    <derivirana_varijabla naziv="DomainObject.Predmet.ProtuStrankaListFormatedWithAdressOIB_1">
      <item>REPRO MD jednostavno društvo s ograničenom odgovornošću za proizvodnju, trgovinu i usluge, Veliko Vukovje, OIB 70075449553, Veliko Vukovje 139, 43280 Veliko Vukovje</item>
    </derivirana_varijabla>
  </DomainObject.Predmet.ProtuStrankaListFormatedWithAdressOIB>
  <DomainObject.Predmet.ProtuStrankaListNazivFormated>
    <izvorni_sadrzaj>
      <item>REPRO MD jednostavno društvo s ograničenom odgovornošću za proizvodnju, trgovinu i usluge, Veliko Vukovje</item>
    </izvorni_sadrzaj>
    <derivirana_varijabla naziv="DomainObject.Predmet.ProtuStrankaListNazivFormated_1">
      <item>REPRO MD jednostavno društvo s ograničenom odgovornošću za proizvodnju, trgovinu i usluge, Veliko Vukovje</item>
    </derivirana_varijabla>
  </DomainObject.Predmet.ProtuStrankaListNazivFormated>
  <DomainObject.Predmet.ProtuStrankaListNazivFormatedOIB>
    <izvorni_sadrzaj>
      <item>REPRO MD jednostavno društvo s ograničenom odgovornošću za proizvodnju, trgovinu i usluge, Veliko Vukovje, OIB 70075449553</item>
    </izvorni_sadrzaj>
    <derivirana_varijabla naziv="DomainObject.Predmet.ProtuStrankaListNazivFormatedOIB_1">
      <item>REPRO MD jednostavno društvo s ograničenom odgovornošću za proizvodnju, trgovinu i usluge, Veliko Vukovje, OIB 70075449553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St-236/2016-5</izvorni_sadrzaj>
    <derivirana_varijabla naziv="DomainObject.PoslovniBrojDokumenta_1">St-236/2016-5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REPRO MD jednostavno društvo s ograničenom odgovornošću za proizvodnju, trgovinu i usluge, Veliko Vukovje</izvorni_sadrzaj>
    <derivirana_varijabla naziv="DomainObject.Predmet.ProtustrankaIDrugi_1">REPRO MD jednostavno društvo s ograničenom odgovornošću za proizvodnju, trgovinu i usluge,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REPRO MD jednostavno društvo s ograničenom odgovornošću za proizvodnju, trgovinu i usluge, Veliko Vukovje, OIB 70075449553, Veliko Vukovje 139, 43280 Veliko Vukovje</izvorni_sadrzaj>
    <derivirana_varijabla naziv="DomainObject.Predmet.ProtustrankaIDrugiAdressOIB_1">REPRO MD jednostavno društvo s ograničenom odgovornošću za proizvodnju, trgovinu i usluge, Veliko Vukovje, OIB 70075449553, Veliko Vukovje 139,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REPRO MD jednostavno društvo s ograničenom odgovornošću za proizvodnju, trgovinu i usluge, Veliko Vukovje</item>
    </izvorni_sadrzaj>
    <derivirana_varijabla naziv="DomainObject.Predmet.SudioniciListNaziv_1">
      <item>FINA, RC ZAGREB, Podružnica Bjelovar</item>
      <item>REPRO MD jednostavno društvo s ograničenom odgovornošću za proizvodnju, trgovinu i usluge, Veliko Vukovje</item>
    </derivirana_varijabla>
  </DomainObject.Predmet.SudioniciListNaziv>
  <DomainObject.Predmet.SudioniciListAdressOIB>
    <izvorni_sadrzaj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izvorni_sadrzaj>
    <derivirana_varijabla naziv="DomainObject.Predmet.SudioniciListAdressOIB_1">
      <item>FINA, RC ZAGREB, Podružnica Bjelovar, OIB 85821130368, F. Supila 4,43000 Bjelovar</item>
      <item>REPRO MD jednostavno društvo s ograničenom odgovornošću za proizvodnju, trgovinu i usluge, Veliko Vukovje, OIB 70075449553, Veliko Vukovje 139,43280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64A24-94C4-470A-B44A-4C9584D1E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1825</properties:Characters>
  <properties:Lines>61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2017-10-26T08:36:00Z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