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69a6" w14:paraId="f5969a6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214626">
        <w:rPr>
          <w:color w:themeColor="text1" w:val="000000"/>
        </w:rPr>
        <w:t>I.B.L.-COMMERCE d.o.o., OIB: 03680116438, Trilj, Bana Jelačića 31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6D719C">
        <w:rPr>
          <w:color w:themeColor="text1" w:val="000000"/>
        </w:rPr>
        <w:t>22</w:t>
      </w:r>
      <w:r w:rsidR="00E2567B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214626">
        <w:rPr>
          <w:color w:themeColor="text1" w:val="000000"/>
        </w:rPr>
        <w:t>I.B.L.-COMMERCE d.o.o., OIB: 03680116438, Trilj, Bana Jelačića 31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6F2391">
        <w:rPr>
          <w:color w:themeColor="text1" w:val="000000"/>
        </w:rPr>
        <w:t>0</w:t>
      </w:r>
      <w:r w:rsidR="00214626">
        <w:rPr>
          <w:color w:themeColor="text1" w:val="000000"/>
        </w:rPr>
        <w:t>8</w:t>
      </w:r>
      <w:r w:rsidR="006B7110">
        <w:rPr>
          <w:color w:themeColor="text1" w:val="000000"/>
        </w:rPr>
        <w:t xml:space="preserve">. </w:t>
      </w:r>
      <w:r w:rsidR="006D719C">
        <w:rPr>
          <w:color w:themeColor="text1" w:val="000000"/>
        </w:rPr>
        <w:t>ožujka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6D719C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6D719C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214626">
        <w:rPr>
          <w:color w:themeColor="text1" w:val="000000"/>
        </w:rPr>
        <w:t>99</w:t>
      </w:r>
      <w:r w:rsidR="008B6B34">
        <w:rPr>
          <w:color w:themeColor="text1" w:val="000000"/>
        </w:rPr>
        <w:t>.</w:t>
      </w:r>
      <w:r w:rsidR="00214626">
        <w:rPr>
          <w:color w:themeColor="text1" w:val="000000"/>
        </w:rPr>
        <w:t>516</w:t>
      </w:r>
      <w:r w:rsidR="008B6B34">
        <w:rPr>
          <w:color w:themeColor="text1" w:val="000000"/>
        </w:rPr>
        <w:t>,</w:t>
      </w:r>
      <w:r w:rsidR="00214626">
        <w:rPr>
          <w:color w:themeColor="text1" w:val="000000"/>
        </w:rPr>
        <w:t>14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6D719C">
        <w:rPr>
          <w:color w:themeColor="text1" w:val="000000"/>
        </w:rPr>
        <w:t>22</w:t>
      </w:r>
      <w:r w:rsidR="00A92467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8B04C1">
      <w:rPr>
        <w:color w:themeColor="text1" w:val="000000"/>
      </w:rPr>
      <w:t>30</w:t>
    </w:r>
    <w:r w:rsidR="00214626">
      <w:rPr>
        <w:color w:themeColor="text1" w:val="000000"/>
      </w:rPr>
      <w:t>5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6D719C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14626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D719C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04C1"/>
    <w:rsid w:val="008B3F0C"/>
    <w:rsid w:val="008B6B34"/>
    <w:rsid w:val="008D189F"/>
    <w:rsid w:val="008D3F32"/>
    <w:rsid w:val="008F241B"/>
    <w:rsid w:val="00925689"/>
    <w:rsid w:val="00933CFD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75B57"/>
    <w:rsid w:val="00D8312C"/>
    <w:rsid w:val="00D83FD2"/>
    <w:rsid w:val="00D86ECB"/>
    <w:rsid w:val="00DA5C28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43F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St-305/2017</izvorni_sadrzaj>
    <derivirana_varijabla naziv="DomainObject.Predmet.OznakaBroj_1">St-305/2017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I.B.L.-COMMERCE društvo s ograničenom odgovornošću za proizvodnju kruha i peciva, trgovinu i ugostiteljstvo</izvorni_sadrzaj>
    <derivirana_varijabla naziv="DomainObject.Predmet.ProtustrankaFormated_1">  I.B.L.-COMMERCE društvo s ograničenom odgovornošću za proizvodnju kruha i peciva, trgovinu i ugostiteljstvo</derivirana_varijabla>
  </DomainObject.Predmet.ProtustrankaFormated>
  <DomainObject.Predmet.ProtustrankaFormatedOIB>
    <izvorni_sadrzaj>  I.B.L.-COMMERCE društvo s ograničenom odgovornošću za proizvodnju kruha i peciva, trgovinu i ugostiteljstvo, OIB 03680116438</izvorni_sadrzaj>
    <derivirana_varijabla naziv="DomainObject.Predmet.ProtustrankaFormatedOIB_1">  I.B.L.-COMMERCE društvo s ograničenom odgovornošću za proizvodnju kruha i peciva, trgovinu i ugostiteljstvo, OIB 03680116438</derivirana_varijabla>
  </DomainObject.Predmet.ProtustrankaFormatedOIB>
  <DomainObject.Predmet.ProtustrankaFormatedWithAdress>
    <izvorni_sadrzaj> I.B.L.-COMMERCE društvo s ograničenom odgovornošću za proizvodnju kruha i peciva, trgovinu i ugostiteljstvo, Bana Jelačića 31, 21240 Trilj</izvorni_sadrzaj>
    <derivirana_varijabla naziv="DomainObject.Predmet.ProtustrankaFormatedWithAdress_1"> I.B.L.-COMMERCE društvo s ograničenom odgovornošću za proizvodnju kruha i peciva, trgovinu i ugostiteljstvo, Bana Jelačića 31, 21240 Trilj</derivirana_varijabla>
  </DomainObject.Predmet.ProtustrankaFormatedWithAdress>
  <DomainObject.Predmet.ProtustrankaFormatedWithAdressOIB>
    <izvorni_sadrzaj> I.B.L.-COMMERCE društvo s ograničenom odgovornošću za proizvodnju kruha i peciva, trgovinu i ugostiteljstvo, OIB 03680116438, Bana Jelačića 31, 21240 Trilj</izvorni_sadrzaj>
    <derivirana_varijabla naziv="DomainObject.Predmet.ProtustrankaFormatedWithAdressOIB_1"> I.B.L.-COMMERCE društvo s ograničenom odgovornošću za proizvodnju kruha i peciva, trgovinu i ugostiteljstvo, OIB 03680116438, Bana Jelačića 31, 21240 Trilj</derivirana_varijabla>
  </DomainObject.Predmet.ProtustrankaFormatedWithAdressOIB>
  <DomainObject.Predmet.ProtustrankaWithAdress>
    <izvorni_sadrzaj>I.B.L.-COMMERCE društvo s ograničenom odgovornošću za proizvodnju kruha i peciva, trgovinu i ugostiteljstvo Bana Jelačića 31, 21240 Trilj</izvorni_sadrzaj>
    <derivirana_varijabla naziv="DomainObject.Predmet.ProtustrankaWithAdress_1">I.B.L.-COMMERCE društvo s ograničenom odgovornošću za proizvodnju kruha i peciva, trgovinu i ugostiteljstvo Bana Jelačića 31, 21240 Trilj</derivirana_varijabla>
  </DomainObject.Predmet.ProtustrankaWithAdress>
  <DomainObject.Predmet.ProtustrankaWithAdressOIB>
    <izvorni_sadrzaj>I.B.L.-COMMERCE društvo s ograničenom odgovornošću za proizvodnju kruha i peciva, trgovinu i ugostiteljstvo, OIB 03680116438, Bana Jelačića 31, 21240 Trilj</izvorni_sadrzaj>
    <derivirana_varijabla naziv="DomainObject.Predmet.ProtustrankaWithAdressOIB_1">I.B.L.-COMMERCE društvo s ograničenom odgovornošću za proizvodnju kruha i peciva, trgovinu i ugostiteljstvo, OIB 03680116438, Bana Jelačića 31, 21240 Trilj</derivirana_varijabla>
  </DomainObject.Predmet.ProtustrankaWithAdressOIB>
  <DomainObject.Predmet.ProtustrankaNazivFormated>
    <izvorni_sadrzaj>I.B.L.-COMMERCE društvo s ograničenom odgovornošću za proizvodnju kruha i peciva, trgovinu i ugostiteljstvo</izvorni_sadrzaj>
    <derivirana_varijabla naziv="DomainObject.Predmet.ProtustrankaNazivFormated_1">I.B.L.-COMMERCE društvo s ograničenom odgovornošću za proizvodnju kruha i peciva, trgovinu i ugostiteljstvo</derivirana_varijabla>
  </DomainObject.Predmet.ProtustrankaNazivFormated>
  <DomainObject.Predmet.ProtustrankaNazivFormatedOIB>
    <izvorni_sadrzaj>I.B.L.-COMMERCE društvo s ograničenom odgovornošću za proizvodnju kruha i peciva, trgovinu i ugostiteljstvo, OIB 03680116438</izvorni_sadrzaj>
    <derivirana_varijabla naziv="DomainObject.Predmet.ProtustrankaNazivFormatedOIB_1">I.B.L.-COMMERCE društvo s ograničenom odgovornošću za proizvodnju kruha i peciva, trgovinu i ugostiteljstvo, OIB 03680116438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99516.14</izvorni_sadrzaj>
    <derivirana_varijabla naziv="DomainObject.Predmet.TrenutnaVrijednost_1">99516.14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I.B.L.-COMMERCE društvo s ograničenom odgovornošću za proizvodnju kruha i peciva, trgovinu i ugostiteljstvo</item>
    </izvorni_sadrzaj>
    <derivirana_varijabla naziv="DomainObject.Predmet.ProtuStrankaListFormated_1">
      <item>I.B.L.-COMMERCE društvo s ograničenom odgovornošću za proizvodnju kruha i peciva, trgovinu i ugostiteljstvo</item>
    </derivirana_varijabla>
  </DomainObject.Predmet.ProtuStrankaListFormated>
  <DomainObject.Predmet.ProtuStrankaListFormatedOIB>
    <izvorni_sadrzaj>
      <item>I.B.L.-COMMERCE društvo s ograničenom odgovornošću za proizvodnju kruha i peciva, trgovinu i ugostiteljstvo, OIB 03680116438</item>
    </izvorni_sadrzaj>
    <derivirana_varijabla naziv="DomainObject.Predmet.ProtuStrankaListFormatedOIB_1">
      <item>I.B.L.-COMMERCE društvo s ograničenom odgovornošću za proizvodnju kruha i peciva, trgovinu i ugostiteljstvo, OIB 03680116438</item>
    </derivirana_varijabla>
  </DomainObject.Predmet.ProtuStrankaListFormatedOIB>
  <DomainObject.Predmet.ProtuStrankaListFormatedWithAdress>
    <izvorni_sadrzaj>
      <item>I.B.L.-COMMERCE društvo s ograničenom odgovornošću za proizvodnju kruha i peciva, trgovinu i ugostiteljstvo, Bana Jelačića 31, 21240 Trilj</item>
    </izvorni_sadrzaj>
    <derivirana_varijabla naziv="DomainObject.Predmet.ProtuStrankaListFormatedWithAdress_1">
      <item>I.B.L.-COMMERCE društvo s ograničenom odgovornošću za proizvodnju kruha i peciva, trgovinu i ugostiteljstvo, Bana Jelačića 31, 21240 Trilj</item>
    </derivirana_varijabla>
  </DomainObject.Predmet.ProtuStrankaListFormatedWithAdress>
  <DomainObject.Predmet.ProtuStrankaListFormatedWithAdressOIB>
    <izvorni_sadrzaj>
      <item>I.B.L.-COMMERCE društvo s ograničenom odgovornošću za proizvodnju kruha i peciva, trgovinu i ugostiteljstvo, OIB 03680116438, Bana Jelačića 31, 21240 Trilj</item>
    </izvorni_sadrzaj>
    <derivirana_varijabla naziv="DomainObject.Predmet.ProtuStrankaListFormatedWithAdressOIB_1">
      <item>I.B.L.-COMMERCE društvo s ograničenom odgovornošću za proizvodnju kruha i peciva, trgovinu i ugostiteljstvo, OIB 03680116438, Bana Jelačića 31, 21240 Trilj</item>
    </derivirana_varijabla>
  </DomainObject.Predmet.ProtuStrankaListFormatedWithAdressOIB>
  <DomainObject.Predmet.ProtuStrankaListNazivFormated>
    <izvorni_sadrzaj>
      <item>I.B.L.-COMMERCE društvo s ograničenom odgovornošću za proizvodnju kruha i peciva, trgovinu i ugostiteljstvo</item>
    </izvorni_sadrzaj>
    <derivirana_varijabla naziv="DomainObject.Predmet.ProtuStrankaListNazivFormated_1">
      <item>I.B.L.-COMMERCE društvo s ograničenom odgovornošću za proizvodnju kruha i peciva, trgovinu i ugostiteljstvo</item>
    </derivirana_varijabla>
  </DomainObject.Predmet.ProtuStrankaListNazivFormated>
  <DomainObject.Predmet.ProtuStrankaListNazivFormatedOIB>
    <izvorni_sadrzaj>
      <item>I.B.L.-COMMERCE društvo s ograničenom odgovornošću za proizvodnju kruha i peciva, trgovinu i ugostiteljstvo, OIB 03680116438</item>
    </izvorni_sadrzaj>
    <derivirana_varijabla naziv="DomainObject.Predmet.ProtuStrankaListNazivFormatedOIB_1">
      <item>I.B.L.-COMMERCE društvo s ograničenom odgovornošću za proizvodnju kruha i peciva, trgovinu i ugostiteljstvo, OIB 03680116438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I.B.L.-COMMERCE društvo s ograničenom odgovornošću za proizvodnju kruha i peciva, trgovinu i ugostiteljstvo</izvorni_sadrzaj>
    <derivirana_varijabla naziv="DomainObject.Predmet.ProtustrankaIDrugi_1">I.B.L.-COMMERCE društvo s ograničenom odgovornošću za proizvodnju kruha i peciva,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I.B.L.-COMMERCE društvo s ograničenom odgovornošću za proizvodnju kruha i peciva, trgovinu i ugostiteljstvo, OIB 03680116438, Bana Jelačića 31, 21240 Trilj</izvorni_sadrzaj>
    <derivirana_varijabla naziv="DomainObject.Predmet.ProtustrankaIDrugiAdressOIB_1">I.B.L.-COMMERCE društvo s ograničenom odgovornošću za proizvodnju kruha i peciva, trgovinu i ugostiteljstvo, OIB 03680116438, Bana Jelačića 31,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I.B.L.-COMMERCE društvo s ograničenom odgovornošću za proizvodnju kruha i peciva, trgovinu i ugostiteljstvo</item>
      <item>FINANCIJSKA AGENCIJA, RC SPLIT</item>
    </izvorni_sadrzaj>
    <derivirana_varijabla naziv="DomainObject.Predmet.SudioniciListNaziv_1">
      <item>I.B.L.-COMMERCE društvo s ograničenom odgovornošću za proizvodnju kruha i peciva, trgovinu i ugostiteljstvo</item>
      <item>FINANCIJSKA AGENCIJA, RC SPLIT</item>
    </derivirana_varijabla>
  </DomainObject.Predmet.SudioniciListNaziv>
  <DomainObject.Predmet.SudioniciListAdressOIB>
    <izvorni_sadrzaj>
      <item>I.B.L.-COMMERCE društvo s ograničenom odgovornošću za proizvodnju kruha i peciva, trgovinu i ugostiteljstvo, OIB 03680116438, Bana Jelačića 31,21240 Trilj</item>
      <item>FINANCIJSKA AGENCIJA, RC SPLIT, OIB 85821130368, Mažuranićevo šetalište 24 b,21000 Split</item>
    </izvorni_sadrzaj>
    <derivirana_varijabla naziv="DomainObject.Predmet.SudioniciListAdressOIB_1">
      <item>I.B.L.-COMMERCE društvo s ograničenom odgovornošću za proizvodnju kruha i peciva, trgovinu i ugostiteljstvo, OIB 03680116438, Bana Jelačića 31,21240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03680116438</item>
      <item>, OIB 85821130368</item>
    </izvorni_sadrzaj>
    <derivirana_varijabla naziv="DomainObject.Predmet.SudioniciListNazivOIB_1">
      <item>, OIB 03680116438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1757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2017-03-22T07:30:00Z</cp:lastPrinted>
  <dcterms:modified xmlns:xsi="http://www.w3.org/2001/XMLSchema-instance" xsi:type="dcterms:W3CDTF">2017-03-22T08:45:00Z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