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9b9f9" w14:paraId="119b9f9" w:rsidRDefault="00AF3751" w:rsidP="00AF3751" w:rsidR="00AF3751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AF3751" w:rsidP="00AF3751" w:rsidR="00AF3751" w:rsidRPr="008C3132">
      <w:pPr>
        <w:jc w:val="center"/>
      </w:pPr>
    </w:p>
    <w:p w:rsidRDefault="00AF3751" w:rsidP="00AF3751" w:rsidR="00AF3751">
      <w:pPr>
        <w:ind w:firstLine="708"/>
      </w:pPr>
    </w:p>
    <w:p w:rsidRDefault="00AF3751" w:rsidP="00AF3751" w:rsidR="00AF3751" w:rsidRPr="008C3132">
      <w:pPr>
        <w:ind w:firstLine="708"/>
      </w:pPr>
      <w:r w:rsidRPr="008C3132">
        <w:t>REPUBLIKA HRVATSKA</w:t>
      </w:r>
    </w:p>
    <w:p w:rsidRDefault="00AF3751" w:rsidP="00AF3751" w:rsidR="00AF3751">
      <w:pPr>
        <w:ind w:firstLine="708"/>
      </w:pPr>
      <w:r w:rsidRPr="008C3132">
        <w:t>TRGOVAČKI SUD U ZADRU</w:t>
      </w:r>
    </w:p>
    <w:p w:rsidRDefault="00AF3751" w:rsidP="00AF3751" w:rsidR="00AF3751">
      <w:pPr>
        <w:ind w:firstLine="708"/>
      </w:pPr>
      <w:r>
        <w:t>Zadar, Dr. Franje Tuđmana 35</w:t>
      </w:r>
    </w:p>
    <w:p w:rsidRDefault="00AF3751" w:rsidP="00AF3751" w:rsidR="00AF3751"/>
    <w:p w:rsidRDefault="00AF3751" w:rsidP="00AF3751" w:rsidR="00AF3751">
      <w:pPr>
        <w:jc w:val="center"/>
      </w:pPr>
    </w:p>
    <w:p w:rsidRDefault="00AF3751" w:rsidP="00AF3751" w:rsidR="00AF3751" w:rsidRPr="008C3132">
      <w:pPr>
        <w:jc w:val="center"/>
      </w:pPr>
      <w:r>
        <w:t xml:space="preserve">U I M E  R E P U B L I K E  H R V A T S K E </w:t>
      </w:r>
    </w:p>
    <w:p w:rsidRDefault="00AF3751" w:rsidP="00AF3751" w:rsidR="00AF3751" w:rsidRPr="008C3132">
      <w:pPr>
        <w:jc w:val="both"/>
      </w:pPr>
    </w:p>
    <w:p w:rsidRDefault="00AF3751" w:rsidP="00AF3751" w:rsidR="00AF3751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F3751" w:rsidP="00AF3751" w:rsidR="00AF3751" w:rsidRPr="008C3132"/>
    <w:p w:rsidRDefault="00AF3751" w:rsidP="00AF3751" w:rsidR="00AF3751" w:rsidRPr="008C3132">
      <w:pPr>
        <w:ind w:firstLine="705"/>
        <w:jc w:val="both"/>
      </w:pPr>
      <w:r>
        <w:t xml:space="preserve">Trgovački sud u Zadru, OIB: 39670464653, </w:t>
      </w:r>
      <w:r w:rsidRPr="00C70343">
        <w:t>po sutkinji Tini Grgas, na prijedlog sudskog savjetnika Krešimira Torbarine</w:t>
      </w:r>
      <w:r w:rsidRPr="008C3132">
        <w:t>,</w:t>
      </w:r>
      <w:r>
        <w:t xml:space="preserve"> povodom zahtjeva</w:t>
      </w:r>
      <w:r w:rsidRPr="00386298">
        <w:t xml:space="preserve"> </w:t>
      </w:r>
      <w:r>
        <w:t>Financijske agencije, Regionalnog centra Splita, Podružnice Z</w:t>
      </w:r>
      <w:r w:rsidR="002767B0">
        <w:t>adar, Ivana Danila 4, Zadar od 10</w:t>
      </w:r>
      <w:r>
        <w:t>. studenog 2016. za provedbu skraćenoga stečajnog postupka</w:t>
      </w:r>
      <w:r w:rsidRPr="008C3132">
        <w:t xml:space="preserve"> nad dužnikom</w:t>
      </w:r>
      <w:r>
        <w:t xml:space="preserve"> LUNA &amp; CO d.o.o., Zadar, Obala kneza Trpimira 36, OIB: 89661501</w:t>
      </w:r>
      <w:r w:rsidR="002767B0">
        <w:t>626, 14</w:t>
      </w:r>
      <w:r>
        <w:t xml:space="preserve">. veljače 2017. </w:t>
      </w:r>
    </w:p>
    <w:p w:rsidRDefault="00AF3751" w:rsidP="00AF3751" w:rsidR="00AF3751">
      <w:pPr>
        <w:jc w:val="center"/>
      </w:pPr>
    </w:p>
    <w:p w:rsidRDefault="00AF3751" w:rsidP="00AF3751" w:rsidR="00AF3751">
      <w:pPr>
        <w:jc w:val="center"/>
      </w:pPr>
      <w:r w:rsidRPr="008C3132">
        <w:t>r i j e š i o  j e</w:t>
      </w:r>
    </w:p>
    <w:p w:rsidRDefault="00AF3751" w:rsidP="00AF3751" w:rsidR="00AF3751">
      <w:pPr>
        <w:jc w:val="both"/>
      </w:pPr>
    </w:p>
    <w:p w:rsidRDefault="00AF3751" w:rsidP="00AF3751" w:rsidR="00AF3751">
      <w:pPr>
        <w:ind w:firstLine="708"/>
        <w:jc w:val="both"/>
      </w:pPr>
      <w:r>
        <w:t xml:space="preserve">I. </w:t>
      </w:r>
      <w:r w:rsidRPr="00A93E68">
        <w:t xml:space="preserve">Obustavlja se skraćeni stečajni postupak nad dužnikom </w:t>
      </w:r>
      <w:r>
        <w:t>LUNA &amp; CO d.o.o., Zadar, Obala kneza Trpimira 36, OIB: 89661501626.</w:t>
      </w:r>
    </w:p>
    <w:p w:rsidRDefault="00AF3751" w:rsidP="00AF3751" w:rsidR="00AF3751">
      <w:pPr>
        <w:ind w:firstLine="708"/>
        <w:jc w:val="both"/>
      </w:pPr>
    </w:p>
    <w:p w:rsidRDefault="00AF3751" w:rsidP="00AF3751" w:rsidR="00AF3751">
      <w:pPr>
        <w:ind w:firstLine="708"/>
        <w:jc w:val="both"/>
      </w:pPr>
      <w:r>
        <w:t xml:space="preserve">II. Po pravomoćnosti ovog rješenja, sud će odgovarajućom primjenom općih odredbi stečajnoga postupka Stečajnog zakona donijeti rješenje o pokretanju prethodnoga postupka odnosno otvaranju stečajnoga postupka nad dužnikom. </w:t>
      </w:r>
    </w:p>
    <w:p w:rsidRDefault="00AF3751" w:rsidP="00AF3751" w:rsidR="00AF3751" w:rsidRPr="00A93E68">
      <w:pPr>
        <w:ind w:firstLine="708"/>
        <w:jc w:val="both"/>
      </w:pPr>
    </w:p>
    <w:p w:rsidRDefault="00AF3751" w:rsidP="00AF3751" w:rsidR="00AF3751">
      <w:pPr>
        <w:jc w:val="center"/>
      </w:pPr>
    </w:p>
    <w:p w:rsidRDefault="00AF3751" w:rsidP="00AF3751" w:rsidR="00AF3751" w:rsidRPr="00A93E68">
      <w:pPr>
        <w:jc w:val="center"/>
      </w:pPr>
      <w:r w:rsidRPr="00A93E68">
        <w:t>Obrazloženje</w:t>
      </w:r>
    </w:p>
    <w:p w:rsidRDefault="00AF3751" w:rsidP="00AF3751" w:rsidR="00AF3751">
      <w:pPr>
        <w:jc w:val="both"/>
      </w:pPr>
    </w:p>
    <w:p w:rsidRDefault="00AF3751" w:rsidP="00AF3751" w:rsidR="00AF3751">
      <w:pPr>
        <w:ind w:firstLine="708"/>
        <w:jc w:val="both"/>
      </w:pPr>
      <w:r w:rsidRPr="00A93E68">
        <w:t>Postupajući po zahtjevu</w:t>
      </w:r>
      <w:r>
        <w:t xml:space="preserve"> Financijske agencije, Regionalnog centra Split, Podružnice Zadar od </w:t>
      </w:r>
      <w:r w:rsidR="002767B0">
        <w:t>10</w:t>
      </w:r>
      <w:r>
        <w:t>. studenog 2016. za provedbu skraćenoga stečajnog postupka nad uvodno označenim dužnikom, oglasom</w:t>
      </w:r>
      <w:r w:rsidRPr="00A93E68">
        <w:t xml:space="preserve"> ovog suda od </w:t>
      </w:r>
      <w:r>
        <w:t xml:space="preserve">13. prosinca 2016.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AF3751" w:rsidP="00F87416" w:rsidR="00AF3751">
      <w:pPr>
        <w:jc w:val="both"/>
      </w:pPr>
    </w:p>
    <w:p w:rsidRDefault="00AF3751" w:rsidP="00AF3751" w:rsidR="00AF3751">
      <w:pPr>
        <w:ind w:firstLine="708"/>
        <w:jc w:val="both"/>
      </w:pPr>
      <w:r w:rsidRPr="009470F4">
        <w:t>U propisanom roku osoba ovlaštena za zastupanje dužnika</w:t>
      </w:r>
      <w:r>
        <w:t xml:space="preserve"> po zakonu je podnijela</w:t>
      </w:r>
      <w:r w:rsidRPr="009470F4">
        <w:t xml:space="preserve"> </w:t>
      </w:r>
      <w:r>
        <w:t xml:space="preserve">ovom </w:t>
      </w:r>
      <w:r w:rsidRPr="009470F4">
        <w:t>sudu javnobilježnički ovjerovljen prokazni popis imovine</w:t>
      </w:r>
      <w:r>
        <w:t xml:space="preserve"> uz zemljišnoknjižne izvatke iz kojih proizlazi da je dužnik vlasnik nekretnine oznake </w:t>
      </w:r>
      <w:r w:rsidRPr="009470F4">
        <w:t xml:space="preserve">čest. zem. </w:t>
      </w:r>
      <w:r>
        <w:t>4042 upisane u zk. ul. 2764</w:t>
      </w:r>
      <w:r w:rsidRPr="009470F4">
        <w:t xml:space="preserve"> k.o. </w:t>
      </w:r>
      <w:r>
        <w:t>Ražanac</w:t>
      </w:r>
      <w:r w:rsidRPr="009470F4">
        <w:t xml:space="preserve"> </w:t>
      </w:r>
      <w:r>
        <w:t xml:space="preserve">te nekretnine oznake čest. zem. 12752 upisane u zk. ul. 9210 k.o. Vir. </w:t>
      </w:r>
    </w:p>
    <w:p w:rsidRDefault="00AF3751" w:rsidP="00AF3751" w:rsidR="00AF3751">
      <w:pPr>
        <w:ind w:firstLine="708"/>
        <w:jc w:val="both"/>
      </w:pPr>
    </w:p>
    <w:p w:rsidRDefault="00AF3751" w:rsidP="00AF3751" w:rsidR="00AF3751">
      <w:pPr>
        <w:ind w:firstLine="708"/>
        <w:jc w:val="both"/>
      </w:pPr>
      <w:r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AF3751" w:rsidP="00AF3751" w:rsidR="00AF3751">
      <w:pPr>
        <w:ind w:firstLine="708"/>
        <w:jc w:val="both"/>
      </w:pPr>
    </w:p>
    <w:p w:rsidRDefault="00AF3751" w:rsidP="00AF3751" w:rsidR="00AF3751">
      <w:pPr>
        <w:ind w:firstLine="708"/>
        <w:jc w:val="both"/>
      </w:pPr>
      <w:r>
        <w:t xml:space="preserve">S obzirom da je osoba ovlaštena za zastupanje dužnika po zakonu podnijela ovom sudu javnobilježnički ovjerovljen prokazni popis imovine uz odgovarajuće isprave kojima je učinila vjerojatnim postojanje imovine dužnika, to u konkretnom slučaju nisu ispunjene pretpostavke iz čl. 431. SZ-a za istodobno otvaranje i zaključenje skraćenog stečajnog </w:t>
      </w:r>
      <w:r>
        <w:lastRenderedPageBreak/>
        <w:t xml:space="preserve">postupka, zbog čega je temeljem odredbe čl. 433. SZ-a donesena odluka kao u točki I. i II. izreke ovog rješenja.  </w:t>
      </w:r>
    </w:p>
    <w:p w:rsidRDefault="00AF3751" w:rsidP="00AF3751" w:rsidR="00AF3751" w:rsidRPr="00A93E68">
      <w:pPr>
        <w:jc w:val="both"/>
      </w:pPr>
    </w:p>
    <w:p w:rsidRDefault="00AF3751" w:rsidP="00AF3751" w:rsidR="00AF3751">
      <w:pPr>
        <w:jc w:val="center"/>
      </w:pPr>
    </w:p>
    <w:p w:rsidRDefault="002767B0" w:rsidP="00AF3751" w:rsidR="00AF3751">
      <w:pPr>
        <w:jc w:val="center"/>
      </w:pPr>
      <w:r>
        <w:t>U Zadru 14</w:t>
      </w:r>
      <w:r w:rsidR="00AF3751">
        <w:t>. veljače 2017.</w:t>
      </w:r>
    </w:p>
    <w:p w:rsidRDefault="00AF3751" w:rsidP="00AF3751" w:rsidR="00AF3751" w:rsidRPr="003F3B89">
      <w:pPr>
        <w:jc w:val="right"/>
        <w:rPr>
          <w:lang w:eastAsia="en-US"/>
        </w:rPr>
      </w:pPr>
    </w:p>
    <w:p w:rsidRDefault="00AF3751" w:rsidP="00AF3751" w:rsidR="00AF3751">
      <w:pPr>
        <w:rPr>
          <w:lang w:eastAsia="en-US"/>
        </w:rPr>
      </w:pPr>
    </w:p>
    <w:p w:rsidRDefault="00AF3751" w:rsidP="00AF3751" w:rsidR="00AF3751">
      <w:pPr>
        <w:rPr>
          <w:lang w:eastAsia="en-US"/>
        </w:rPr>
      </w:pPr>
    </w:p>
    <w:p w:rsidRDefault="00AF3751" w:rsidP="00AF3751" w:rsidR="00AF3751" w:rsidRPr="003F3B89">
      <w:pPr>
        <w:rPr>
          <w:lang w:eastAsia="en-US"/>
        </w:rPr>
      </w:pPr>
      <w:r w:rsidRPr="003F3B89">
        <w:rPr>
          <w:lang w:eastAsia="en-US"/>
        </w:rPr>
        <w:t>Sudski savjetnik</w:t>
      </w:r>
      <w:r w:rsidRPr="003F3B89">
        <w:rPr>
          <w:lang w:eastAsia="en-US"/>
        </w:rPr>
        <w:tab/>
      </w:r>
      <w:r w:rsidRPr="003F3B89">
        <w:rPr>
          <w:lang w:eastAsia="en-US"/>
        </w:rPr>
        <w:tab/>
      </w:r>
      <w:r w:rsidRPr="003F3B89">
        <w:rPr>
          <w:lang w:eastAsia="en-US"/>
        </w:rPr>
        <w:tab/>
      </w:r>
      <w:r w:rsidRPr="003F3B89">
        <w:rPr>
          <w:lang w:eastAsia="en-US"/>
        </w:rPr>
        <w:tab/>
      </w:r>
      <w:r w:rsidRPr="003F3B89">
        <w:rPr>
          <w:lang w:eastAsia="en-US"/>
        </w:rPr>
        <w:tab/>
      </w:r>
      <w:r w:rsidRPr="003F3B89">
        <w:rPr>
          <w:lang w:eastAsia="en-US"/>
        </w:rPr>
        <w:tab/>
      </w:r>
      <w:r w:rsidRPr="003F3B89">
        <w:rPr>
          <w:lang w:eastAsia="en-US"/>
        </w:rPr>
        <w:tab/>
      </w:r>
      <w:r w:rsidRPr="003F3B89">
        <w:rPr>
          <w:lang w:eastAsia="en-US"/>
        </w:rPr>
        <w:tab/>
        <w:t xml:space="preserve">                </w:t>
      </w:r>
      <w:r>
        <w:rPr>
          <w:lang w:eastAsia="en-US"/>
        </w:rPr>
        <w:t xml:space="preserve">   </w:t>
      </w:r>
      <w:r w:rsidRPr="003F3B89">
        <w:rPr>
          <w:lang w:eastAsia="en-US"/>
        </w:rPr>
        <w:t>Sutkinja</w:t>
      </w:r>
    </w:p>
    <w:p w:rsidRDefault="00AF3751" w:rsidP="00AF3751" w:rsidR="00AF3751" w:rsidRPr="003F3B89">
      <w:pPr>
        <w:rPr>
          <w:lang w:eastAsia="en-US"/>
        </w:rPr>
      </w:pPr>
      <w:r w:rsidRPr="003F3B89">
        <w:rPr>
          <w:lang w:eastAsia="en-US"/>
        </w:rPr>
        <w:t>Krešimir Torbarina</w:t>
      </w:r>
      <w:r w:rsidR="002767B0">
        <w:rPr>
          <w:lang w:eastAsia="en-US"/>
        </w:rPr>
        <w:t>, v.r.</w:t>
      </w:r>
      <w:r w:rsidRPr="003F3B89">
        <w:rPr>
          <w:lang w:eastAsia="en-US"/>
        </w:rPr>
        <w:tab/>
      </w:r>
      <w:r w:rsidRPr="003F3B89">
        <w:rPr>
          <w:lang w:eastAsia="en-US"/>
        </w:rPr>
        <w:tab/>
      </w:r>
      <w:r w:rsidRPr="003F3B89">
        <w:rPr>
          <w:lang w:eastAsia="en-US"/>
        </w:rPr>
        <w:tab/>
      </w:r>
      <w:r w:rsidRPr="003F3B89">
        <w:rPr>
          <w:lang w:eastAsia="en-US"/>
        </w:rPr>
        <w:tab/>
      </w:r>
      <w:r w:rsidRPr="003F3B89">
        <w:rPr>
          <w:lang w:eastAsia="en-US"/>
        </w:rPr>
        <w:tab/>
      </w:r>
      <w:r w:rsidRPr="003F3B89">
        <w:rPr>
          <w:lang w:eastAsia="en-US"/>
        </w:rPr>
        <w:tab/>
        <w:t xml:space="preserve">              </w:t>
      </w:r>
      <w:r>
        <w:rPr>
          <w:lang w:eastAsia="en-US"/>
        </w:rPr>
        <w:t xml:space="preserve"> </w:t>
      </w:r>
      <w:r w:rsidR="002767B0">
        <w:rPr>
          <w:lang w:eastAsia="en-US"/>
        </w:rPr>
        <w:t xml:space="preserve">    </w:t>
      </w:r>
      <w:r w:rsidRPr="003F3B89">
        <w:rPr>
          <w:lang w:eastAsia="en-US"/>
        </w:rPr>
        <w:t>Tina Grgas</w:t>
      </w:r>
      <w:r w:rsidR="002767B0">
        <w:rPr>
          <w:lang w:eastAsia="en-US"/>
        </w:rPr>
        <w:t>, v.r.</w:t>
      </w:r>
    </w:p>
    <w:p w:rsidRDefault="00AF3751" w:rsidP="00AF3751" w:rsidR="00AF3751">
      <w:pPr>
        <w:ind w:firstLine="708" w:left="2124"/>
        <w:jc w:val="right"/>
      </w:pPr>
      <w:r>
        <w:t xml:space="preserve">                                                                    </w:t>
      </w:r>
    </w:p>
    <w:p w:rsidRDefault="00AF3751" w:rsidP="002767B0" w:rsidR="00AF3751">
      <w:pPr>
        <w:jc w:val="both"/>
      </w:pPr>
    </w:p>
    <w:p w:rsidRDefault="002767B0" w:rsidP="002767B0" w:rsidR="002767B0">
      <w:pPr>
        <w:jc w:val="both"/>
      </w:pPr>
      <w:r>
        <w:t>Za točnost otpravka – ovlaštena službenica</w:t>
      </w:r>
    </w:p>
    <w:p w:rsidRDefault="002767B0" w:rsidP="002767B0" w:rsidR="002767B0">
      <w:pPr>
        <w:jc w:val="both"/>
      </w:pPr>
      <w:r>
        <w:t xml:space="preserve">Merlina Klišmanić </w:t>
      </w:r>
    </w:p>
    <w:p w:rsidRDefault="002767B0" w:rsidP="002767B0" w:rsidR="002767B0">
      <w:pPr>
        <w:jc w:val="both"/>
      </w:pPr>
    </w:p>
    <w:p w:rsidRDefault="002767B0" w:rsidP="002767B0" w:rsidR="002767B0">
      <w:pPr>
        <w:jc w:val="both"/>
      </w:pPr>
    </w:p>
    <w:p w:rsidRDefault="002767B0" w:rsidP="002767B0" w:rsidR="002767B0">
      <w:pPr>
        <w:jc w:val="both"/>
        <w:rPr>
          <w:b/>
        </w:rPr>
      </w:pPr>
    </w:p>
    <w:p w:rsidRDefault="00AF3751" w:rsidP="002767B0" w:rsidR="00AF3751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AF3751" w:rsidP="002767B0" w:rsidR="00AF3751">
      <w:pPr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Visoki trgovački sud Republike Hrvatske u Zagrebu. </w:t>
      </w:r>
    </w:p>
    <w:p w:rsidRDefault="00AF3751" w:rsidP="00AF3751" w:rsidR="00AF3751">
      <w:pPr>
        <w:ind w:firstLine="708"/>
        <w:jc w:val="both"/>
        <w:rPr>
          <w:b/>
        </w:rPr>
      </w:pPr>
    </w:p>
    <w:p w:rsidRDefault="00AF3751" w:rsidP="00AF3751" w:rsidR="00AF3751">
      <w:pPr>
        <w:ind w:firstLine="708"/>
        <w:jc w:val="both"/>
        <w:rPr>
          <w:b/>
        </w:rPr>
      </w:pPr>
    </w:p>
    <w:p w:rsidRDefault="002767B0" w:rsidP="00AF3751" w:rsidR="002767B0">
      <w:pPr>
        <w:ind w:firstLine="708"/>
        <w:jc w:val="both"/>
        <w:rPr>
          <w:b/>
        </w:rPr>
      </w:pPr>
    </w:p>
    <w:p w:rsidRDefault="002767B0" w:rsidP="00AF3751" w:rsidR="002767B0">
      <w:pPr>
        <w:ind w:firstLine="708"/>
        <w:jc w:val="both"/>
        <w:rPr>
          <w:b/>
        </w:rPr>
      </w:pPr>
    </w:p>
    <w:p w:rsidRDefault="002767B0" w:rsidP="00AF3751" w:rsidR="002767B0">
      <w:pPr>
        <w:ind w:firstLine="708"/>
        <w:jc w:val="both"/>
        <w:rPr>
          <w:b/>
        </w:rPr>
      </w:pPr>
    </w:p>
    <w:p w:rsidRDefault="002767B0" w:rsidP="00AF3751" w:rsidR="002767B0">
      <w:pPr>
        <w:ind w:firstLine="708"/>
        <w:jc w:val="both"/>
        <w:rPr>
          <w:b/>
        </w:rPr>
      </w:pPr>
    </w:p>
    <w:p w:rsidRDefault="002767B0" w:rsidP="00AF3751" w:rsidR="002767B0">
      <w:pPr>
        <w:ind w:firstLine="708"/>
        <w:jc w:val="both"/>
        <w:rPr>
          <w:b/>
        </w:rPr>
      </w:pPr>
    </w:p>
    <w:p w:rsidRDefault="002767B0" w:rsidP="00AF3751" w:rsidR="002767B0">
      <w:pPr>
        <w:ind w:firstLine="708"/>
        <w:jc w:val="both"/>
        <w:rPr>
          <w:b/>
        </w:rPr>
      </w:pPr>
    </w:p>
    <w:p w:rsidRDefault="002767B0" w:rsidP="00AF3751" w:rsidR="002767B0">
      <w:pPr>
        <w:ind w:firstLine="708"/>
        <w:jc w:val="both"/>
        <w:rPr>
          <w:b/>
        </w:rPr>
      </w:pPr>
    </w:p>
    <w:p w:rsidRDefault="002767B0" w:rsidP="00AF3751" w:rsidR="002767B0">
      <w:pPr>
        <w:ind w:firstLine="708"/>
        <w:jc w:val="both"/>
        <w:rPr>
          <w:b/>
        </w:rPr>
      </w:pPr>
    </w:p>
    <w:p w:rsidRDefault="002767B0" w:rsidP="00AF3751" w:rsidR="002767B0">
      <w:pPr>
        <w:ind w:firstLine="708"/>
        <w:jc w:val="both"/>
        <w:rPr>
          <w:b/>
        </w:rPr>
      </w:pPr>
    </w:p>
    <w:p w:rsidRDefault="002767B0" w:rsidP="00AF3751" w:rsidR="002767B0">
      <w:pPr>
        <w:ind w:firstLine="708"/>
        <w:jc w:val="both"/>
        <w:rPr>
          <w:b/>
        </w:rPr>
      </w:pPr>
    </w:p>
    <w:p w:rsidRDefault="002767B0" w:rsidP="00AF3751" w:rsidR="002767B0">
      <w:pPr>
        <w:ind w:firstLine="708"/>
        <w:jc w:val="both"/>
        <w:rPr>
          <w:b/>
        </w:rPr>
      </w:pPr>
    </w:p>
    <w:p w:rsidRDefault="002767B0" w:rsidP="00AF3751" w:rsidR="002767B0">
      <w:pPr>
        <w:ind w:firstLine="708"/>
        <w:jc w:val="both"/>
        <w:rPr>
          <w:b/>
        </w:rPr>
      </w:pPr>
    </w:p>
    <w:p w:rsidRDefault="002767B0" w:rsidP="00AF3751" w:rsidR="002767B0">
      <w:pPr>
        <w:ind w:firstLine="708"/>
        <w:jc w:val="both"/>
        <w:rPr>
          <w:b/>
        </w:rPr>
      </w:pPr>
    </w:p>
    <w:p w:rsidRDefault="002767B0" w:rsidP="00AF3751" w:rsidR="002767B0">
      <w:pPr>
        <w:ind w:firstLine="708"/>
        <w:jc w:val="both"/>
        <w:rPr>
          <w:b/>
        </w:rPr>
      </w:pPr>
    </w:p>
    <w:p w:rsidRDefault="002767B0" w:rsidP="00AF3751" w:rsidR="002767B0">
      <w:pPr>
        <w:ind w:firstLine="708"/>
        <w:jc w:val="both"/>
        <w:rPr>
          <w:b/>
        </w:rPr>
      </w:pPr>
    </w:p>
    <w:p w:rsidRDefault="002767B0" w:rsidP="00AF3751" w:rsidR="002767B0">
      <w:pPr>
        <w:ind w:firstLine="708"/>
        <w:jc w:val="both"/>
        <w:rPr>
          <w:b/>
        </w:rPr>
      </w:pPr>
    </w:p>
    <w:p w:rsidRDefault="002767B0" w:rsidP="00AF3751" w:rsidR="002767B0">
      <w:pPr>
        <w:ind w:firstLine="708"/>
        <w:jc w:val="both"/>
        <w:rPr>
          <w:b/>
        </w:rPr>
      </w:pPr>
    </w:p>
    <w:p w:rsidRDefault="002767B0" w:rsidP="00AF3751" w:rsidR="002767B0">
      <w:pPr>
        <w:ind w:firstLine="708"/>
        <w:jc w:val="both"/>
        <w:rPr>
          <w:b/>
        </w:rPr>
      </w:pPr>
    </w:p>
    <w:p w:rsidRDefault="002767B0" w:rsidP="00AF3751" w:rsidR="002767B0">
      <w:pPr>
        <w:ind w:firstLine="708"/>
        <w:jc w:val="both"/>
        <w:rPr>
          <w:b/>
        </w:rPr>
      </w:pPr>
    </w:p>
    <w:p w:rsidRDefault="002767B0" w:rsidP="00AF3751" w:rsidR="002767B0">
      <w:pPr>
        <w:ind w:firstLine="708"/>
        <w:jc w:val="both"/>
        <w:rPr>
          <w:b/>
        </w:rPr>
      </w:pPr>
    </w:p>
    <w:p w:rsidRDefault="002767B0" w:rsidP="00AF3751" w:rsidR="002767B0">
      <w:pPr>
        <w:ind w:firstLine="708"/>
        <w:jc w:val="both"/>
        <w:rPr>
          <w:b/>
        </w:rPr>
      </w:pPr>
    </w:p>
    <w:p w:rsidRDefault="002767B0" w:rsidP="00AF3751" w:rsidR="002767B0">
      <w:pPr>
        <w:ind w:firstLine="708"/>
        <w:jc w:val="both"/>
        <w:rPr>
          <w:b/>
        </w:rPr>
      </w:pPr>
    </w:p>
    <w:p w:rsidRDefault="002767B0" w:rsidP="00AF3751" w:rsidR="002767B0">
      <w:pPr>
        <w:ind w:firstLine="708"/>
        <w:jc w:val="both"/>
        <w:rPr>
          <w:b/>
        </w:rPr>
      </w:pPr>
    </w:p>
    <w:p w:rsidRDefault="002767B0" w:rsidP="00AF3751" w:rsidR="002767B0">
      <w:pPr>
        <w:ind w:firstLine="708"/>
        <w:jc w:val="both"/>
        <w:rPr>
          <w:b/>
        </w:rPr>
      </w:pPr>
    </w:p>
    <w:p w:rsidRDefault="002767B0" w:rsidP="00AF3751" w:rsidR="002767B0">
      <w:pPr>
        <w:ind w:firstLine="708"/>
        <w:jc w:val="both"/>
        <w:rPr>
          <w:b/>
        </w:rPr>
      </w:pPr>
    </w:p>
    <w:p w:rsidRDefault="002767B0" w:rsidP="00AF3751" w:rsidR="002767B0">
      <w:pPr>
        <w:ind w:firstLine="708"/>
        <w:jc w:val="both"/>
        <w:rPr>
          <w:b/>
        </w:rPr>
      </w:pPr>
    </w:p>
    <w:p w:rsidRDefault="002767B0" w:rsidP="00AF3751" w:rsidR="002767B0">
      <w:pPr>
        <w:ind w:firstLine="708"/>
        <w:jc w:val="both"/>
        <w:rPr>
          <w:b/>
        </w:rPr>
      </w:pPr>
    </w:p>
    <w:p w:rsidRDefault="002767B0" w:rsidP="00AF3751" w:rsidR="002767B0">
      <w:pPr>
        <w:ind w:firstLine="708"/>
        <w:jc w:val="both"/>
        <w:rPr>
          <w:b/>
        </w:rPr>
      </w:pPr>
    </w:p>
    <w:p w:rsidRDefault="002767B0" w:rsidP="00AF3751" w:rsidR="002767B0">
      <w:pPr>
        <w:ind w:firstLine="708"/>
        <w:jc w:val="both"/>
        <w:rPr>
          <w:b/>
        </w:rPr>
      </w:pPr>
    </w:p>
    <w:p w:rsidRDefault="002767B0" w:rsidP="00AF3751" w:rsidR="002767B0">
      <w:pPr>
        <w:ind w:firstLine="708"/>
        <w:jc w:val="both"/>
        <w:rPr>
          <w:b/>
        </w:rPr>
      </w:pPr>
    </w:p>
    <w:p w:rsidRDefault="002767B0" w:rsidP="00AF3751" w:rsidR="002767B0">
      <w:pPr>
        <w:ind w:firstLine="708"/>
        <w:jc w:val="both"/>
        <w:rPr>
          <w:b/>
        </w:rPr>
      </w:pPr>
    </w:p>
    <w:p w:rsidRDefault="002767B0" w:rsidP="00AF3751" w:rsidR="002767B0">
      <w:pPr>
        <w:ind w:firstLine="708"/>
        <w:jc w:val="both"/>
        <w:rPr>
          <w:b/>
        </w:rPr>
      </w:pPr>
    </w:p>
    <w:p w:rsidRDefault="002767B0" w:rsidP="00AF3751" w:rsidR="002767B0">
      <w:pPr>
        <w:ind w:firstLine="708"/>
        <w:jc w:val="both"/>
        <w:rPr>
          <w:b/>
        </w:rPr>
      </w:pPr>
    </w:p>
    <w:p w:rsidRDefault="002767B0" w:rsidP="00AF3751" w:rsidR="002767B0">
      <w:pPr>
        <w:ind w:firstLine="708"/>
        <w:jc w:val="both"/>
        <w:rPr>
          <w:b/>
        </w:rPr>
      </w:pPr>
    </w:p>
    <w:p w:rsidRDefault="002767B0" w:rsidP="00AF3751" w:rsidR="002767B0">
      <w:pPr>
        <w:ind w:firstLine="708"/>
        <w:jc w:val="both"/>
        <w:rPr>
          <w:b/>
        </w:rPr>
      </w:pPr>
    </w:p>
    <w:p w:rsidRDefault="002767B0" w:rsidP="00AF3751" w:rsidR="002767B0">
      <w:pPr>
        <w:ind w:firstLine="708"/>
        <w:jc w:val="both"/>
        <w:rPr>
          <w:b/>
        </w:rPr>
      </w:pPr>
    </w:p>
    <w:p w:rsidRDefault="002767B0" w:rsidP="00AF3751" w:rsidR="002767B0">
      <w:pPr>
        <w:ind w:firstLine="708"/>
        <w:jc w:val="both"/>
        <w:rPr>
          <w:b/>
        </w:rPr>
      </w:pPr>
    </w:p>
    <w:p w:rsidRDefault="00AF3751" w:rsidP="00AF3751" w:rsidR="00AF3751"/>
    <w:p w:rsidRDefault="002767B0" w:rsidP="00AF3751" w:rsidR="002767B0"/>
    <w:p w:rsidRDefault="00AF3751" w:rsidP="00AF3751" w:rsidR="00AF3751" w:rsidRPr="004E2475">
      <w:pPr>
        <w:ind w:firstLine="360"/>
        <w:rPr>
          <w:b/>
        </w:rPr>
      </w:pPr>
      <w:r>
        <w:t>DN-a:</w:t>
      </w:r>
    </w:p>
    <w:p w:rsidRDefault="00AF3751" w:rsidP="00AF3751" w:rsidR="00AF3751" w:rsidRPr="00A93E68">
      <w:pPr>
        <w:numPr>
          <w:ilvl w:val="0"/>
          <w:numId w:val="1"/>
        </w:numPr>
      </w:pPr>
      <w:r>
        <w:t xml:space="preserve">FINA, RC Split, Podružnica Zadar </w:t>
      </w:r>
    </w:p>
    <w:p w:rsidRDefault="00AF3751" w:rsidP="00AF3751" w:rsidR="00AF3751" w:rsidRPr="00A93E68">
      <w:pPr>
        <w:numPr>
          <w:ilvl w:val="0"/>
          <w:numId w:val="1"/>
        </w:numPr>
      </w:pPr>
      <w:r>
        <w:t>S</w:t>
      </w:r>
      <w:r w:rsidRPr="00A93E68">
        <w:t xml:space="preserve">tečajnom dužniku </w:t>
      </w:r>
    </w:p>
    <w:p w:rsidRDefault="00AF3751" w:rsidP="00AF3751" w:rsidR="00AF3751" w:rsidRPr="00A93E68">
      <w:pPr>
        <w:numPr>
          <w:ilvl w:val="0"/>
          <w:numId w:val="1"/>
        </w:numPr>
      </w:pPr>
      <w:r>
        <w:t>svima putem e-O</w:t>
      </w:r>
      <w:r w:rsidRPr="00A93E68">
        <w:t>glasn</w:t>
      </w:r>
      <w:r>
        <w:t>e</w:t>
      </w:r>
      <w:r w:rsidRPr="00A93E68">
        <w:t xml:space="preserve"> ploč</w:t>
      </w:r>
      <w:r>
        <w:t xml:space="preserve">e suda </w:t>
      </w:r>
    </w:p>
    <w:p w:rsidRDefault="00AF3751" w:rsidP="00AF3751" w:rsidR="00AF3751" w:rsidRPr="00A93E68">
      <w:pPr>
        <w:numPr>
          <w:ilvl w:val="0"/>
          <w:numId w:val="1"/>
        </w:numPr>
      </w:pPr>
      <w:r>
        <w:t>U spis</w:t>
      </w:r>
    </w:p>
    <w:p w:rsidRDefault="00AF3751" w:rsidP="00AF3751" w:rsidR="00AF3751">
      <w:pPr>
        <w:rPr>
          <w:rFonts w:cs="Arial" w:hAnsi="Arial" w:ascii="Arial"/>
          <w:sz w:val="22"/>
          <w:szCs w:val="22"/>
        </w:rPr>
      </w:pPr>
    </w:p>
    <w:p w:rsidRDefault="00AF3751" w:rsidP="00AF3751" w:rsidR="00AF3751" w:rsidRPr="00A93E68"/>
    <w:p w:rsidRDefault="00AF3751" w:rsidP="00AF3751" w:rsidR="00AF3751" w:rsidRPr="002B5AAE">
      <w:pPr>
        <w:ind w:hanging="705" w:left="705"/>
        <w:jc w:val="both"/>
      </w:pPr>
    </w:p>
    <w:p w:rsidRDefault="00AF3751" w:rsidP="00AF3751" w:rsidR="00AF3751">
      <w:pPr>
        <w:ind w:hanging="705" w:left="705"/>
        <w:jc w:val="both"/>
      </w:pPr>
    </w:p>
    <w:p w:rsidRDefault="00AF3751" w:rsidP="00AF3751" w:rsidR="00AF3751"/>
    <w:p w:rsidRDefault="00AF3751" w:rsidP="00AF3751" w:rsidR="00AF3751"/>
    <w:p w:rsidRDefault="007518FB" w:rsidR="00530A52"/>
    <w:sectPr w:rsidSect="00D62890" w:rsidR="00530A5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54F5" w:rsidR="00B854F5">
      <w:r>
        <w:separator/>
      </w:r>
    </w:p>
  </w:endnote>
  <w:endnote w:id="0" w:type="continuationSeparator">
    <w:p w:rsidRDefault="00B854F5" w:rsidR="00B854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54F5" w:rsidR="00B854F5">
      <w:r>
        <w:separator/>
      </w:r>
    </w:p>
  </w:footnote>
  <w:footnote w:id="0" w:type="continuationSeparator">
    <w:p w:rsidRDefault="00B854F5" w:rsidR="00B854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3283" w:rsidP="00D62890" w:rsidR="00D628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518FB" w:rsidR="00D628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3283" w:rsidP="00D62890" w:rsidR="00D628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18F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B3283" w:rsidP="00B23EB5" w:rsidR="00B23EB5">
    <w:pPr>
      <w:pStyle w:val="Zaglavlje"/>
      <w:tabs>
        <w:tab w:pos="4536" w:val="clear"/>
        <w:tab w:pos="9072" w:val="clear"/>
        <w:tab w:pos="6705" w:val="left"/>
      </w:tabs>
    </w:pPr>
    <w:r w:rsidRPr="00BE1154">
      <w:t xml:space="preserve">                                                                    </w:t>
    </w:r>
    <w:r>
      <w:t xml:space="preserve">                              Poslovni broj:  5 </w:t>
    </w:r>
    <w:r w:rsidRPr="008C3132">
      <w:t>St-</w:t>
    </w:r>
    <w:r>
      <w:t>1122/16-10</w:t>
    </w:r>
  </w:p>
  <w:p w:rsidRDefault="007518FB" w:rsidP="00D62890" w:rsidR="00D62890" w:rsidRPr="00BE115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3283" w:rsidP="003F3B89" w:rsidR="003F3B89">
    <w:pPr>
      <w:pStyle w:val="Zaglavlje"/>
      <w:tabs>
        <w:tab w:pos="4536" w:val="clear"/>
        <w:tab w:pos="9072" w:val="clear"/>
        <w:tab w:pos="6705" w:val="left"/>
      </w:tabs>
    </w:pPr>
    <w:r>
      <w:t xml:space="preserve">                                                                                                    Poslovni broj:  5 </w:t>
    </w:r>
    <w:r w:rsidRPr="008C3132">
      <w:t>St-</w:t>
    </w:r>
    <w:r>
      <w:t>1122/16-10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3751"/>
    <w:rsid w:val="002767B0"/>
    <w:rsid w:val="004901DF"/>
    <w:rsid w:val="0052527F"/>
    <w:rsid w:val="005B3283"/>
    <w:rsid w:val="007518FB"/>
    <w:rsid w:val="0079293D"/>
    <w:rsid w:val="008D48A1"/>
    <w:rsid w:val="00A57BE4"/>
    <w:rsid w:val="00AB387D"/>
    <w:rsid w:val="00AF3751"/>
    <w:rsid w:val="00B854F5"/>
    <w:rsid w:val="00CB0B72"/>
    <w:rsid w:val="00E253A8"/>
    <w:rsid w:val="00E3741B"/>
    <w:rsid w:val="00E80148"/>
    <w:rsid w:val="00F87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F375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F375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F375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AF3751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67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67B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18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18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18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18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18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F375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F375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F375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AF3751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67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67B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18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18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18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18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18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1122</izvorni_sadrzaj>
    <derivirana_varijabla naziv="DomainObject.Predmet.Broj_1">1122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St-1122/2016</izvorni_sadrzaj>
    <derivirana_varijabla naziv="DomainObject.Predmet.OznakaBroj_1">St-1122/2016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LUNA &amp; CO društvo s ograničenom odgovornošću za proizvodnju, trgovinu i usluge</izvorni_sadrzaj>
    <derivirana_varijabla naziv="DomainObject.Predmet.ProtustrankaFormated_1">  LUNA &amp; CO društvo s ograničenom odgovornošću za proizvodnju, trgovinu i usluge</derivirana_varijabla>
  </DomainObject.Predmet.ProtustrankaFormated>
  <DomainObject.Predmet.ProtustrankaFormatedOIB>
    <izvorni_sadrzaj>  LUNA &amp; CO društvo s ograničenom odgovornošću za proizvodnju, trgovinu i usluge, OIB 89661501626</izvorni_sadrzaj>
    <derivirana_varijabla naziv="DomainObject.Predmet.ProtustrankaFormatedOIB_1">  LUNA &amp; CO društvo s ograničenom odgovornošću za proizvodnju, trgovinu i usluge, OIB 89661501626</derivirana_varijabla>
  </DomainObject.Predmet.ProtustrankaFormatedOIB>
  <DomainObject.Predmet.ProtustrankaFormatedWithAdress>
    <izvorni_sadrzaj> LUNA &amp; CO društvo s ograničenom odgovornošću za proizvodnju, trgovinu i usluge, Obala Kneza Trpimira 36, 23000 Zadar</izvorni_sadrzaj>
    <derivirana_varijabla naziv="DomainObject.Predmet.ProtustrankaFormatedWithAdress_1"> LUNA &amp; CO društvo s ograničenom odgovornošću za proizvodnju, trgovinu i usluge, Obala Kneza Trpimira 36, 23000 Zadar</derivirana_varijabla>
  </DomainObject.Predmet.ProtustrankaFormatedWithAdress>
  <DomainObject.Predmet.ProtustrankaFormatedWithAdressOIB>
    <izvorni_sadrzaj> LUNA &amp; CO društvo s ograničenom odgovornošću za proizvodnju, trgovinu i usluge, OIB 89661501626, Obala Kneza Trpimira 36, 23000 Zadar</izvorni_sadrzaj>
    <derivirana_varijabla naziv="DomainObject.Predmet.ProtustrankaFormatedWithAdressOIB_1"> LUNA &amp; CO društvo s ograničenom odgovornošću za proizvodnju, trgovinu i usluge, OIB 89661501626, Obala Kneza Trpimira 36, 23000 Zadar</derivirana_varijabla>
  </DomainObject.Predmet.ProtustrankaFormatedWithAdressOIB>
  <DomainObject.Predmet.ProtustrankaWithAdress>
    <izvorni_sadrzaj>LUNA &amp; CO društvo s ograničenom odgovornošću za proizvodnju, trgovinu i usluge Obala Kneza Trpimira 36, 23000 Zadar</izvorni_sadrzaj>
    <derivirana_varijabla naziv="DomainObject.Predmet.ProtustrankaWithAdress_1">LUNA &amp; CO društvo s ograničenom odgovornošću za proizvodnju, trgovinu i usluge Obala Kneza Trpimira 36, 23000 Zadar</derivirana_varijabla>
  </DomainObject.Predmet.ProtustrankaWithAdress>
  <DomainObject.Predmet.ProtustrankaWithAdressOIB>
    <izvorni_sadrzaj>LUNA &amp; CO društvo s ograničenom odgovornošću za proizvodnju, trgovinu i usluge, OIB 89661501626, Obala Kneza Trpimira 36, 23000 Zadar</izvorni_sadrzaj>
    <derivirana_varijabla naziv="DomainObject.Predmet.ProtustrankaWithAdressOIB_1">LUNA &amp; CO društvo s ograničenom odgovornošću za proizvodnju, trgovinu i usluge, OIB 89661501626, Obala Kneza Trpimira 36, 23000 Zadar</derivirana_varijabla>
  </DomainObject.Predmet.ProtustrankaWithAdressOIB>
  <DomainObject.Predmet.ProtustrankaNazivFormated>
    <izvorni_sadrzaj>LUNA &amp; CO društvo s ograničenom odgovornošću za proizvodnju, trgovinu i usluge</izvorni_sadrzaj>
    <derivirana_varijabla naziv="DomainObject.Predmet.ProtustrankaNazivFormated_1">LUNA &amp; CO društvo s ograničenom odgovornošću za proizvodnju, trgovinu i usluge</derivirana_varijabla>
  </DomainObject.Predmet.ProtustrankaNazivFormated>
  <DomainObject.Predmet.ProtustrankaNazivFormatedOIB>
    <izvorni_sadrzaj>LUNA &amp; CO društvo s ograničenom odgovornošću za proizvodnju, trgovinu i usluge, OIB 89661501626</izvorni_sadrzaj>
    <derivirana_varijabla naziv="DomainObject.Predmet.ProtustrankaNazivFormatedOIB_1">LUNA &amp; CO društvo s ograničenom odgovornošću za proizvodnju, trgovinu i usluge, OIB 89661501626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136940.58</izvorni_sadrzaj>
    <derivirana_varijabla naziv="DomainObject.Predmet.TrenutnaVrijednost_1">136940.58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LUNA &amp; CO društvo s ograničenom odgovornošću za proizvodnju, trgovinu i usluge</item>
    </izvorni_sadrzaj>
    <derivirana_varijabla naziv="DomainObject.Predmet.ProtuStrankaListFormated_1">
      <item>LUNA &amp; CO društvo s ograničenom odgovornošću za proizvodnju, trgovinu i usluge</item>
    </derivirana_varijabla>
  </DomainObject.Predmet.ProtuStrankaListFormated>
  <DomainObject.Predmet.ProtuStrankaListFormatedOIB>
    <izvorni_sadrzaj>
      <item>LUNA &amp; CO društvo s ograničenom odgovornošću za proizvodnju, trgovinu i usluge, OIB 89661501626</item>
    </izvorni_sadrzaj>
    <derivirana_varijabla naziv="DomainObject.Predmet.ProtuStrankaListFormatedOIB_1">
      <item>LUNA &amp; CO društvo s ograničenom odgovornošću za proizvodnju, trgovinu i usluge, OIB 89661501626</item>
    </derivirana_varijabla>
  </DomainObject.Predmet.ProtuStrankaListFormatedOIB>
  <DomainObject.Predmet.ProtuStrankaListFormatedWithAdress>
    <izvorni_sadrzaj>
      <item>LUNA &amp; CO društvo s ograničenom odgovornošću za proizvodnju, trgovinu i usluge, Obala Kneza Trpimira 36, 23000 Zadar</item>
    </izvorni_sadrzaj>
    <derivirana_varijabla naziv="DomainObject.Predmet.ProtuStrankaListFormatedWithAdress_1">
      <item>LUNA &amp; CO društvo s ograničenom odgovornošću za proizvodnju, trgovinu i usluge, Obala Kneza Trpimira 36, 23000 Zadar</item>
    </derivirana_varijabla>
  </DomainObject.Predmet.ProtuStrankaListFormatedWithAdress>
  <DomainObject.Predmet.ProtuStrankaListFormatedWithAdressOIB>
    <izvorni_sadrzaj>
      <item>LUNA &amp; CO društvo s ograničenom odgovornošću za proizvodnju, trgovinu i usluge, OIB 89661501626, Obala Kneza Trpimira 36, 23000 Zadar</item>
    </izvorni_sadrzaj>
    <derivirana_varijabla naziv="DomainObject.Predmet.ProtuStrankaListFormatedWithAdressOIB_1">
      <item>LUNA &amp; CO društvo s ograničenom odgovornošću za proizvodnju, trgovinu i usluge, OIB 89661501626, Obala Kneza Trpimira 36, 23000 Zadar</item>
    </derivirana_varijabla>
  </DomainObject.Predmet.ProtuStrankaListFormatedWithAdressOIB>
  <DomainObject.Predmet.ProtuStrankaListNazivFormated>
    <izvorni_sadrzaj>
      <item>LUNA &amp; CO društvo s ograničenom odgovornošću za proizvodnju, trgovinu i usluge</item>
    </izvorni_sadrzaj>
    <derivirana_varijabla naziv="DomainObject.Predmet.ProtuStrankaListNazivFormated_1">
      <item>LUNA &amp; CO društvo s ograničenom odgovornošću za proizvodnju, trgovinu i usluge</item>
    </derivirana_varijabla>
  </DomainObject.Predmet.ProtuStrankaListNazivFormated>
  <DomainObject.Predmet.ProtuStrankaListNazivFormatedOIB>
    <izvorni_sadrzaj>
      <item>LUNA &amp; CO društvo s ograničenom odgovornošću za proizvodnju, trgovinu i usluge, OIB 89661501626</item>
    </izvorni_sadrzaj>
    <derivirana_varijabla naziv="DomainObject.Predmet.ProtuStrankaListNazivFormatedOIB_1">
      <item>LUNA &amp; CO društvo s ograničenom odgovornošću za proizvodnju, trgovinu i usluge, OIB 89661501626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LUNA &amp; CO društvo s ograničenom odgovornošću za proizvodnju, trgovinu i usluge</izvorni_sadrzaj>
    <derivirana_varijabla naziv="DomainObject.Predmet.ProtustrankaIDrugi_1">LUNA &amp; CO društvo s ograničenom odgovornošću za proizvodnju,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LUNA &amp; CO društvo s ograničenom odgovornošću za proizvodnju, trgovinu i usluge, OIB 89661501626, Obala Kneza Trpimira 36, 23000 Zadar</izvorni_sadrzaj>
    <derivirana_varijabla naziv="DomainObject.Predmet.ProtustrankaIDrugiAdressOIB_1">LUNA &amp; CO društvo s ograničenom odgovornošću za proizvodnju, trgovinu i usluge, OIB 89661501626, Obala Kneza Trpimira 36,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LUNA &amp; CO društvo s ograničenom odgovornošću za proizvodnju, trgovinu i usluge</item>
    </izvorni_sadrzaj>
    <derivirana_varijabla naziv="DomainObject.Predmet.SudioniciListNaziv_1">
      <item>Financijska agencija</item>
      <item>LUNA &amp; CO društvo s ograničenom odgovornošću za proizvodnju, trgovinu i usluge</item>
    </derivirana_varijabla>
  </DomainObject.Predmet.SudioniciListNaziv>
  <DomainObject.Predmet.SudioniciListAdressOIB>
    <izvorni_sadrzaj>
      <item>Financijska agencija, OIB 85821130368, Ivana Danila 4,23000 Zadar</item>
      <item>LUNA &amp; CO društvo s ograničenom odgovornošću za proizvodnju, trgovinu i usluge, OIB 89661501626, Obala Kneza Trpimira 36,23000 Zadar</item>
    </izvorni_sadrzaj>
    <derivirana_varijabla naziv="DomainObject.Predmet.SudioniciListAdressOIB_1">
      <item>Financijska agencija, OIB 85821130368, Ivana Danila 4,23000 Zadar</item>
      <item>LUNA &amp; CO društvo s ograničenom odgovornošću za proizvodnju, trgovinu i usluge, OIB 89661501626, Obala Kneza Trpimira 36,23000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89661501626</item>
    </izvorni_sadrzaj>
    <derivirana_varijabla naziv="DomainObject.Predmet.SudioniciListNazivOIB_1">
      <item>, OIB 85821130368</item>
      <item>, OIB 89661501626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7E5284-C7F5-4FEA-A64A-002616CDAF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475</properties:Words>
  <properties:Characters>2565</properties:Characters>
  <properties:Lines>124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2017-02-14T07:45:00Z</dcterms:created>
  <dc:creator>Tina Grgas</dc:creator>
  <cp:lastModifiedBy>wsadmin</cp:lastModifiedBy>
  <cp:lastPrinted>2017-02-14T07:56:00Z</cp:lastPrinted>
  <dcterms:modified xmlns:xsi="http://www.w3.org/2001/XMLSchema-instance" xsi:type="dcterms:W3CDTF">2017-02-14T08:07:00Z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