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cea9" w14:paraId="22ecea9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0B193B" w:rsidP="005A3393" w:rsidR="000B193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B193B" w:rsidP="0065129A" w:rsidR="000B193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651A50">
        <w:t>TEUTA TOURS d.o.o., Njegoševa 12, Split, OIB: 046390647966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0B193B" w:rsidP="0065129A" w:rsidR="000B193B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651A50">
        <w:t>TEUTA TOURS d.o.o., Njegoševa 12, Split, OIB: 046390647966</w:t>
      </w:r>
      <w:r>
        <w:t xml:space="preserve">, zaprimljen na ovom sudu </w:t>
      </w:r>
      <w:r w:rsidR="00651A50">
        <w:t>21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0B193B" w:rsidP="00967806" w:rsidR="000B193B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651A50">
        <w:t>21</w:t>
      </w:r>
      <w:r>
        <w:t xml:space="preserve">. rujna 2015. godine podnio zahtjev za provedbu skraćenog stečajnog postupka nad dužnikom </w:t>
      </w:r>
      <w:r w:rsidR="00651A50">
        <w:t>TEUTA TOURS d.o.o., Njegoševa 12, Split, OIB: 046390647966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651A50">
        <w:t>671</w:t>
      </w:r>
      <w:r>
        <w:t xml:space="preserve">-1 od </w:t>
      </w:r>
      <w:r w:rsidR="00651A50">
        <w:t>08. svibnja</w:t>
      </w:r>
      <w:r>
        <w:t xml:space="preserve"> 2015. godine  pokrenut postupak brisanja po čl. 7</w:t>
      </w:r>
      <w:r w:rsidR="000B193B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0B193B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EB0" w:rsidR="002C0EB0">
      <w:r>
        <w:separator/>
      </w:r>
    </w:p>
  </w:endnote>
  <w:endnote w:id="0" w:type="continuationSeparator">
    <w:p w:rsidRDefault="002C0EB0" w:rsidR="002C0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EB0" w:rsidR="002C0EB0">
      <w:r>
        <w:separator/>
      </w:r>
    </w:p>
  </w:footnote>
  <w:footnote w:id="0" w:type="continuationSeparator">
    <w:p w:rsidRDefault="002C0EB0" w:rsidR="002C0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C44945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654A1E">
      <w:t>270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54A1E">
      <w:t>270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193B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0EB0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1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A50"/>
    <w:rsid w:val="00651D63"/>
    <w:rsid w:val="00654A1E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152E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1CC8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44945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TEUTA TOURS, d.o.o. putnička agencija, turizam, trgovina i usluge</izvorni_sadrzaj>
    <derivirana_varijabla naziv="DomainObject.Predmet.ProtustrankaFormated_1">  TEUTA TOURS, d.o.o. putnička agencija, turizam, trgovina i usluge</derivirana_varijabla>
  </DomainObject.Predmet.ProtustrankaFormated>
  <DomainObject.Predmet.ProtustrankaFormatedOIB>
    <izvorni_sadrzaj>  TEUTA TOURS, d.o.o. putnička agencija, turizam, trgovina i usluge, OIB 04639064766</izvorni_sadrzaj>
    <derivirana_varijabla naziv="DomainObject.Predmet.ProtustrankaFormatedOIB_1">  TEUTA TOURS, d.o.o. putnička agencija, turizam, trgovina i usluge, OIB 04639064766</derivirana_varijabla>
  </DomainObject.Predmet.ProtustrankaFormatedOIB>
  <DomainObject.Predmet.ProtustrankaFormatedWithAdress>
    <izvorni_sadrzaj> TEUTA TOURS, d.o.o. putnička agencija, turizam, trgovina i usluge, Njegoševa 12, 21000 Split</izvorni_sadrzaj>
    <derivirana_varijabla naziv="DomainObject.Predmet.ProtustrankaFormatedWithAdress_1"> TEUTA TOURS, d.o.o. putnička agencija, turizam, trgovina i usluge, Njegoševa 12, 21000 Split</derivirana_varijabla>
  </DomainObject.Predmet.ProtustrankaFormatedWithAdress>
  <DomainObject.Predmet.ProtustrankaFormatedWithAdressOIB>
    <izvorni_sadrzaj> TEUTA TOURS, d.o.o. putnička agencija, turizam, trgovina i usluge, OIB 04639064766, Njegoševa 12, 21000 Split</izvorni_sadrzaj>
    <derivirana_varijabla naziv="DomainObject.Predmet.ProtustrankaFormatedWithAdressOIB_1"> TEUTA TOURS, d.o.o. putnička agencija, turizam, trgovina i usluge, OIB 04639064766, Njegoševa 12, 21000 Split</derivirana_varijabla>
  </DomainObject.Predmet.ProtustrankaFormatedWithAdressOIB>
  <DomainObject.Predmet.ProtustrankaWithAdress>
    <izvorni_sadrzaj>TEUTA TOURS, d.o.o. putnička agencija, turizam, trgovina i usluge Njegoševa 12, 21000 Split</izvorni_sadrzaj>
    <derivirana_varijabla naziv="DomainObject.Predmet.ProtustrankaWithAdress_1">TEUTA TOURS, d.o.o. putnička agencija, turizam, trgovina i usluge Njegoševa 12, 21000 Split</derivirana_varijabla>
  </DomainObject.Predmet.ProtustrankaWithAdress>
  <DomainObject.Predmet.ProtustrankaWithAdressOIB>
    <izvorni_sadrzaj>TEUTA TOURS, d.o.o. putnička agencija, turizam, trgovina i usluge, OIB 04639064766, Njegoševa 12, 21000 Split</izvorni_sadrzaj>
    <derivirana_varijabla naziv="DomainObject.Predmet.ProtustrankaWithAdressOIB_1">TEUTA TOURS, d.o.o. putnička agencija, turizam, trgovina i usluge, OIB 04639064766, Njegoševa 12, 21000 Split</derivirana_varijabla>
  </DomainObject.Predmet.ProtustrankaWithAdressOIB>
  <DomainObject.Predmet.ProtustrankaNazivFormated>
    <izvorni_sadrzaj>TEUTA TOURS, d.o.o. putnička agencija, turizam, trgovina i usluge</izvorni_sadrzaj>
    <derivirana_varijabla naziv="DomainObject.Predmet.ProtustrankaNazivFormated_1">TEUTA TOURS, d.o.o. putnička agencija, turizam, trgovina i usluge</derivirana_varijabla>
  </DomainObject.Predmet.ProtustrankaNazivFormated>
  <DomainObject.Predmet.ProtustrankaNazivFormatedOIB>
    <izvorni_sadrzaj>TEUTA TOURS, d.o.o. putnička agencija, turizam, trgovina i usluge, OIB 04639064766</izvorni_sadrzaj>
    <derivirana_varijabla naziv="DomainObject.Predmet.ProtustrankaNazivFormatedOIB_1">TEUTA TOURS, d.o.o. putnička agencija, turizam, trgovina i usluge, OIB 04639064766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12941.97</izvorni_sadrzaj>
    <derivirana_varijabla naziv="DomainObject.Predmet.TrenutnaVrijednost_1">12941.97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TEUTA TOURS, d.o.o. putnička agencija, turizam, trgovina i usluge</item>
    </izvorni_sadrzaj>
    <derivirana_varijabla naziv="DomainObject.Predmet.ProtuStrankaListFormated_1">
      <item>TEUTA TOURS, d.o.o. putnička agencija, turizam, trgovina i usluge</item>
    </derivirana_varijabla>
  </DomainObject.Predmet.ProtuStrankaListFormated>
  <DomainObject.Predmet.ProtuStrankaListFormatedOIB>
    <izvorni_sadrzaj>
      <item>TEUTA TOURS, d.o.o. putnička agencija, turizam, trgovina i usluge, OIB 04639064766</item>
    </izvorni_sadrzaj>
    <derivirana_varijabla naziv="DomainObject.Predmet.ProtuStrankaListFormatedOIB_1">
      <item>TEUTA TOURS, d.o.o. putnička agencija, turizam, trgovina i usluge, OIB 04639064766</item>
    </derivirana_varijabla>
  </DomainObject.Predmet.ProtuStrankaListFormatedOIB>
  <DomainObject.Predmet.ProtuStrankaListFormatedWithAdress>
    <izvorni_sadrzaj>
      <item>TEUTA TOURS, d.o.o. putnička agencija, turizam, trgovina i usluge, Njegoševa 12, 21000 Split</item>
    </izvorni_sadrzaj>
    <derivirana_varijabla naziv="DomainObject.Predmet.ProtuStrankaListFormatedWithAdress_1">
      <item>TEUTA TOURS, d.o.o. putnička agencija, turizam, trgovina i usluge, Njegoševa 12, 21000 Split</item>
    </derivirana_varijabla>
  </DomainObject.Predmet.ProtuStrankaListFormatedWithAdress>
  <DomainObject.Predmet.ProtuStrankaListFormatedWithAdressOIB>
    <izvorni_sadrzaj>
      <item>TEUTA TOURS, d.o.o. putnička agencija, turizam, trgovina i usluge, OIB 04639064766, Njegoševa 12, 21000 Split</item>
    </izvorni_sadrzaj>
    <derivirana_varijabla naziv="DomainObject.Predmet.ProtuStrankaListFormatedWithAdressOIB_1">
      <item>TEUTA TOURS, d.o.o. putnička agencija, turizam, trgovina i usluge, OIB 04639064766, Njegoševa 12, 21000 Split</item>
    </derivirana_varijabla>
  </DomainObject.Predmet.ProtuStrankaListFormatedWithAdressOIB>
  <DomainObject.Predmet.ProtuStrankaListNazivFormated>
    <izvorni_sadrzaj>
      <item>TEUTA TOURS, d.o.o. putnička agencija, turizam, trgovina i usluge</item>
    </izvorni_sadrzaj>
    <derivirana_varijabla naziv="DomainObject.Predmet.ProtuStrankaListNazivFormated_1">
      <item>TEUTA TOURS, d.o.o. putnička agencija, turizam, trgovina i usluge</item>
    </derivirana_varijabla>
  </DomainObject.Predmet.ProtuStrankaListNazivFormated>
  <DomainObject.Predmet.ProtuStrankaListNazivFormatedOIB>
    <izvorni_sadrzaj>
      <item>TEUTA TOURS, d.o.o. putnička agencija, turizam, trgovina i usluge, OIB 04639064766</item>
    </izvorni_sadrzaj>
    <derivirana_varijabla naziv="DomainObject.Predmet.ProtuStrankaListNazivFormatedOIB_1">
      <item>TEUTA TOURS, d.o.o. putnička agencija, turizam, trgovina i usluge, OIB 04639064766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TEUTA TOURS, d.o.o. putnička agencija, turizam, trgovina i usluge</izvorni_sadrzaj>
    <derivirana_varijabla naziv="DomainObject.Predmet.ProtustrankaIDrugi_1">TEUTA TOURS, d.o.o. putnička agencija, turizam, trgovina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TEUTA TOURS, d.o.o. putnička agencija, turizam, trgovina i usluge, OIB 04639064766, Njegoševa 12, 21000 Split</izvorni_sadrzaj>
    <derivirana_varijabla naziv="DomainObject.Predmet.ProtustrankaIDrugiAdressOIB_1">TEUTA TOURS, d.o.o. putnička agencija, turizam, trgovina i usluge, OIB 04639064766, Njegoševa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TEUTA TOURS, d.o.o. putnička agencija, turizam, trgovina i usluge</item>
    </izvorni_sadrzaj>
    <derivirana_varijabla naziv="DomainObject.Predmet.SudioniciListNaziv_1">
      <item>FINA SPLIT</item>
      <item>TEUTA TOURS, d.o.o. putnička agencija, turizam, trgovina i usluge</item>
    </derivirana_varijabla>
  </DomainObject.Predmet.SudioniciListNaziv>
  <DomainObject.Predmet.SudioniciListAdressOIB>
    <izvorni_sadrzaj>
      <item>FINA SPLIT, Mažuranićevo šetalište 24 b,21000 Split</item>
      <item>TEUTA TOURS, d.o.o. putnička agencija, turizam, trgovina i usluge, OIB 04639064766, Njegoševa 12,21000 Split</item>
    </izvorni_sadrzaj>
    <derivirana_varijabla naziv="DomainObject.Predmet.SudioniciListAdressOIB_1">
      <item>FINA SPLIT, Mažuranićevo šetalište 24 b,21000 Split</item>
      <item>TEUTA TOURS, d.o.o. putnička agencija, turizam, trgovina i usluge, OIB 04639064766, Njegoševa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04639064766</item>
    </izvorni_sadrzaj>
    <derivirana_varijabla naziv="DomainObject.Predmet.SudioniciListNazivOIB_1">
      <item>, OIB null</item>
      <item>, OIB 04639064766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5FFDF-DB3D-46F5-ACA0-3C1E41284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1936</properties:Characters>
  <properties:Lines>60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2015-10-28T13:34:00Z</dcterms:created>
  <dc:creator>nmarkovic</dc:creator>
  <cp:lastModifiedBy>Katarina Mikulić</cp:lastModifiedBy>
  <cp:lastPrinted>2015-10-29T08:38:00Z</cp:lastPrinted>
  <dcterms:modified xmlns:xsi="http://www.w3.org/2001/XMLSchema-instance" xsi:type="dcterms:W3CDTF">2015-10-29T09:53:00Z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