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5e06" w14:paraId="9395e06" w:rsidRDefault="00AE649C" w:rsidP="00E67D40" w:rsidR="00AE649C" w:rsidRPr="00B76F3C">
      <w:pPr>
        <w:pStyle w:val="SudSjedite"/>
        <w15:collapsed w:val="false"/>
      </w:pPr>
      <w:bookmarkStart w:name="_GoBack" w:id="0"/>
      <w:bookmarkEnd w:id="0"/>
    </w:p>
    <w:p w:rsidRDefault="00F475CE" w:rsidP="00F475CE" w:rsidR="00F475CE">
      <w:pPr>
        <w:spacing w:after="0"/>
        <w:jc w:val="right"/>
      </w:pPr>
      <w:r>
        <w:t>Poslovni broj: 2 St-715/16-10</w:t>
      </w:r>
    </w:p>
    <w:p w:rsidRDefault="00F475CE" w:rsidP="00F475CE" w:rsidR="00F475C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475CE" w:rsidP="00F475CE" w:rsidR="00F475C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475CE" w:rsidP="00F475CE" w:rsidR="00F475C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475CE" w:rsidP="00F475CE" w:rsidR="00F475C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475CE" w:rsidP="00F475CE" w:rsidR="00F475CE">
      <w:pPr>
        <w:spacing w:after="0"/>
        <w:jc w:val="center"/>
      </w:pPr>
    </w:p>
    <w:p w:rsidRDefault="00F475CE" w:rsidP="00F475CE" w:rsidR="00F475CE">
      <w:pPr>
        <w:spacing w:after="0"/>
        <w:jc w:val="center"/>
      </w:pPr>
    </w:p>
    <w:p w:rsidRDefault="00F475CE" w:rsidP="00F475CE" w:rsidR="00F475CE">
      <w:pPr>
        <w:spacing w:after="0"/>
        <w:jc w:val="center"/>
      </w:pPr>
      <w:r>
        <w:t xml:space="preserve">R E P U B L I K A    H R V A T S K A </w:t>
      </w:r>
    </w:p>
    <w:p w:rsidRDefault="00F475CE" w:rsidP="00F475CE" w:rsidR="00F475CE">
      <w:pPr>
        <w:spacing w:after="0"/>
        <w:jc w:val="center"/>
      </w:pPr>
      <w:r>
        <w:t>R J E Š E NJ E</w:t>
      </w:r>
    </w:p>
    <w:p w:rsidRDefault="00F475CE" w:rsidP="00F475CE" w:rsidR="00F475CE">
      <w:pPr>
        <w:spacing w:after="0"/>
        <w:jc w:val="center"/>
      </w:pPr>
    </w:p>
    <w:p w:rsidRDefault="00F475CE" w:rsidP="00F475CE" w:rsidR="00F475CE">
      <w:pPr>
        <w:spacing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SINIŠA d.o.o., OIB 98644551121, Đurđ</w:t>
      </w:r>
      <w:r w:rsidR="00FE61B8">
        <w:t>evac, Grkinska 51, dana 11. listopada</w:t>
      </w:r>
      <w:r>
        <w:t xml:space="preserve"> 2016. godine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center"/>
      </w:pPr>
      <w:r>
        <w:t>r i j e š i o  j e</w:t>
      </w:r>
    </w:p>
    <w:p w:rsidRDefault="00F475CE" w:rsidP="00F475CE" w:rsidR="00F475CE">
      <w:pPr>
        <w:spacing w:after="0"/>
      </w:pPr>
    </w:p>
    <w:p w:rsidRDefault="00F475CE" w:rsidP="00F475CE" w:rsidR="00F475CE">
      <w:pPr>
        <w:spacing w:after="0"/>
        <w:jc w:val="both"/>
      </w:pPr>
      <w:r>
        <w:t xml:space="preserve">  </w:t>
      </w:r>
      <w:r>
        <w:tab/>
        <w:t xml:space="preserve">I. Pozivaju se vjerovnici dužnika SINIŠA d.o.o., OIB 98644551121, Đurđevac, Grkinska 51,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St-715/16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SINIŠA d.o.o., OIB 98644551121, Đurđevac, Grkinska 51.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>III. Ovo rješenje objavit će se na e-oglasnoj ploči suda.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center"/>
      </w:pPr>
      <w:r>
        <w:t>Obrazloženje</w:t>
      </w:r>
    </w:p>
    <w:p w:rsidRDefault="00F475CE" w:rsidP="00F475CE" w:rsidR="00F475CE">
      <w:pPr>
        <w:spacing w:after="0"/>
        <w:jc w:val="both"/>
      </w:pPr>
      <w:r>
        <w:tab/>
      </w:r>
    </w:p>
    <w:p w:rsidRDefault="00F475CE" w:rsidP="00F475CE" w:rsidR="00F475CE">
      <w:pPr>
        <w:spacing w:after="0"/>
        <w:jc w:val="both"/>
      </w:pPr>
      <w:r>
        <w:tab/>
      </w:r>
    </w:p>
    <w:p w:rsidRDefault="00F475CE" w:rsidP="00F475CE" w:rsidR="00F475CE">
      <w:pPr>
        <w:spacing w:after="0"/>
        <w:jc w:val="both"/>
      </w:pPr>
      <w:r>
        <w:tab/>
        <w:t>Predlagatelj je 02. svibnja 2016. podnio ovome sudu prijedlog za otvaranje stečajnog postupka nad dužnikom, navodeći da dužnik na dan  1. rujna 2015. ima evidentirane neizvršene osnove za plaćanje u ukupnom iznosu od 31.224,46 kn.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lastRenderedPageBreak/>
        <w:tab/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>Rješenjem ovog suda poslovni broj 2 St-715/16-3 od 15. lipnja 2016. pokrenut je prethodni postupak radi utvrđivanja uvjeta za otvaranje stečajnog postupka.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</w:p>
    <w:p w:rsidRDefault="00FE61B8" w:rsidP="00F475CE" w:rsidR="00F475CE">
      <w:pPr>
        <w:spacing w:after="0"/>
        <w:jc w:val="center"/>
      </w:pPr>
      <w:r>
        <w:t>U Varaždinu, 11. listopada</w:t>
      </w:r>
      <w:r w:rsidR="00F475CE">
        <w:t xml:space="preserve"> 2016. godine</w:t>
      </w:r>
    </w:p>
    <w:p w:rsidRDefault="00F475CE" w:rsidP="00F475CE" w:rsidR="00F475CE">
      <w:pPr>
        <w:spacing w:after="0"/>
      </w:pPr>
      <w:r>
        <w:t xml:space="preserve">                                                                                                       </w:t>
      </w:r>
    </w:p>
    <w:p w:rsidRDefault="00F475CE" w:rsidP="00F475CE" w:rsidR="00F475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</w:pPr>
    </w:p>
    <w:p w:rsidRDefault="00F475CE" w:rsidP="00F475CE" w:rsidR="00F475CE">
      <w:pPr>
        <w:spacing w:after="0"/>
      </w:pPr>
      <w:r>
        <w:t xml:space="preserve">                                                                                               </w:t>
      </w:r>
    </w:p>
    <w:p w:rsidRDefault="00F475CE" w:rsidP="00F475CE" w:rsidR="00F475CE">
      <w:pPr>
        <w:spacing w:after="0"/>
      </w:pPr>
      <w:r>
        <w:t>UPUTA O PRAVNOM LIJEKU:</w:t>
      </w:r>
    </w:p>
    <w:p w:rsidRDefault="00F475CE" w:rsidP="00F475CE" w:rsidR="00F475CE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</w:p>
    <w:p w:rsidRDefault="00F475CE" w:rsidP="00F475CE" w:rsidR="00F475CE">
      <w:pPr>
        <w:spacing w:after="0"/>
        <w:jc w:val="both"/>
      </w:pPr>
      <w:r>
        <w:t>DNA:</w:t>
      </w:r>
    </w:p>
    <w:p w:rsidRDefault="00F475CE" w:rsidP="00F475CE" w:rsidR="00F475C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F475CE" w:rsidP="00F475CE" w:rsidR="00F475CE">
      <w:pPr>
        <w:pStyle w:val="Odlomakpopisa"/>
        <w:spacing w:after="0"/>
      </w:pPr>
      <w:r>
        <w:t xml:space="preserve">                  </w:t>
      </w:r>
    </w:p>
    <w:p w:rsidRDefault="00F475CE" w:rsidP="00F475CE" w:rsidR="00F475CE"/>
    <w:p w:rsidRDefault="00F475CE" w:rsidP="00F475CE" w:rsidR="00F475CE"/>
    <w:p w:rsidRDefault="00DA0242" w:rsidP="00F475CE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5CE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1B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2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St-715/2016-10</izvorni_sadrzaj>
    <derivirana_varijabla naziv="DomainObject.Oznaka_1">St-715/2016-10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društvo s ograničenom odgovornošću za trgovinu, proizvodnju i usluge zastupanog po punomoćniku Siniša Horvat</izvorni_sadrzaj>
    <derivirana_varijabla naziv="DomainObject.Predmet.ProtustrankaFormated_1">  SINIŠA društvo s ograničenom odgovornošću za trgovinu, proizvodnju i usluge zastupanog po punomoćniku Siniša Horvat</derivirana_varijabla>
  </DomainObject.Predmet.ProtustrankaFormated>
  <DomainObject.Predmet.ProtustrankaFormatedOIB>
    <izvorni_sadrzaj>  SINIŠA društvo s ograničenom odgovornošću za trgovinu, proizvodnju i usluge, OIB 98644551121 zastupanog po punomoćniku Siniša Horvat</izvorni_sadrzaj>
    <derivirana_varijabla naziv="DomainObject.Predmet.ProtustrankaFormatedOIB_1">  SINIŠA društvo s ograničenom odgovornošću za trgovinu, proizvodnju i usluge, OIB 98644551121 zastupanog po punomoćniku Siniša Horvat</derivirana_varijabla>
  </DomainObject.Predmet.ProtustrankaFormatedOIB>
  <DomainObject.Predmet.ProtustrankaFormatedWithAdress>
    <izvorni_sadrzaj> SINIŠA društvo s ograničenom odgovornošću za trgovinu, proizvodnju i usluge, Grkinska 51, 48350 Đurđevac zastupanog po punomoćniku Siniša Horvat</izvorni_sadrzaj>
    <derivirana_varijabla naziv="DomainObject.Predmet.ProtustrankaFormatedWithAdress_1"> SINIŠA društvo s ograničenom odgovornošću za trgovinu, proizvodnju i usluge, Grkinska 51, 48350 Đurđevac zastupanog po punomoćniku Siniša Horvat</derivirana_varijabla>
  </DomainObject.Predmet.ProtustrankaFormatedWithAdress>
  <DomainObject.Predmet.ProtustrankaFormatedWithAdressOIB>
    <izvorni_sadrzaj> SINIŠA društvo s ograničenom odgovornošću za trgovinu, proizvodnju i usluge, OIB 98644551121, Grkinska 51, 48350 Đurđevac zastupanog po punomoćniku Siniša Horvat</izvorni_sadrzaj>
    <derivirana_varijabla naziv="DomainObject.Predmet.ProtustrankaFormatedWithAdressOIB_1"> SINIŠA društvo s ograničenom odgovornošću za trgovinu, proizvodnju i usluge, OIB 98644551121, Grkinska 51, 48350 Đurđevac zastupanog po punomoćniku Siniša Horvat</derivirana_varijabla>
  </DomainObject.Predmet.ProtustrankaFormatedWithAdressOIB>
  <DomainObject.Predmet.ProtustrankaWithAdress>
    <izvorni_sadrzaj>SINIŠA društvo s ograničenom odgovornošću za trgovinu, proizvodnju i usluge Grkinska 51, 48350 Đurđevac</izvorni_sadrzaj>
    <derivirana_varijabla naziv="DomainObject.Predmet.ProtustrankaWithAdress_1">SINIŠA društvo s ograničenom odgovornošću za trgovinu, proizvodnju i usluge Grkinska 51, 48350 Đurđevac</derivirana_varijabla>
  </DomainObject.Predmet.ProtustrankaWithAdress>
  <DomainObject.Predmet.ProtustrankaWithAdressOIB>
    <izvorni_sadrzaj>SINIŠA društvo s ograničenom odgovornošću za trgovinu, proizvodnju i usluge, OIB 98644551121, Grkinska 51, 48350 Đurđevac</izvorni_sadrzaj>
    <derivirana_varijabla naziv="DomainObject.Predmet.ProtustrankaWithAdressOIB_1">SINIŠA društvo s ograničenom odgovornošću za trgovinu, proizvodnju i usluge, OIB 98644551121, Grkinska 51, 48350 Đurđevac</derivirana_varijabla>
  </DomainObject.Predmet.ProtustrankaWithAdressOIB>
  <DomainObject.Predmet.ProtustrankaNazivFormated>
    <izvorni_sadrzaj>SINIŠA društvo s ograničenom odgovornošću za trgovinu, proizvodnju i usluge</izvorni_sadrzaj>
    <derivirana_varijabla naziv="DomainObject.Predmet.ProtustrankaNazivFormated_1">SINIŠA društvo s ograničenom odgovornošću za trgovinu, proizvodnju i usluge</derivirana_varijabla>
  </DomainObject.Predmet.ProtustrankaNazivFormated>
  <DomainObject.Predmet.ProtustrankaNazivFormatedOIB>
    <izvorni_sadrzaj>SINIŠA društvo s ograničenom odgovornošću za trgovinu, proizvodnju i usluge, OIB 98644551121</izvorni_sadrzaj>
    <derivirana_varijabla naziv="DomainObject.Predmet.ProtustrankaNazivFormatedOIB_1">SINIŠA društvo s ograničenom odgovornošću za trgovinu, proizvodnju i usluge, OIB 98644551121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31224.46</izvorni_sadrzaj>
    <derivirana_varijabla naziv="DomainObject.Predmet.TrenutnaVrijednost_1">31224.46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SINIŠA društvo s ograničenom odgovornošću za trgovinu, proizvodnju i usluge zastupanog po punomoćniku Siniša Horvat</item>
    </izvorni_sadrzaj>
    <derivirana_varijabla naziv="DomainObject.Predmet.ProtuStrankaListFormated_1">
      <item>SINIŠA društvo s ograničenom odgovornošću za trgovinu, proizvodnju i usluge zastupanog po punomoćniku Siniša Horvat</item>
    </derivirana_varijabla>
  </DomainObject.Predmet.ProtuStrankaListFormated>
  <DomainObject.Predmet.ProtuStrankaListFormatedOIB>
    <izvorni_sadrzaj>
      <item>SINIŠA društvo s ograničenom odgovornošću za trgovinu, proizvodnju i usluge, OIB 98644551121 zastupanog po punomoćniku Siniša Horvat</item>
    </izvorni_sadrzaj>
    <derivirana_varijabla naziv="DomainObject.Predmet.ProtuStrankaListFormatedOIB_1">
      <item>SINIŠA društvo s ograničenom odgovornošću za trgovinu, proizvodnju i usluge, OIB 98644551121 zastupanog po punomoćniku Siniša Horvat</item>
    </derivirana_varijabla>
  </DomainObject.Predmet.ProtuStrankaListFormatedOIB>
  <DomainObject.Predmet.ProtuStrankaListFormatedWithAdress>
    <izvorni_sadrzaj>
      <item>SINIŠA društvo s ograničenom odgovornošću za trgovinu, proizvodnju i usluge, Grkinska 51, 48350 Đurđevac zastupanog po punomoćniku Siniša Horvat</item>
    </izvorni_sadrzaj>
    <derivirana_varijabla naziv="DomainObject.Predmet.ProtuStrankaListFormatedWithAdress_1">
      <item>SINIŠA društvo s ograničenom odgovornošću za trgovinu, proizvodnju i usluge, Grkinska 51, 48350 Đurđevac zastupanog po punomoćniku Siniša Horvat</item>
    </derivirana_varijabla>
  </DomainObject.Predmet.ProtuStrankaListFormatedWithAdress>
  <DomainObject.Predmet.ProtuStrankaListFormatedWithAdressOIB>
    <izvorni_sadrzaj>
      <item>SINIŠA društvo s ograničenom odgovornošću za trgovinu, proizvodnju i usluge, OIB 98644551121, Grkinska 51, 48350 Đurđevac zastupanog po punomoćniku Siniša Horvat</item>
    </izvorni_sadrzaj>
    <derivirana_varijabla naziv="DomainObject.Predmet.ProtuStrankaListFormatedWithAdressOIB_1">
      <item>SINIŠA društvo s ograničenom odgovornošću za trgovinu, proizvodnju i usluge, OIB 98644551121, Grkinska 51, 48350 Đurđevac zastupanog po punomoćniku Siniša Horvat</item>
    </derivirana_varijabla>
  </DomainObject.Predmet.ProtuStrankaListFormatedWithAdressOIB>
  <DomainObject.Predmet.ProtuStrankaListNazivFormated>
    <izvorni_sadrzaj>
      <item>SINIŠA društvo s ograničenom odgovornošću za trgovinu, proizvodnju i usluge</item>
    </izvorni_sadrzaj>
    <derivirana_varijabla naziv="DomainObject.Predmet.ProtuStrankaListNazivFormated_1">
      <item>SINIŠA društvo s ograničenom odgovornošću za trgovinu, proizvodnju i usluge</item>
    </derivirana_varijabla>
  </DomainObject.Predmet.ProtuStrankaListNazivFormated>
  <DomainObject.Predmet.ProtuStrankaListNazivFormatedOIB>
    <izvorni_sadrzaj>
      <item>SINIŠA društvo s ograničenom odgovornošću za trgovinu, proizvodnju i usluge, OIB 98644551121</item>
    </izvorni_sadrzaj>
    <derivirana_varijabla naziv="DomainObject.Predmet.ProtuStrankaListNazivFormatedOIB_1">
      <item>SINIŠA društvo s ograničenom odgovornošću za trgovinu, proizvodnju i usluge, OIB 98644551121</item>
    </derivirana_varijabla>
  </DomainObject.Predmet.ProtuStrankaListNazivFormatedOIB>
  <DomainObject.Predmet.OstaliListFormated>
    <izvorni_sadrzaj>
      <item>Siniša Horvat punomoćnik sudionika u postupku SINIŠA društvo s ograničenom odgovornošću za trgovinu, proizvodnju i usluge</item>
      <item>Sudski registar TS u Varaždinu</item>
      <item>Županijsko državno odvjetništvo u Varaždinu, Građansko-upravni odjel</item>
    </izvorni_sadrzaj>
    <derivirana_varijabla naziv="DomainObject.Predmet.OstaliListFormated_1">
      <item>Siniša Horvat punomoćnik sudionika u postupku SINIŠA društvo s ograničenom odgovornošću za trgovinu, proizvodnju i usluge</item>
      <item>Sudski registar TS u Varaždinu</item>
      <item>Županijsko državno odvjetništvo u Varaždinu, Građansko-upravni odjel</item>
    </derivirana_varijabla>
  </DomainObject.Predmet.OstaliListFormated>
  <DomainObject.Predmet.OstaliListFormatedOIB>
    <izvorni_sadrzaj>
      <item>Siniša Horvat, OIB 09708335737 punomoćnik sudionika u postupku SINIŠA društvo s ograničenom odgovornošću za trgovinu, proizvodnju i usluge</item>
      <item>Sudski registar TS u Varaždinu</item>
      <item>Županijsko državno odvjetništvo u Varaždinu, Građansko-upravni odjel</item>
    </izvorni_sadrzaj>
    <derivirana_varijabla naziv="DomainObject.Predmet.OstaliListFormatedOIB_1">
      <item>Siniša Horvat, OIB 09708335737 punomoćnik sudionika u postupku SINIŠA društvo s ograničenom odgovornošću za trgovinu, proizvodnju i usluge</item>
      <item>Sudski registar TS u Varaždinu</item>
      <item>Županijsko državno odvjetništvo u Varaždinu, Građansko-upravni odjel</item>
    </derivirana_varijabla>
  </DomainObject.Predmet.OstaliListFormatedOIB>
  <DomainObject.Predmet.OstaliListFormatedWithAdress>
    <izvorni_sadrzaj>
      <item>Siniša Horvat,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izvorni_sadrzaj>
    <derivirana_varijabla naziv="DomainObject.Predmet.OstaliListFormatedWithAdress_1">
      <item>Siniša Horvat,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Siniša Horvat, OIB 09708335737,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izvorni_sadrzaj>
    <derivirana_varijabla naziv="DomainObject.Predmet.OstaliListFormatedWithAdressOIB_1">
      <item>Siniša Horvat, OIB 09708335737,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Siniša Horvat</item>
      <item>Sudski registar TS u Varaždinu</item>
      <item>Županijsko državno odvjetništvo u Varaždinu, Građansko-upravni odjel</item>
    </izvorni_sadrzaj>
    <derivirana_varijabla naziv="DomainObject.Predmet.OstaliListNazivFormated_1">
      <item>Siniša Horvat</item>
      <item>Sudski registar TS u Varaždinu</item>
      <item>Županijsko državno odvjetništvo u Varaždinu, Građansko-upravni odjel</item>
    </derivirana_varijabla>
  </DomainObject.Predmet.OstaliListNazivFormated>
  <DomainObject.Predmet.OstaliListNazivFormatedOIB>
    <izvorni_sadrzaj>
      <item>Siniša Horvat, OIB 09708335737</item>
      <item>Sudski registar TS u Varaždinu</item>
      <item>Županijsko državno odvjetništvo u Varaždinu, Građansko-upravni odjel</item>
    </izvorni_sadrzaj>
    <derivirana_varijabla naziv="DomainObject.Predmet.OstaliListNazivFormatedOIB_1">
      <item>Siniša Horvat, OIB 09708335737</item>
      <item>Sudski registar TS u Varaždinu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St-715/2016-10</izvorni_sadrzaj>
    <derivirana_varijabla naziv="DomainObject.PoslovniBrojDokumenta_1">St-715/2016-10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SINIŠA društvo s ograničenom odgovornošću za trgovinu, proizvodnju i usluge</izvorni_sadrzaj>
    <derivirana_varijabla naziv="DomainObject.Predmet.ProtustrankaIDrugi_1">SINIŠA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SINIŠA društvo s ograničenom odgovornošću za trgovinu, proizvodnju i usluge, OIB 98644551121, Grkinska 51, 48350 Đurđevac</izvorni_sadrzaj>
    <derivirana_varijabla naziv="DomainObject.Predmet.ProtustrankaIDrugiAdressOIB_1">SINIŠA društvo s ograničenom odgovornošću za trgovinu, proizvodnju i usluge, OIB 98644551121, Grkinska 51,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SINIŠA društvo s ograničenom odgovornošću za trgovinu, proizvodnju i usluge</item>
      <item>Siniša Horvat</item>
      <item>Sudski registar TS u Varaždinu</item>
      <item>Županijsko državno odvjetništvo u Varaždinu, Građansko-upravni odjel</item>
    </izvorni_sadrzaj>
    <derivirana_varijabla naziv="DomainObject.Predmet.SudioniciListNaziv_1">
      <item>Financijska agencija</item>
      <item>SINIŠA društvo s ograničenom odgovornošću za trgovinu, proizvodnju i usluge</item>
      <item>Siniša Horvat</item>
      <item>Sudski registar TS u Varaždinu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SINIŠA društvo s ograničenom odgovornošću za trgovinu, proizvodnju i usluge, OIB 98644551121, Grkinska 51,48350 Đurđevac</item>
      <item>Siniša Horvat, OIB 09708335737, Ulica Grkinska 51,48350 Đurđevac</item>
      <item>Sudski registar TS u Varaždinu, Ul. braće Radić 2,42000 Varaždin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SINIŠA društvo s ograničenom odgovornošću za trgovinu, proizvodnju i usluge, OIB 98644551121, Grkinska 51,48350 Đurđevac</item>
      <item>Siniša Horvat, OIB 09708335737, Ulica Grkinska 51,48350 Đurđevac</item>
      <item>Sudski registar TS u Varaždinu, Ul. braće Radić 2,42000 Varaždin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7F85A-A94A-4149-84E5-6A7ED2A20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2763</properties:Characters>
  <properties:Lines>90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2016-10-11T10:34:00Z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