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1f85cb1" w14:paraId="1f85cb1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 w:rsidR="00D76D5D">
              <w:t>105/2015-80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</w:t>
      </w:r>
      <w:r w:rsidR="00DE331D">
        <w:t xml:space="preserve"> u stečaju</w:t>
      </w:r>
      <w:r w:rsidR="00B27420">
        <w:t xml:space="preserve">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545FA6">
        <w:t>25. rujna</w:t>
      </w:r>
      <w:r w:rsidR="004A2608">
        <w:t xml:space="preserve"> 2018.,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545FA6" w:rsidR="002C2053" w:rsidRPr="004A2608">
      <w:pPr>
        <w:jc w:val="center"/>
        <w:rPr>
          <w:bCs/>
        </w:rPr>
      </w:pPr>
      <w:r>
        <w:rPr>
          <w:bCs/>
        </w:rPr>
        <w:t>7</w:t>
      </w:r>
      <w:r w:rsidR="00F76151">
        <w:rPr>
          <w:bCs/>
        </w:rPr>
        <w:t>.</w:t>
      </w:r>
      <w:r w:rsidR="00554952" w:rsidRPr="004A2608">
        <w:rPr>
          <w:bCs/>
        </w:rPr>
        <w:t xml:space="preserve">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545FA6">
        <w:t>Sedmo</w:t>
      </w:r>
      <w:r w:rsidR="00F33932">
        <w:t xml:space="preserve"> </w:t>
      </w:r>
      <w:r w:rsidR="0089158E" w:rsidRPr="004A2608">
        <w:t>ročište za prodaju održat će se</w:t>
      </w:r>
      <w:r w:rsidR="00935B6D" w:rsidRPr="004A2608">
        <w:t xml:space="preserve"> dana </w:t>
      </w:r>
      <w:r w:rsidR="00545FA6">
        <w:t>24. listopada 2</w:t>
      </w:r>
      <w:r w:rsidR="004A2608">
        <w:t>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</w:t>
      </w:r>
      <w:r w:rsidR="00545FA6">
        <w:t>31</w:t>
      </w:r>
      <w:r w:rsidR="00935B6D" w:rsidRPr="004A2608">
        <w:t xml:space="preserve">/II, s početkom u </w:t>
      </w:r>
      <w:r w:rsidR="00545FA6">
        <w:t>9,40</w:t>
      </w:r>
      <w:r w:rsidR="00F76151">
        <w:t xml:space="preserve"> </w:t>
      </w:r>
      <w:r w:rsidR="00922B1D" w:rsidRPr="004A2608">
        <w:t>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</w:t>
      </w:r>
      <w:r w:rsidR="00F2289C">
        <w:t xml:space="preserve">cijeni smanjenoj za </w:t>
      </w:r>
      <w:r w:rsidR="00545FA6">
        <w:t>2</w:t>
      </w:r>
      <w:r w:rsidR="00F2289C">
        <w:t>0% od početne cijene i to u iznosu</w:t>
      </w:r>
      <w:r w:rsidR="00444496">
        <w:t xml:space="preserve"> od </w:t>
      </w:r>
      <w:r w:rsidR="00545FA6">
        <w:t>194</w:t>
      </w:r>
      <w:r w:rsidR="00B27420" w:rsidRPr="00B27420">
        <w:t>.</w:t>
      </w:r>
      <w:r w:rsidR="00545FA6">
        <w:t>887,44</w:t>
      </w:r>
      <w:r w:rsidR="00B27420" w:rsidRPr="00B27420">
        <w:t xml:space="preserve">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545FA6">
        <w:t>sedmom</w:t>
      </w:r>
      <w:r w:rsidR="00F33932">
        <w:t xml:space="preserve"> </w:t>
      </w:r>
      <w:r w:rsidR="004A2608">
        <w:t>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545FA6">
        <w:t>25. rujna</w:t>
      </w:r>
      <w:r w:rsidR="00F33932">
        <w:t xml:space="preserve"> 2018.    </w:t>
      </w:r>
      <w:r w:rsidR="004A2608">
        <w:t xml:space="preserve"> 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545FA6">
        <w:t>, v.r.</w:t>
      </w:r>
    </w:p>
    <w:p w:rsidRDefault="00F33932" w:rsidP="004A2608" w:rsidR="00F33932">
      <w:pPr>
        <w:tabs>
          <w:tab w:pos="1260" w:val="left"/>
        </w:tabs>
        <w:ind w:left="4956"/>
        <w:jc w:val="center"/>
      </w:pPr>
    </w:p>
    <w:p w:rsidRDefault="00545FA6" w:rsidP="004A2608" w:rsidR="00F76151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4A2608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45FA6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8383E" w:rsidR="00F33932" w:rsidRPr="004A2608">
      <w:trPr>
        <w:jc w:val="right"/>
      </w:trPr>
      <w:tc>
        <w:tcPr>
          <w:tcW w:type="dxa" w:w="4320"/>
        </w:tcPr>
        <w:p w:rsidRDefault="00F33932" w:rsidP="00C8383E" w:rsidR="00F33932" w:rsidRPr="004A2608">
          <w:pPr>
            <w:jc w:val="right"/>
          </w:pPr>
          <w:r w:rsidRPr="004A2608">
            <w:t>Poslovni broj: 2 St-</w:t>
          </w:r>
          <w:r w:rsidR="00D76D5D">
            <w:t>105/2015-80</w:t>
          </w:r>
        </w:p>
      </w:tc>
    </w:tr>
  </w:tbl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45FA6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6CB3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075CA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6D50"/>
    <w:rsid w:val="00C9627A"/>
    <w:rsid w:val="00CB0F35"/>
    <w:rsid w:val="00CD05D7"/>
    <w:rsid w:val="00CE60E8"/>
    <w:rsid w:val="00D02BA1"/>
    <w:rsid w:val="00D532B8"/>
    <w:rsid w:val="00D53BB1"/>
    <w:rsid w:val="00D612E8"/>
    <w:rsid w:val="00D708F0"/>
    <w:rsid w:val="00D76D5D"/>
    <w:rsid w:val="00DA0FA9"/>
    <w:rsid w:val="00DA2DA0"/>
    <w:rsid w:val="00DC285F"/>
    <w:rsid w:val="00DE331D"/>
    <w:rsid w:val="00E23B8C"/>
    <w:rsid w:val="00E27322"/>
    <w:rsid w:val="00E43BB2"/>
    <w:rsid w:val="00E61540"/>
    <w:rsid w:val="00E85909"/>
    <w:rsid w:val="00E870CC"/>
    <w:rsid w:val="00E91EA9"/>
    <w:rsid w:val="00EA373E"/>
    <w:rsid w:val="00EA6C8F"/>
    <w:rsid w:val="00F2289C"/>
    <w:rsid w:val="00F313E7"/>
    <w:rsid w:val="00F33932"/>
    <w:rsid w:val="00F578AA"/>
    <w:rsid w:val="00F66AD9"/>
    <w:rsid w:val="00F72C04"/>
    <w:rsid w:val="00F76151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A3F9D-B089-45AF-8F66-4797436D1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657</properties:Words>
  <properties:Characters>3719</properties:Characters>
  <properties:Lines>30</properties:Lines>
  <properties:Paragraphs>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2018-09-25T07:08:00Z</cp:lastPrinted>
  <dcterms:modified xmlns:xsi="http://www.w3.org/2001/XMLSchema-instance" xsi:type="dcterms:W3CDTF">2018-09-25T07:08:00Z</dcterms:modified>
  <cp:revision>17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