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9923" w14:paraId="b3a9923" w:rsidRDefault="00AB4602" w:rsidP="00412991" w:rsidR="00412991">
      <w:pPr>
        <w:pStyle w:val="NormaleSPIS"/>
        <w:ind w:firstLine="0"/>
        <w15:collapsed w:val="false"/>
        <w:rPr>
          <w:rFonts w:cs="Arial" w:eastAsia="Calibri" w:hAnsi="Arial" w:ascii="Arial"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2991">
        <w:rPr>
          <w:rFonts w:cs="Arial" w:eastAsia="Calibri" w:hAnsi="Arial" w:ascii="Arial"/>
          <w:color w:val="000000"/>
        </w:rPr>
        <w:t>GLOBAL SISTEM d.o.o.</w:t>
      </w:r>
    </w:p>
    <w:p w:rsidRDefault="00412991" w:rsidP="00412991" w:rsidR="00412991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OIB: 43397532273</w:t>
      </w:r>
    </w:p>
    <w:p w:rsidRDefault="00412991" w:rsidP="00412991" w:rsidR="00412991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412991" w:rsidP="00412991" w:rsidR="00412991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412991" w:rsidP="00412991" w:rsidR="00412991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412991" w:rsidP="00412991" w:rsidR="00412991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412991" w:rsidP="00412991" w:rsidR="00412991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412991" w:rsidP="00412991" w:rsidR="00412991">
      <w:pPr>
        <w:spacing w:lineRule="auto" w:line="360"/>
        <w:rPr>
          <w:rFonts w:cs="Arial" w:eastAsia="Calibri" w:hAnsi="Arial" w:ascii="Arial"/>
          <w:color w:val="000000"/>
        </w:rPr>
      </w:pPr>
    </w:p>
    <w:p w:rsidRDefault="00412991" w:rsidP="00412991" w:rsidR="00412991">
      <w:pPr>
        <w:tabs>
          <w:tab w:pos="3879" w:val="left"/>
        </w:tabs>
        <w:spacing w:lineRule="auto" w:line="360"/>
        <w:rPr>
          <w:rFonts w:cs="Arial" w:eastAsia="MS Mincho" w:hAnsi="Arial" w:ascii="Arial"/>
        </w:rPr>
      </w:pPr>
      <w:r>
        <w:rPr>
          <w:rFonts w:cs="Arial" w:hAnsi="Arial" w:ascii="Arial"/>
        </w:rPr>
        <w:t xml:space="preserve">U Velikom Trojstvu, 09.03.2018. </w:t>
      </w:r>
    </w:p>
    <w:p w:rsidRDefault="00412991" w:rsidP="00412991" w:rsidR="00412991">
      <w:pPr>
        <w:spacing w:lineRule="auto" w:line="360"/>
        <w:jc w:val="right"/>
        <w:rPr>
          <w:rFonts w:cs="Arial" w:hAnsi="Arial" w:ascii="Arial"/>
          <w:b/>
        </w:rPr>
      </w:pPr>
    </w:p>
    <w:p w:rsidRDefault="00412991" w:rsidP="00412991" w:rsidR="00412991">
      <w:pPr>
        <w:spacing w:lineRule="auto" w:line="276"/>
        <w:jc w:val="center"/>
        <w:rPr>
          <w:rFonts w:cs="Arial" w:hAnsi="Arial" w:ascii="Arial"/>
          <w:b/>
          <w:color w:val="0070C0"/>
        </w:rPr>
      </w:pPr>
      <w:r>
        <w:rPr>
          <w:rFonts w:cs="Arial" w:hAnsi="Arial" w:ascii="Arial"/>
          <w:b/>
          <w:color w:val="0070C0"/>
        </w:rPr>
        <w:t xml:space="preserve">POPIS NEKRETNINA </w:t>
      </w:r>
    </w:p>
    <w:p w:rsidRDefault="00412991" w:rsidP="00412991" w:rsidR="00412991">
      <w:pPr>
        <w:spacing w:lineRule="auto" w:line="276"/>
        <w:jc w:val="center"/>
        <w:rPr>
          <w:rFonts w:cs="Arial" w:hAnsi="Arial" w:ascii="Arial"/>
          <w:color w:val="0070C0"/>
        </w:rPr>
      </w:pPr>
      <w:r>
        <w:rPr>
          <w:rFonts w:cs="Arial" w:hAnsi="Arial" w:ascii="Arial"/>
          <w:b/>
          <w:color w:val="0070C0"/>
        </w:rPr>
        <w:t>upisanih u odgovarajuće upisnike</w:t>
      </w:r>
    </w:p>
    <w:p w:rsidRDefault="00412991" w:rsidP="00412991" w:rsidR="00412991">
      <w:pPr>
        <w:spacing w:lineRule="auto" w:line="276"/>
        <w:jc w:val="both"/>
        <w:rPr>
          <w:rFonts w:cs="Arial" w:hAnsi="Arial" w:ascii="Arial"/>
          <w:color w:val="C45911"/>
        </w:rPr>
      </w:pPr>
    </w:p>
    <w:p w:rsidRDefault="00412991" w:rsidP="00412991" w:rsidR="00412991">
      <w:pPr>
        <w:tabs>
          <w:tab w:pos="1920" w:val="left"/>
          <w:tab w:pos="3879" w:val="left"/>
          <w:tab w:pos="9072" w:val="right"/>
        </w:tabs>
        <w:spacing w:lineRule="auto" w:line="276"/>
        <w:rPr>
          <w:rFonts w:cs="Arial" w:hAnsi="Arial" w:ascii="Arial"/>
          <w:b/>
          <w:color w:val="000000"/>
        </w:rPr>
      </w:pPr>
    </w:p>
    <w:p w:rsidRDefault="00412991" w:rsidP="00412991" w:rsidR="00412991">
      <w:pPr>
        <w:pStyle w:val="Default"/>
      </w:pPr>
    </w:p>
    <w:p w:rsidRDefault="00412991" w:rsidP="00412991" w:rsidR="00412991">
      <w:pPr>
        <w:tabs>
          <w:tab w:pos="1920" w:val="left"/>
          <w:tab w:pos="3879" w:val="left"/>
          <w:tab w:pos="9072" w:val="right"/>
        </w:tabs>
        <w:spacing w:lineRule="auto" w:line="276"/>
        <w:jc w:val="both"/>
        <w:rPr>
          <w:rFonts w:cs="Arial" w:hAnsi="Arial" w:ascii="Arial"/>
          <w:b/>
          <w:color w:val="000000"/>
        </w:rPr>
      </w:pPr>
      <w:r>
        <w:rPr>
          <w:rFonts w:cs="Arial" w:hAnsi="Arial" w:ascii="Arial"/>
        </w:rPr>
        <w:t xml:space="preserve"> Ovim putem uprava društva izjavljuje da nema nekretnina upisanih u odgovarajuće upisnike.</w:t>
      </w:r>
    </w:p>
    <w:p w:rsidRDefault="00412991" w:rsidP="00412991" w:rsidR="00412991">
      <w:pPr>
        <w:tabs>
          <w:tab w:pos="1920" w:val="left"/>
          <w:tab w:pos="3879" w:val="left"/>
          <w:tab w:pos="9072" w:val="right"/>
        </w:tabs>
        <w:spacing w:lineRule="auto" w:line="276"/>
        <w:jc w:val="both"/>
        <w:rPr>
          <w:rFonts w:cs="Arial" w:hAnsi="Arial" w:ascii="Arial"/>
          <w:b/>
          <w:color w:val="000000"/>
        </w:rPr>
      </w:pPr>
    </w:p>
    <w:p w:rsidRDefault="00412991" w:rsidP="00412991" w:rsidR="00412991">
      <w:pPr>
        <w:tabs>
          <w:tab w:pos="1920" w:val="left"/>
          <w:tab w:pos="3879" w:val="left"/>
          <w:tab w:pos="9072" w:val="right"/>
        </w:tabs>
        <w:spacing w:lineRule="auto" w:line="276"/>
        <w:rPr>
          <w:rFonts w:cs="Arial" w:hAnsi="Arial" w:ascii="Arial"/>
          <w:b/>
          <w:color w:val="000000"/>
        </w:rPr>
      </w:pPr>
    </w:p>
    <w:p w:rsidRDefault="00412991" w:rsidP="00412991" w:rsidR="00412991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412991" w:rsidP="00412991" w:rsidR="00412991">
      <w:pPr>
        <w:tabs>
          <w:tab w:pos="3879" w:val="left"/>
        </w:tabs>
        <w:spacing w:lineRule="auto" w:line="36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GLOBAL SISTEM d.o.o.</w:t>
      </w:r>
    </w:p>
    <w:p w:rsidRDefault="00412991" w:rsidP="00412991" w:rsidR="00412991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           Dragan </w:t>
      </w:r>
      <w:proofErr w:type="spellStart"/>
      <w:r>
        <w:rPr>
          <w:rFonts w:cs="Arial" w:hAnsi="Arial" w:ascii="Arial"/>
        </w:rPr>
        <w:t>Luketić</w:t>
      </w:r>
      <w:proofErr w:type="spellEnd"/>
      <w:r>
        <w:rPr>
          <w:rFonts w:cs="Arial" w:hAnsi="Arial" w:ascii="Arial"/>
        </w:rPr>
        <w:t>, direktor</w:t>
      </w:r>
      <w:bookmarkStart w:name="_GoBack" w:id="0"/>
      <w:bookmarkEnd w:id="0"/>
    </w:p>
    <w:p w:rsidRDefault="00412991" w:rsidP="00412991" w:rsidR="00412991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______________________________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umnst777 Cn BT">
    <w:altName w:val="Arial"/>
    <w:panose1 w:val="00000000000000000000"/>
    <w:charset w:val="4D"/>
    <w:family w:val="swiss"/>
    <w:notTrueType/>
    <w:pitch w:val="default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991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412991"/>
    <w:pPr>
      <w:widowControl w:val="false"/>
      <w:autoSpaceDE w:val="false"/>
      <w:autoSpaceDN w:val="false"/>
      <w:adjustRightInd w:val="false"/>
      <w:spacing w:lineRule="auto" w:line="240" w:after="0"/>
    </w:pPr>
    <w:rPr>
      <w:rFonts w:cs="Humnst777 Cn BT" w:eastAsia="MS Mincho" w:hAnsi="Humnst777 Cn BT" w:ascii="Humnst777 Cn BT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412991"/>
    <w:pPr>
      <w:widowControl w:val="0"/>
      <w:autoSpaceDE w:val="0"/>
      <w:autoSpaceDN w:val="0"/>
      <w:adjustRightInd w:val="0"/>
      <w:spacing w:after="0" w:line="240" w:lineRule="auto"/>
    </w:pPr>
    <w:rPr>
      <w:rFonts w:ascii="Humnst777 Cn BT" w:cs="Humnst777 Cn BT" w:eastAsia="MS Mincho" w:hAnsi="Humnst777 Cn B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1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St-111/2018-13</izvorni_sadrzaj>
    <derivirana_varijabla naziv="DomainObject.Oznaka_1">St-111/2018-13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St-111/2018-13</izvorni_sadrzaj>
    <derivirana_varijabla naziv="DomainObject.PoslovniBrojDokumenta_1">St-111/2018-13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8C841-D117-48E6-BF3A-1993ABD77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</properties:Words>
  <properties:Characters>347</properties:Characters>
  <properties:Lines>23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