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3574" w14:paraId="53a3574" w:rsidRDefault="00CE3817" w:rsidP="00127496" w:rsidR="00CE3817">
      <w:pPr>
        <w15:collapsed w:val="false"/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0427E2">
        <w:rPr>
          <w:sz w:val="24"/>
          <w:szCs w:val="24"/>
        </w:rPr>
        <w:t>2396/17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0427E2" w:rsidRPr="000427E2">
        <w:rPr>
          <w:sz w:val="24"/>
          <w:szCs w:val="24"/>
        </w:rPr>
        <w:t xml:space="preserve">AGRO LIBER d.o.o. za trgovinu, proizvodnju, prijevoz i usluge u stečaju, Zagreb (Grad Zagreb), Ivana Lackovića </w:t>
      </w:r>
      <w:proofErr w:type="spellStart"/>
      <w:r w:rsidR="000427E2" w:rsidRPr="000427E2">
        <w:rPr>
          <w:sz w:val="24"/>
          <w:szCs w:val="24"/>
        </w:rPr>
        <w:t>Croate</w:t>
      </w:r>
      <w:proofErr w:type="spellEnd"/>
      <w:r w:rsidR="000427E2" w:rsidRPr="000427E2">
        <w:rPr>
          <w:sz w:val="24"/>
          <w:szCs w:val="24"/>
        </w:rPr>
        <w:t xml:space="preserve"> 12, OIB 52618573026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0427E2">
        <w:rPr>
          <w:sz w:val="24"/>
          <w:szCs w:val="24"/>
        </w:rPr>
        <w:t>a 8</w:t>
      </w:r>
      <w:r>
        <w:rPr>
          <w:sz w:val="24"/>
          <w:szCs w:val="24"/>
        </w:rPr>
        <w:t xml:space="preserve">. </w:t>
      </w:r>
      <w:r w:rsidR="00B06B20">
        <w:rPr>
          <w:sz w:val="24"/>
          <w:szCs w:val="24"/>
        </w:rPr>
        <w:t>veljače</w:t>
      </w:r>
      <w:r w:rsidR="00761452">
        <w:rPr>
          <w:sz w:val="24"/>
          <w:szCs w:val="24"/>
        </w:rPr>
        <w:t xml:space="preserve">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427E2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8</w:t>
      </w:r>
      <w:r w:rsidR="00127496">
        <w:rPr>
          <w:sz w:val="24"/>
          <w:szCs w:val="24"/>
        </w:rPr>
        <w:t xml:space="preserve">. </w:t>
      </w:r>
      <w:r w:rsidR="00B06B20">
        <w:rPr>
          <w:sz w:val="24"/>
          <w:szCs w:val="24"/>
        </w:rPr>
        <w:t>veljače</w:t>
      </w:r>
      <w:r w:rsidR="00761452">
        <w:rPr>
          <w:sz w:val="24"/>
          <w:szCs w:val="24"/>
        </w:rPr>
        <w:t xml:space="preserve">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6492E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457BD8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457BD8" w:rsidP="00692346" w:rsidR="00457BD8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457BD8" w:rsidP="00C662EE" w:rsidR="00457BD8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  <w:bookmarkStart w:name="_GoBack" w:id="0"/>
      <w:bookmarkEnd w:id="0"/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427E2"/>
    <w:rsid w:val="00054C60"/>
    <w:rsid w:val="000C06B4"/>
    <w:rsid w:val="000E2EDC"/>
    <w:rsid w:val="000E4037"/>
    <w:rsid w:val="000E6651"/>
    <w:rsid w:val="00127496"/>
    <w:rsid w:val="001E6981"/>
    <w:rsid w:val="00291088"/>
    <w:rsid w:val="00296494"/>
    <w:rsid w:val="002B4A0D"/>
    <w:rsid w:val="00326E17"/>
    <w:rsid w:val="00345D91"/>
    <w:rsid w:val="0037645D"/>
    <w:rsid w:val="003D117E"/>
    <w:rsid w:val="003F37CC"/>
    <w:rsid w:val="004532A0"/>
    <w:rsid w:val="00457BD8"/>
    <w:rsid w:val="00583114"/>
    <w:rsid w:val="006234B5"/>
    <w:rsid w:val="006A10A3"/>
    <w:rsid w:val="006B553C"/>
    <w:rsid w:val="00720F8E"/>
    <w:rsid w:val="0073274C"/>
    <w:rsid w:val="00744441"/>
    <w:rsid w:val="00761452"/>
    <w:rsid w:val="00841847"/>
    <w:rsid w:val="008B7C3D"/>
    <w:rsid w:val="008E244E"/>
    <w:rsid w:val="009B3DA4"/>
    <w:rsid w:val="009B44FB"/>
    <w:rsid w:val="00B06B20"/>
    <w:rsid w:val="00B455DF"/>
    <w:rsid w:val="00BB58F4"/>
    <w:rsid w:val="00BF0BD6"/>
    <w:rsid w:val="00BF5A53"/>
    <w:rsid w:val="00C26A67"/>
    <w:rsid w:val="00C26D03"/>
    <w:rsid w:val="00C62141"/>
    <w:rsid w:val="00C63519"/>
    <w:rsid w:val="00C6492E"/>
    <w:rsid w:val="00C83B17"/>
    <w:rsid w:val="00C865AE"/>
    <w:rsid w:val="00CE3817"/>
    <w:rsid w:val="00D15646"/>
    <w:rsid w:val="00D5368B"/>
    <w:rsid w:val="00DC29F0"/>
    <w:rsid w:val="00DC5DB1"/>
    <w:rsid w:val="00DD36B1"/>
    <w:rsid w:val="00E505BE"/>
    <w:rsid w:val="00E52B84"/>
    <w:rsid w:val="00E579EF"/>
    <w:rsid w:val="00ED6D07"/>
    <w:rsid w:val="00FC2F6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B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7B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B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B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B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B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7B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B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B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B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St-2396/2017</izvorni_sadrzaj>
    <derivirana_varijabla naziv="DomainObject.Predmet.OznakaBroj_1">St-2396/2017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 LIBER d.o.o. zastupanog po punomoćniku Maja Gado</izvorni_sadrzaj>
    <derivirana_varijabla naziv="DomainObject.Predmet.ProtustrankaFormated_1">  AGRO LIBER d.o.o. zastupanog po punomoćniku Maja Gado</derivirana_varijabla>
  </DomainObject.Predmet.ProtustrankaFormated>
  <DomainObject.Predmet.ProtustrankaFormatedOIB>
    <izvorni_sadrzaj>  AGRO LIBER d.o.o., OIB 52618573026 zastupanog po punomoćniku Maja Gado</izvorni_sadrzaj>
    <derivirana_varijabla naziv="DomainObject.Predmet.ProtustrankaFormatedOIB_1">  AGRO LIBER d.o.o., OIB 52618573026 zastupanog po punomoćniku Maja Gado</derivirana_varijabla>
  </DomainObject.Predmet.ProtustrankaFormatedOIB>
  <DomainObject.Predmet.ProtustrankaFormatedWithAdress>
    <izvorni_sadrzaj> AGRO LIBER d.o.o., Ivana Lackovića Croate 12, 10000 Zagreb zastupanog po punomoćniku Maja Gado</izvorni_sadrzaj>
    <derivirana_varijabla naziv="DomainObject.Predmet.ProtustrankaFormatedWithAdress_1"> AGRO LIBER d.o.o., Ivana Lackovića Croate 12, 10000 Zagreb zastupanog po punomoćniku Maja Gado</derivirana_varijabla>
  </DomainObject.Predmet.ProtustrankaFormatedWithAdress>
  <DomainObject.Predmet.ProtustrankaFormatedWithAdressOIB>
    <izvorni_sadrzaj> AGRO LIBER d.o.o., OIB 52618573026, Ivana Lackovića Croate 12, 10000 Zagreb zastupanog po punomoćniku Maja Gado</izvorni_sadrzaj>
    <derivirana_varijabla naziv="DomainObject.Predmet.ProtustrankaFormatedWithAdressOIB_1"> AGRO LIBER d.o.o., OIB 52618573026, Ivana Lackovića Croate 12, 10000 Zagreb zastupanog po punomoćniku Maja Gado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Gado</izvorni_sadrzaj>
    <derivirana_varijabla naziv="DomainObject.Predmet.StrankaFormated_1">  FINA Regionalni centar Zagreb; Maja Gado</derivirana_varijabla>
  </DomainObject.Predmet.StrankaFormated>
  <DomainObject.Predmet.StrankaFormatedOIB>
    <izvorni_sadrzaj>  FINA Regionalni centar Zagreb, OIB 85821130368; Maja Gado, OIB 25975645236</izvorni_sadrzaj>
    <derivirana_varijabla naziv="DomainObject.Predmet.StrankaFormatedOIB_1">  FINA Regionalni centar Zagreb, OIB 85821130368; Maja Gado, OIB 25975645236</derivirana_varijabla>
  </DomainObject.Predmet.StrankaFormatedOIB>
  <DomainObject.Predmet.StrankaFormatedWithAdress>
    <izvorni_sadrzaj> FINA Regionalni centar Zagreb, Trg svibanjskih žrtava 1995. 1, 10000 Zagreb; Maja Gado, Vladimira Nazora 65, 31511 Đurđenovac</izvorni_sadrzaj>
    <derivirana_varijabla naziv="DomainObject.Predmet.StrankaFormatedWithAdress_1"> FINA Regionalni centar Zagreb, Trg svibanjskih žrtava 1995. 1, 10000 Zagreb; Maja Gado, Vladimira Nazora 65, 31511 Đurđenovac</derivirana_varijabla>
  </DomainObject.Predmet.StrankaFormatedWithAdress>
  <DomainObject.Predmet.StrankaFormatedWithAdressOIB>
    <izvorni_sadrzaj> FINA Regionalni centar Zagreb, OIB 85821130368, Trg svibanjskih žrtava 1995. 1, 10000 Zagreb; Maja Gado, OIB 25975645236, Vladimira Nazora 65, 31511 Đurđenovac</izvorni_sadrzaj>
    <derivirana_varijabla naziv="DomainObject.Predmet.StrankaFormatedWithAdressOIB_1"> FINA Regionalni centar Zagreb, OIB 85821130368, Trg svibanjskih žrtava 1995. 1, 10000 Zagreb; Maja Gado, OIB 25975645236, Vladimira Nazora 65, 31511 Đurđenovac</derivirana_varijabla>
  </DomainObject.Predmet.StrankaFormatedWithAdressOIB>
  <DomainObject.Predmet.StrankaWithAdress>
    <izvorni_sadrzaj>FINA Regionalni centar Zagreb Trg svibanjskih žrtava 1995. 1,10000 Zagreb,Maja Gado Vladimira Nazora 65,31511 Đurđenovac</izvorni_sadrzaj>
    <derivirana_varijabla naziv="DomainObject.Predmet.StrankaWithAdress_1">FINA Regionalni centar Zagreb Trg svibanjskih žrtava 1995. 1,10000 Zagreb,Maja Gado Vladimira Nazora 65,31511 Đurđenovac</derivirana_varijabla>
  </DomainObject.Predmet.StrankaWithAdress>
  <DomainObject.Predmet.StrankaWithAdressOIB>
    <izvorni_sadrzaj>FINA Regionalni centar Zagreb, OIB 85821130368, Trg svibanjskih žrtava 1995. 1,10000 Zagreb,Maja Gado, OIB 25975645236, Vladimira Nazora 65,31511 Đurđenovac</izvorni_sadrzaj>
    <derivirana_varijabla naziv="DomainObject.Predmet.StrankaWithAdressOIB_1">FINA Regionalni centar Zagreb, OIB 85821130368, Trg svibanjskih žrtava 1995. 1,10000 Zagreb,Maja Gado, OIB 25975645236, Vladimira Nazora 65,31511 Đurđenovac</derivirana_varijabla>
  </DomainObject.Predmet.StrankaWithAdressOIB>
  <DomainObject.Predmet.StrankaNazivFormated>
    <izvorni_sadrzaj>FINA Regionalni centar Zagreb,Maja Gado</izvorni_sadrzaj>
    <derivirana_varijabla naziv="DomainObject.Predmet.StrankaNazivFormated_1">FINA Regionalni centar Zagreb,Maja Gado</derivirana_varijabla>
  </DomainObject.Predmet.StrankaNazivFormated>
  <DomainObject.Predmet.StrankaNazivFormatedOIB>
    <izvorni_sadrzaj>FINA Regionalni centar Zagreb, OIB 85821130368,Maja Gado, OIB 25975645236</izvorni_sadrzaj>
    <derivirana_varijabla naziv="DomainObject.Predmet.StrankaNazivFormatedOIB_1">FINA Regionalni centar Zagreb, OIB 85821130368,Maja Gado, OIB 25975645236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Maja Gado</item>
    </izvorni_sadrzaj>
    <derivirana_varijabla naziv="DomainObject.Predmet.StrankaListFormated_1">
      <item>FINA Regionalni centar Zagreb</item>
      <item>Maja Gado</item>
    </derivirana_varijabla>
  </DomainObject.Predmet.StrankaListFormated>
  <DomainObject.Predmet.StrankaListFormatedOIB>
    <izvorni_sadrzaj>
      <item>FINA Regionalni centar Zagreb, OIB 85821130368</item>
      <item>Maja Gado, OIB 25975645236</item>
    </izvorni_sadrzaj>
    <derivirana_varijabla naziv="DomainObject.Predmet.StrankaListFormatedOIB_1">
      <item>FINA Regionalni centar Zagreb, OIB 85821130368</item>
      <item>Maja Gado, OIB 25975645236</item>
    </derivirana_varijabla>
  </DomainObject.Predmet.StrankaListFormatedOIB>
  <DomainObject.Predmet.StrankaListFormatedWithAdress>
    <izvorni_sadrzaj>
      <item>FINA Regionalni centar Zagreb, Trg svibanjskih žrtava 1995. 1, 10000 Zagreb</item>
      <item>Maja Gado, Vladimira Nazora 65, 31511 Đurđenovac</item>
    </izvorni_sadrzaj>
    <derivirana_varijabla naziv="DomainObject.Predmet.StrankaListFormatedWithAdress_1">
      <item>FINA Regionalni centar Zagreb, Trg svibanjskih žrtava 1995. 1, 10000 Zagreb</item>
      <item>Maja Gado, Vladimira Nazora 65, 31511 Đurđenovac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Gado, OIB 25975645236, Vladimira Nazora 65, 31511 Đurđenovac</item>
    </izvorni_sadrzaj>
    <derivirana_varijabla naziv="DomainObject.Predmet.StrankaListFormatedWithAdressOIB_1">
      <item>FINA Regionalni centar Zagreb, OIB 85821130368, Trg svibanjskih žrtava 1995. 1, 10000 Zagreb</item>
      <item>Maja Gado, OIB 25975645236, Vladimira Nazora 65, 31511 Đurđenovac</item>
    </derivirana_varijabla>
  </DomainObject.Predmet.StrankaListFormatedWithAdressOIB>
  <DomainObject.Predmet.StrankaListNazivFormated>
    <izvorni_sadrzaj>
      <item>FINA Regionalni centar Zagreb</item>
      <item>Maja Gado</item>
    </izvorni_sadrzaj>
    <derivirana_varijabla naziv="DomainObject.Predmet.StrankaListNazivFormated_1">
      <item>FINA Regionalni centar Zagreb</item>
      <item>Maja Gado</item>
    </derivirana_varijabla>
  </DomainObject.Predmet.StrankaListNazivFormated>
  <DomainObject.Predmet.StrankaListNazivFormatedOIB>
    <izvorni_sadrzaj>
      <item>FINA Regionalni centar Zagreb, OIB 85821130368</item>
      <item>Maja Gado, OIB 25975645236</item>
    </izvorni_sadrzaj>
    <derivirana_varijabla naziv="DomainObject.Predmet.StrankaListNazivFormatedOIB_1">
      <item>FINA Regionalni centar Zagreb, OIB 85821130368</item>
      <item>Maja Gado, OIB 25975645236</item>
    </derivirana_varijabla>
  </DomainObject.Predmet.StrankaListNazivFormatedOIB>
  <DomainObject.Predmet.ProtuStrankaListFormated>
    <izvorni_sadrzaj>
      <item>AGRO LIBER d.o.o. zastupanog po punomoćniku Maja Gado</item>
    </izvorni_sadrzaj>
    <derivirana_varijabla naziv="DomainObject.Predmet.ProtuStrankaListFormated_1">
      <item>AGRO LIBER d.o.o. zastupanog po punomoćniku Maja Gado</item>
    </derivirana_varijabla>
  </DomainObject.Predmet.ProtuStrankaListFormated>
  <DomainObject.Predmet.ProtuStrankaListFormatedOIB>
    <izvorni_sadrzaj>
      <item>AGRO LIBER d.o.o., OIB 52618573026 zastupanog po punomoćniku Maja Gado</item>
    </izvorni_sadrzaj>
    <derivirana_varijabla naziv="DomainObject.Predmet.ProtuStrankaListFormatedOIB_1">
      <item>AGRO LIBER d.o.o., OIB 52618573026 zastupanog po punomoćniku Maja Gado</item>
    </derivirana_varijabla>
  </DomainObject.Predmet.ProtuStrankaListFormatedOIB>
  <DomainObject.Predmet.ProtuStrankaListFormatedWithAdress>
    <izvorni_sadrzaj>
      <item>AGRO LIBER d.o.o., Ivana Lackovića Croate 12, 10000 Zagreb zastupanog po punomoćniku Maja Gado</item>
    </izvorni_sadrzaj>
    <derivirana_varijabla naziv="DomainObject.Predmet.ProtuStrankaListFormatedWithAdress_1">
      <item>AGRO LIBER d.o.o., Ivana Lackovića Croate 12, 10000 Zagreb zastupanog po punomoćniku Maja Gado</item>
    </derivirana_varijabla>
  </DomainObject.Predmet.ProtuStrankaListFormatedWithAdress>
  <DomainObject.Predmet.ProtuStrankaListFormatedWithAdressOIB>
    <izvorni_sadrzaj>
      <item>AGRO LIBER d.o.o., OIB 52618573026, Ivana Lackovića Croate 12, 10000 Zagreb zastupanog po punomoćniku Maja Gado</item>
    </izvorni_sadrzaj>
    <derivirana_varijabla naziv="DomainObject.Predmet.ProtuStrankaListFormatedWithAdressOIB_1">
      <item>AGRO LIBER d.o.o., OIB 52618573026, Ivana Lackovića Croate 12, 10000 Zagreb zastupanog po punomoćniku Maja Gado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>
      <item>Maja Gado punomoćnica sudionika u postupku AGRO LIBER d.o.o.</item>
    </izvorni_sadrzaj>
    <derivirana_varijabla naziv="DomainObject.Predmet.OstaliListFormated_1">
      <item>Maja Gado punomoćnica sudionika u postupku AGRO LIBER d.o.o.</item>
    </derivirana_varijabla>
  </DomainObject.Predmet.OstaliListFormated>
  <DomainObject.Predmet.OstaliListFormatedOIB>
    <izvorni_sadrzaj>
      <item>Maja Gado, OIB 25975645236 punomoćnica sudionika u postupku AGRO LIBER d.o.o.</item>
    </izvorni_sadrzaj>
    <derivirana_varijabla naziv="DomainObject.Predmet.OstaliListFormatedOIB_1">
      <item>Maja Gado, OIB 25975645236 punomoćnica sudionika u postupku AGRO LIBER d.o.o.</item>
    </derivirana_varijabla>
  </DomainObject.Predmet.OstaliListFormatedOIB>
  <DomainObject.Predmet.OstaliListFormatedWithAdress>
    <izvorni_sadrzaj>
      <item>Maja Gado, Ul. D. Pejačević 220, 31512 Feričanci punomoćnica sudionika u postupku AGRO LIBER d.o.o.</item>
    </izvorni_sadrzaj>
    <derivirana_varijabla naziv="DomainObject.Predmet.OstaliListFormatedWithAdress_1">
      <item>Maja Gado, Ul. D. Pejačević 220, 31512 Feričanci punomoćnica sudionika u postupku AGRO LIBER d.o.o.</item>
    </derivirana_varijabla>
  </DomainObject.Predmet.OstaliListFormatedWithAdress>
  <DomainObject.Predmet.OstaliListFormatedWithAdressOIB>
    <izvorni_sadrzaj>
      <item>Maja Gado, OIB 25975645236, Ul. D. Pejačević 220, 31512 Feričanci punomoćnica sudionika u postupku AGRO LIBER d.o.o.</item>
    </izvorni_sadrzaj>
    <derivirana_varijabla naziv="DomainObject.Predmet.OstaliListFormatedWithAdressOIB_1">
      <item>Maja Gado, OIB 25975645236, Ul. D. Pejačević 220, 31512 Feričanci punomoćnica sudionika u postupku AGRO LIBER d.o.o.</item>
    </derivirana_varijabla>
  </DomainObject.Predmet.OstaliListFormatedWithAdressOIB>
  <DomainObject.Predmet.OstaliListNazivFormated>
    <izvorni_sadrzaj>
      <item>Maja Gado</item>
    </izvorni_sadrzaj>
    <derivirana_varijabla naziv="DomainObject.Predmet.OstaliListNazivFormated_1">
      <item>Maja Gado</item>
    </derivirana_varijabla>
  </DomainObject.Predmet.OstaliListNazivFormated>
  <DomainObject.Predmet.OstaliListNazivFormatedOIB>
    <izvorni_sadrzaj>
      <item>Maja Gado, OIB 25975645236</item>
    </izvorni_sadrzaj>
    <derivirana_varijabla naziv="DomainObject.Predmet.OstaliListNazivFormatedOIB_1">
      <item>Maja Gado, OIB 25975645236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LIBER d.o.o.</item>
      <item>FINA Regionalni centar Zagreb</item>
      <item>Maja Gado</item>
      <item>Maja Gado</item>
    </izvorni_sadrzaj>
    <derivirana_varijabla naziv="DomainObject.Predmet.SudioniciListNaziv_1">
      <item>AGRO LIBER d.o.o.</item>
      <item>FINA Regionalni centar Zagreb</item>
      <item>Maja Gado</item>
      <item>Maja Gado</item>
    </derivirana_varijabla>
  </DomainObject.Predmet.SudioniciListNaziv>
  <DomainObject.Predmet.SudioniciListAdressOIB>
    <izvorni_sadrzaj>
      <item>AGRO LIBER d.o.o., OIB 52618573026, Ivana Lackovića Croate 12,10000 Zagreb</item>
      <item>FINA Regionalni centar Zagreb, OIB 85821130368, Trg svibanjskih žrtava 1995. 1,10000 Zagreb</item>
      <item>Maja Gado, OIB 25975645236, Ul. D. Pejačević 220,31512 Feričanci</item>
      <item>Maja Gado, OIB 25975645236, Vladimira Nazora 65,31511 Đurđenovac</item>
    </izvorni_sadrzaj>
    <derivirana_varijabla naziv="DomainObject.Predmet.SudioniciListAdressOIB_1">
      <item>AGRO LIBER d.o.o., OIB 52618573026, Ivana Lackovića Croate 12,10000 Zagreb</item>
      <item>FINA Regionalni centar Zagreb, OIB 85821130368, Trg svibanjskih žrtava 1995. 1,10000 Zagreb</item>
      <item>Maja Gado, OIB 25975645236, Ul. D. Pejačević 220,31512 Feričanci</item>
      <item>Maja Gado, OIB 25975645236, Vladimira Nazora 65,31511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52618573026</item>
      <item>, OIB 85821130368</item>
      <item>, OIB 25975645236</item>
      <item>, OIB 25975645236</item>
    </izvorni_sadrzaj>
    <derivirana_varijabla naziv="DomainObject.Predmet.SudioniciListNazivOIB_1">
      <item>, OIB 52618573026</item>
      <item>, OIB 85821130368</item>
      <item>, OIB 25975645236</item>
      <item>, OIB 25975645236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St-2396/2017-36</izvorni_sadrzaj>
    <derivirana_varijabla naziv="DomainObject.PredzadnjaOdlukaIzPredmeta.Oznaka_1">St-2396/2017-36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661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2019-02-08T09:24:00Z</dcterms:created>
  <dc:creator>Monika Grbac</dc:creator>
  <cp:lastModifiedBy>Monika Grbac</cp:lastModifiedBy>
  <cp:lastPrinted>2019-02-08T09:25:00Z</cp:lastPrinted>
  <dcterms:modified xmlns:xsi="http://www.w3.org/2001/XMLSchema-instance" xsi:type="dcterms:W3CDTF">2019-02-08T09:25:00Z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(st-2396-17.docx)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