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921b" w14:paraId="10c921b" w:rsidRDefault="006B542D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1</w:t>
      </w:r>
      <w:r w:rsidR="007A75CE" w:rsidRPr="00BF11A3">
        <w:rPr>
          <w:szCs w:val="24"/>
        </w:rPr>
        <w:t xml:space="preserve"> </w:t>
      </w:r>
      <w:r w:rsidR="00976596" w:rsidRPr="00BF11A3">
        <w:rPr>
          <w:szCs w:val="24"/>
        </w:rPr>
        <w:t>St-</w:t>
      </w:r>
      <w:r w:rsidR="00AE15EE">
        <w:rPr>
          <w:szCs w:val="24"/>
        </w:rPr>
        <w:t>283/17-4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 xml:space="preserve">Trgovački sud u Varaždinu po </w:t>
      </w:r>
      <w:r w:rsidR="00E3270E">
        <w:t>sudskoj savjetnici toga suda</w:t>
      </w:r>
      <w:r w:rsidR="000571E3" w:rsidRPr="00BF11A3">
        <w:t xml:space="preserve"> </w:t>
      </w:r>
      <w:r w:rsidR="00E3270E">
        <w:t>Janji Topol</w:t>
      </w:r>
      <w:r w:rsidR="000571E3" w:rsidRPr="00BF11A3">
        <w:t>, u</w:t>
      </w:r>
      <w:r w:rsidR="00164055">
        <w:t xml:space="preserve"> stečajnom</w:t>
      </w:r>
      <w:r w:rsidR="000571E3" w:rsidRPr="00BF11A3">
        <w:t xml:space="preserve">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</w:t>
      </w:r>
      <w:r w:rsidR="00AE15EE">
        <w:t xml:space="preserve"> UDRUGA ZA POTICANJE ZDRAVOG ŽIVOTA "ZDRAVLJAK", Ivanec, Ulica Vladimira Nazora 2, OIB: 53865830516</w:t>
      </w:r>
      <w:r w:rsidR="000571E3" w:rsidRPr="00BF11A3">
        <w:t xml:space="preserve">, dana </w:t>
      </w:r>
      <w:r w:rsidR="00AE15EE">
        <w:t>7. kolovoza 2017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 xml:space="preserve">Otvara se </w:t>
      </w:r>
      <w:r w:rsidR="00AE15EE">
        <w:rPr>
          <w:szCs w:val="24"/>
        </w:rPr>
        <w:t xml:space="preserve">skraćeni </w:t>
      </w:r>
      <w:r w:rsidR="007A75CE" w:rsidRPr="00BF11A3">
        <w:rPr>
          <w:szCs w:val="24"/>
        </w:rPr>
        <w:t>stečajni postupak nad stečajnim dužnikom</w:t>
      </w:r>
      <w:r w:rsidR="00AE15EE">
        <w:t xml:space="preserve"> UDRUGA ZA POTICANJE ZDRAVOG ŽIVOTA "ZDRAVLJAK", Ivanec, Ulica Vladimira Nazora 2, OIB: 53865830516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AE15EE">
        <w:rPr>
          <w:szCs w:val="24"/>
        </w:rPr>
        <w:t>7. kolovoza 2017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AE15EE">
        <w:rPr>
          <w:szCs w:val="24"/>
        </w:rPr>
        <w:t>13,00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>Zaključuje se</w:t>
      </w:r>
      <w:r w:rsidR="00AE15EE">
        <w:rPr>
          <w:szCs w:val="24"/>
        </w:rPr>
        <w:t xml:space="preserve"> skraćeni</w:t>
      </w:r>
      <w:r w:rsidR="007A75CE" w:rsidRPr="00BF11A3">
        <w:rPr>
          <w:szCs w:val="24"/>
        </w:rPr>
        <w:t xml:space="preserve"> stečajni postupak nad stečajnim dužnikom</w:t>
      </w:r>
      <w:r w:rsidR="00AE15EE">
        <w:t xml:space="preserve"> UDRUGA ZA POTICANJE ZDRAVOG ŽIVOTA "ZDRAVLJAK", Ivanec, Ulica Vladimira Nazora 2, OIB: 53865830516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164055">
        <w:t>Irena Pikija, Varaždin, Trakošćanska 18</w:t>
      </w:r>
      <w:r w:rsidR="00253546" w:rsidRPr="00253546">
        <w:t>, OIB:</w:t>
      </w:r>
      <w:r w:rsidR="00164055">
        <w:t xml:space="preserve"> 10075192446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164055">
        <w:rPr>
          <w:szCs w:val="24"/>
        </w:rPr>
        <w:t>O</w:t>
      </w:r>
      <w:r w:rsidR="007A75CE" w:rsidRPr="00BF11A3">
        <w:rPr>
          <w:szCs w:val="24"/>
        </w:rPr>
        <w:t>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AE15EE">
        <w:t>UDRUGA ZA POTICANJE ZDRAVOG ŽIVOTA "ZDRAVLJAK", Ivanec, Ulica Vladimira Nazora 2, OIB: 53865830516</w:t>
      </w:r>
      <w:r w:rsidR="00964C7D" w:rsidRPr="00BF11A3">
        <w:rPr>
          <w:szCs w:val="24"/>
        </w:rPr>
        <w:t xml:space="preserve">, </w:t>
      </w:r>
      <w:r w:rsidR="00AE15EE">
        <w:rPr>
          <w:szCs w:val="24"/>
        </w:rPr>
        <w:t>bit će brisan iz R</w:t>
      </w:r>
      <w:r w:rsidR="007A75CE" w:rsidRPr="00BF11A3">
        <w:rPr>
          <w:szCs w:val="24"/>
        </w:rPr>
        <w:t>egistra</w:t>
      </w:r>
      <w:r w:rsidR="004F79DE">
        <w:rPr>
          <w:szCs w:val="24"/>
        </w:rPr>
        <w:t xml:space="preserve"> udruga</w:t>
      </w:r>
      <w:r w:rsidR="007A75CE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F64683" w:rsidP="00CE3446" w:rsidR="00F64683" w:rsidRPr="00BF11A3">
      <w:pPr>
        <w:jc w:val="both"/>
        <w:rPr>
          <w:szCs w:val="24"/>
        </w:rPr>
      </w:pPr>
    </w:p>
    <w:p w:rsidRDefault="00E3270E" w:rsidP="00E3270E" w:rsidR="00E3270E">
      <w:pPr>
        <w:ind w:firstLine="708"/>
        <w:jc w:val="both"/>
      </w:pPr>
      <w:r>
        <w:t xml:space="preserve">Financijska agencija podnijela je </w:t>
      </w:r>
      <w:r w:rsidR="00164055">
        <w:t>22. svibnja</w:t>
      </w:r>
      <w:r>
        <w:t xml:space="preserve"> 2017.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E3270E" w:rsidP="00E3270E" w:rsidR="00E3270E"/>
    <w:p w:rsidRDefault="00E3270E" w:rsidP="00E3270E" w:rsidR="00E3270E">
      <w:pPr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571E3" w:rsidP="00E3270E" w:rsidR="000571E3" w:rsidRPr="00BF11A3">
      <w:pPr>
        <w:jc w:val="both"/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AE15EE">
        <w:rPr>
          <w:szCs w:val="24"/>
        </w:rPr>
        <w:t>7. kolovoza 2017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AE15EE" w:rsidP="00964C7D" w:rsidR="007A75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64055">
        <w:rPr>
          <w:szCs w:val="24"/>
        </w:rPr>
        <w:t xml:space="preserve">    </w:t>
      </w:r>
      <w:r w:rsidR="007A75CE" w:rsidRPr="00BF11A3">
        <w:rPr>
          <w:szCs w:val="24"/>
        </w:rPr>
        <w:t xml:space="preserve"> </w:t>
      </w:r>
      <w:r w:rsidR="00164055">
        <w:rPr>
          <w:szCs w:val="24"/>
        </w:rPr>
        <w:t xml:space="preserve">  </w:t>
      </w:r>
      <w:r>
        <w:rPr>
          <w:szCs w:val="24"/>
        </w:rPr>
        <w:t>Sudska savjetnica</w:t>
      </w:r>
    </w:p>
    <w:p w:rsidRDefault="00F64683" w:rsidP="00964C7D" w:rsidR="00F64683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1B52FA" w:rsidR="001B52FA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</w:t>
      </w:r>
      <w:r w:rsidR="00F64683">
        <w:rPr>
          <w:szCs w:val="24"/>
        </w:rPr>
        <w:t xml:space="preserve">     </w:t>
      </w:r>
      <w:r w:rsidR="00AE15EE">
        <w:rPr>
          <w:szCs w:val="24"/>
        </w:rPr>
        <w:t>Janja Topol</w:t>
      </w:r>
      <w:r w:rsidR="00843AAB">
        <w:rPr>
          <w:szCs w:val="24"/>
        </w:rPr>
        <w:t>, v.r.</w:t>
      </w:r>
    </w:p>
    <w:p w:rsidRDefault="00843AAB" w:rsidP="00843AAB" w:rsidR="00843AAB" w:rsidRPr="005F7637">
      <w:pPr>
        <w:jc w:val="both"/>
        <w:rPr>
          <w:szCs w:val="24"/>
        </w:rPr>
      </w:pPr>
    </w:p>
    <w:p w:rsidRDefault="00843AAB" w:rsidP="00843AAB" w:rsidR="00843AAB" w:rsidRPr="005F7637">
      <w:pPr>
        <w:ind w:left="4956"/>
        <w:jc w:val="both"/>
        <w:rPr>
          <w:szCs w:val="24"/>
        </w:rPr>
      </w:pPr>
      <w:r w:rsidRPr="005F7637">
        <w:rPr>
          <w:szCs w:val="24"/>
        </w:rPr>
        <w:t>Za točnost otpravka – ovlašteni službenik:</w:t>
      </w:r>
    </w:p>
    <w:p w:rsidRDefault="00F64683" w:rsidP="001B52FA" w:rsidR="00F64683" w:rsidRPr="00BF11A3">
      <w:pPr>
        <w:rPr>
          <w:szCs w:val="24"/>
        </w:rPr>
      </w:pPr>
    </w:p>
    <w:p w:rsidRDefault="00F64683" w:rsidP="00964C7D" w:rsidR="00F64683">
      <w:pPr>
        <w:rPr>
          <w:szCs w:val="24"/>
        </w:rPr>
      </w:pPr>
    </w:p>
    <w:p w:rsidRDefault="00843AAB" w:rsidP="00964C7D" w:rsidR="00843AAB">
      <w:pPr>
        <w:rPr>
          <w:szCs w:val="24"/>
        </w:rPr>
      </w:pPr>
    </w:p>
    <w:p w:rsidRDefault="00843AAB" w:rsidP="00964C7D" w:rsidR="00843AAB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Protiv ovoga rješenja može se podnijeti žalba u roku od osam dana</w:t>
      </w:r>
      <w:r w:rsidR="006B542D">
        <w:rPr>
          <w:szCs w:val="24"/>
        </w:rPr>
        <w:t>, a</w:t>
      </w:r>
      <w:r w:rsidRPr="00BF11A3">
        <w:rPr>
          <w:szCs w:val="24"/>
        </w:rPr>
        <w:t xml:space="preserve"> nakon isteka osam dana od njegove objave </w:t>
      </w:r>
      <w:r w:rsidR="00F64683">
        <w:rPr>
          <w:szCs w:val="24"/>
        </w:rPr>
        <w:t>na e-O</w:t>
      </w:r>
      <w:r w:rsidR="00CF63B6" w:rsidRPr="00BF11A3">
        <w:rPr>
          <w:szCs w:val="24"/>
        </w:rPr>
        <w:t>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</w:t>
      </w:r>
      <w:r w:rsidR="00E3270E">
        <w:rPr>
          <w:szCs w:val="24"/>
        </w:rPr>
        <w:t xml:space="preserve">suda, </w:t>
      </w:r>
      <w:r w:rsidR="006B542D">
        <w:rPr>
          <w:szCs w:val="24"/>
        </w:rPr>
        <w:t>o kojoj odlučuje sudac pojedinac ovoga suda</w:t>
      </w:r>
      <w:r w:rsidRPr="00BF11A3">
        <w:rPr>
          <w:szCs w:val="24"/>
        </w:rPr>
        <w:t xml:space="preserve">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Protiv točke I</w:t>
      </w:r>
      <w:r w:rsidR="00E3270E">
        <w:rPr>
          <w:szCs w:val="24"/>
        </w:rPr>
        <w:t>.</w:t>
      </w:r>
      <w:r w:rsidRPr="00BF11A3">
        <w:rPr>
          <w:szCs w:val="24"/>
        </w:rPr>
        <w:t xml:space="preserve">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164055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  <w:r w:rsidR="00164055">
        <w:t>,</w:t>
      </w:r>
    </w:p>
    <w:p w:rsidRDefault="00836343" w:rsidP="00164055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  <w:r w:rsidR="00AE15EE">
        <w:t>,</w:t>
      </w:r>
    </w:p>
    <w:p w:rsidRDefault="00AE3548" w:rsidP="00164055" w:rsidR="00836343" w:rsidRPr="00BF11A3">
      <w:pPr>
        <w:numPr>
          <w:ilvl w:val="0"/>
          <w:numId w:val="1"/>
        </w:numPr>
        <w:jc w:val="both"/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164055">
        <w:t xml:space="preserve">UDRUGA ZA POTICANJE ZDRAVOG ŽIVOTA "ZDRAVLJAK", Ivanec, Ulica Vladimira Nazora 2, </w:t>
      </w:r>
    </w:p>
    <w:p w:rsidRDefault="00253546" w:rsidP="00164055" w:rsidR="00253546" w:rsidRPr="00253546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253546">
        <w:rPr>
          <w:szCs w:val="24"/>
        </w:rPr>
        <w:t>Ured državne uprave u Varaždinskoj županiji, Varaždin, Stanka Vraza 4, Registar udruga (odmah i nakon pravomoćnosti)</w:t>
      </w:r>
      <w:r w:rsidR="00164055">
        <w:rPr>
          <w:szCs w:val="24"/>
        </w:rPr>
        <w:t>,</w:t>
      </w:r>
      <w:r w:rsidRPr="00253546">
        <w:rPr>
          <w:szCs w:val="24"/>
        </w:rPr>
        <w:t xml:space="preserve"> </w:t>
      </w:r>
    </w:p>
    <w:p w:rsidRDefault="00DF4B3F" w:rsidP="00164055" w:rsidR="00DF4B3F" w:rsidRPr="00BF11A3">
      <w:pPr>
        <w:numPr>
          <w:ilvl w:val="0"/>
          <w:numId w:val="1"/>
        </w:numPr>
        <w:jc w:val="both"/>
        <w:rPr>
          <w:szCs w:val="24"/>
        </w:rPr>
      </w:pPr>
      <w:r w:rsidRPr="00BF11A3">
        <w:rPr>
          <w:szCs w:val="24"/>
        </w:rPr>
        <w:t xml:space="preserve">Ministarstvo financija, Porezna uprava, Područni ured </w:t>
      </w:r>
      <w:r w:rsidR="004F79DE">
        <w:rPr>
          <w:szCs w:val="24"/>
        </w:rPr>
        <w:t>Varaždin</w:t>
      </w:r>
      <w:r w:rsidR="00B625D1" w:rsidRPr="00BF11A3">
        <w:rPr>
          <w:szCs w:val="24"/>
        </w:rPr>
        <w:t xml:space="preserve">, </w:t>
      </w:r>
      <w:r w:rsidR="00164055">
        <w:rPr>
          <w:szCs w:val="24"/>
        </w:rPr>
        <w:t>Ispostava Ivanec, Đure Arnolda 11,</w:t>
      </w:r>
    </w:p>
    <w:p w:rsidRDefault="00DF4B3F" w:rsidP="00164055" w:rsidR="007A75CE" w:rsidRPr="00BF11A3">
      <w:pPr>
        <w:numPr>
          <w:ilvl w:val="0"/>
          <w:numId w:val="1"/>
        </w:numPr>
        <w:jc w:val="both"/>
        <w:rPr>
          <w:szCs w:val="24"/>
        </w:rPr>
      </w:pPr>
      <w:r w:rsidRPr="00BF11A3">
        <w:rPr>
          <w:szCs w:val="24"/>
        </w:rPr>
        <w:t xml:space="preserve">Stečajni upravitelj </w:t>
      </w:r>
      <w:r w:rsidR="00164055">
        <w:rPr>
          <w:szCs w:val="24"/>
        </w:rPr>
        <w:t>Irena Pikija, Varaždin, Trakošćanska 18,</w:t>
      </w:r>
    </w:p>
    <w:p w:rsidRDefault="00AE15EE" w:rsidP="00164055" w:rsidR="00CF63B6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e-O</w:t>
      </w:r>
      <w:r w:rsidR="00CF63B6" w:rsidRPr="00BF11A3">
        <w:rPr>
          <w:szCs w:val="24"/>
        </w:rPr>
        <w:t>glasna ploča suda</w:t>
      </w:r>
    </w:p>
    <w:p w:rsidRDefault="007A75CE" w:rsidP="00964C7D" w:rsidR="007A75CE">
      <w:pPr>
        <w:rPr>
          <w:szCs w:val="24"/>
        </w:rPr>
      </w:pPr>
    </w:p>
    <w:p w:rsidRDefault="00F64683" w:rsidP="00964C7D" w:rsidR="00F64683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9EF" w:rsidP="007A75CE" w:rsidR="001E79EF">
      <w:r>
        <w:separator/>
      </w:r>
    </w:p>
  </w:endnote>
  <w:endnote w:id="0" w:type="continuationSeparator">
    <w:p w:rsidRDefault="001E79EF" w:rsidP="007A75CE" w:rsidR="001E7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9EF" w:rsidP="007A75CE" w:rsidR="001E79EF">
      <w:r>
        <w:separator/>
      </w:r>
    </w:p>
  </w:footnote>
  <w:footnote w:id="0" w:type="continuationSeparator">
    <w:p w:rsidRDefault="001E79EF" w:rsidP="007A75CE" w:rsidR="001E7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52E3">
      <w:rPr>
        <w:noProof/>
      </w:rPr>
      <w:t>2</w:t>
    </w:r>
    <w:r>
      <w:fldChar w:fldCharType="end"/>
    </w:r>
  </w:p>
  <w:p w:rsidRDefault="006B542D" w:rsidP="009E6198" w:rsidR="009E6198" w:rsidRPr="00BF11A3">
    <w:pPr>
      <w:jc w:val="right"/>
    </w:pPr>
    <w:r>
      <w:t>Poslovni broj: 1</w:t>
    </w:r>
    <w:r w:rsidR="00976596" w:rsidRPr="00BF11A3">
      <w:t xml:space="preserve"> St-</w:t>
    </w:r>
    <w:r w:rsidR="00AE15EE">
      <w:t>283/17-4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113A"/>
    <w:rsid w:val="00064E14"/>
    <w:rsid w:val="00066F97"/>
    <w:rsid w:val="00081BF9"/>
    <w:rsid w:val="000B15A6"/>
    <w:rsid w:val="000E1119"/>
    <w:rsid w:val="000F5C1A"/>
    <w:rsid w:val="0013268D"/>
    <w:rsid w:val="00164055"/>
    <w:rsid w:val="001B52FA"/>
    <w:rsid w:val="001D2D22"/>
    <w:rsid w:val="001E2F99"/>
    <w:rsid w:val="001E7157"/>
    <w:rsid w:val="001E79EF"/>
    <w:rsid w:val="002254FE"/>
    <w:rsid w:val="00253546"/>
    <w:rsid w:val="00255595"/>
    <w:rsid w:val="002A2B19"/>
    <w:rsid w:val="002A6059"/>
    <w:rsid w:val="00351AF0"/>
    <w:rsid w:val="003732E8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4F79DE"/>
    <w:rsid w:val="00525276"/>
    <w:rsid w:val="00531356"/>
    <w:rsid w:val="00550447"/>
    <w:rsid w:val="00581316"/>
    <w:rsid w:val="005B2BAA"/>
    <w:rsid w:val="005B616A"/>
    <w:rsid w:val="005C2F3D"/>
    <w:rsid w:val="005E243D"/>
    <w:rsid w:val="006040F5"/>
    <w:rsid w:val="0063224D"/>
    <w:rsid w:val="006523AF"/>
    <w:rsid w:val="0068190F"/>
    <w:rsid w:val="00693CD2"/>
    <w:rsid w:val="006B26FE"/>
    <w:rsid w:val="006B542D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3AAB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152E3"/>
    <w:rsid w:val="00A56BA2"/>
    <w:rsid w:val="00A80348"/>
    <w:rsid w:val="00A92369"/>
    <w:rsid w:val="00AA0A21"/>
    <w:rsid w:val="00AC5AD3"/>
    <w:rsid w:val="00AE15EE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398E"/>
    <w:rsid w:val="00D65D0F"/>
    <w:rsid w:val="00D7256A"/>
    <w:rsid w:val="00DB4EB7"/>
    <w:rsid w:val="00DF2415"/>
    <w:rsid w:val="00DF4B3F"/>
    <w:rsid w:val="00E10388"/>
    <w:rsid w:val="00E22A82"/>
    <w:rsid w:val="00E3270E"/>
    <w:rsid w:val="00E522E3"/>
    <w:rsid w:val="00E52E48"/>
    <w:rsid w:val="00EA5D61"/>
    <w:rsid w:val="00F0497A"/>
    <w:rsid w:val="00F06773"/>
    <w:rsid w:val="00F12C71"/>
    <w:rsid w:val="00F50578"/>
    <w:rsid w:val="00F64683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2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2E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2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2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2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2E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2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2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POTICANJE ZDRAVOG ŽIVOTA "ZDRAVLJAK"</izvorni_sadrzaj>
    <derivirana_varijabla naziv="DomainObject.Predmet.ProtustrankaFormated_1">  UDRUGA ZA POTICANJE ZDRAVOG ŽIVOTA "ZDRAVLJAK"</derivirana_varijabla>
  </DomainObject.Predmet.ProtustrankaFormated>
  <DomainObject.Predmet.ProtustrankaFormatedOIB>
    <izvorni_sadrzaj>  UDRUGA ZA POTICANJE ZDRAVOG ŽIVOTA "ZDRAVLJAK", OIB 53865830516</izvorni_sadrzaj>
    <derivirana_varijabla naziv="DomainObject.Predmet.ProtustrankaFormatedOIB_1">  UDRUGA ZA POTICANJE ZDRAVOG ŽIVOTA "ZDRAVLJAK", OIB 53865830516</derivirana_varijabla>
  </DomainObject.Predmet.ProtustrankaFormatedOIB>
  <DomainObject.Predmet.ProtustrankaFormatedWithAdress>
    <izvorni_sadrzaj> UDRUGA ZA POTICANJE ZDRAVOG ŽIVOTA "ZDRAVLJAK", Ulica Vladimira Nazora 2, 42240 Ivanec</izvorni_sadrzaj>
    <derivirana_varijabla naziv="DomainObject.Predmet.ProtustrankaFormatedWithAdress_1"> UDRUGA ZA POTICANJE ZDRAVOG ŽIVOTA "ZDRAVLJAK", Ulica Vladimira Nazora 2, 42240 Ivanec</derivirana_varijabla>
  </DomainObject.Predmet.ProtustrankaFormatedWithAdress>
  <DomainObject.Predmet.ProtustrankaFormatedWithAdressOIB>
    <izvorni_sadrzaj> UDRUGA ZA POTICANJE ZDRAVOG ŽIVOTA "ZDRAVLJAK", OIB 53865830516, Ulica Vladimira Nazora 2, 42240 Ivanec</izvorni_sadrzaj>
    <derivirana_varijabla naziv="DomainObject.Predmet.ProtustrankaFormatedWithAdressOIB_1"> UDRUGA ZA POTICANJE ZDRAVOG ŽIVOTA "ZDRAVLJAK", OIB 53865830516, Ulica Vladimira Nazora 2, 42240 Ivanec</derivirana_varijabla>
  </DomainObject.Predmet.ProtustrankaFormatedWithAdressOIB>
  <DomainObject.Predmet.ProtustrankaWithAdress>
    <izvorni_sadrzaj>UDRUGA ZA POTICANJE ZDRAVOG ŽIVOTA "ZDRAVLJAK" Ulica Vladimira Nazora 2, 42240 Ivanec</izvorni_sadrzaj>
    <derivirana_varijabla naziv="DomainObject.Predmet.ProtustrankaWithAdress_1">UDRUGA ZA POTICANJE ZDRAVOG ŽIVOTA "ZDRAVLJAK" Ulica Vladimira Nazora 2, 42240 Ivanec</derivirana_varijabla>
  </DomainObject.Predmet.ProtustrankaWithAdress>
  <DomainObject.Predmet.ProtustrankaWithAdressOIB>
    <izvorni_sadrzaj>UDRUGA ZA POTICANJE ZDRAVOG ŽIVOTA "ZDRAVLJAK", OIB 53865830516, Ulica Vladimira Nazora 2, 42240 Ivanec</izvorni_sadrzaj>
    <derivirana_varijabla naziv="DomainObject.Predmet.ProtustrankaWithAdressOIB_1">UDRUGA ZA POTICANJE ZDRAVOG ŽIVOTA "ZDRAVLJAK", OIB 53865830516, Ulica Vladimira Nazora 2, 42240 Ivanec</derivirana_varijabla>
  </DomainObject.Predmet.ProtustrankaWithAdressOIB>
  <DomainObject.Predmet.ProtustrankaNazivFormated>
    <izvorni_sadrzaj>UDRUGA ZA POTICANJE ZDRAVOG ŽIVOTA "ZDRAVLJAK"</izvorni_sadrzaj>
    <derivirana_varijabla naziv="DomainObject.Predmet.ProtustrankaNazivFormated_1">UDRUGA ZA POTICANJE ZDRAVOG ŽIVOTA "ZDRAVLJAK"</derivirana_varijabla>
  </DomainObject.Predmet.ProtustrankaNazivFormated>
  <DomainObject.Predmet.ProtustrankaNazivFormatedOIB>
    <izvorni_sadrzaj>UDRUGA ZA POTICANJE ZDRAVOG ŽIVOTA "ZDRAVLJAK", OIB 53865830516</izvorni_sadrzaj>
    <derivirana_varijabla naziv="DomainObject.Predmet.ProtustrankaNazivFormatedOIB_1">UDRUGA ZA POTICANJE ZDRAVOG ŽIVOTA "ZDRAVLJAK", OIB 53865830516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42713.05</izvorni_sadrzaj>
    <derivirana_varijabla naziv="DomainObject.Predmet.TrenutnaVrijednost_1">42713.05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POTICANJE ZDRAVOG ŽIVOTA "ZDRAVLJAK"</item>
    </izvorni_sadrzaj>
    <derivirana_varijabla naziv="DomainObject.Predmet.ProtuStrankaListFormated_1">
      <item>UDRUGA ZA POTICANJE ZDRAVOG ŽIVOTA "ZDRAVLJAK"</item>
    </derivirana_varijabla>
  </DomainObject.Predmet.ProtuStrankaListFormated>
  <DomainObject.Predmet.ProtuStrankaListFormatedOIB>
    <izvorni_sadrzaj>
      <item>UDRUGA ZA POTICANJE ZDRAVOG ŽIVOTA "ZDRAVLJAK", OIB 53865830516</item>
    </izvorni_sadrzaj>
    <derivirana_varijabla naziv="DomainObject.Predmet.ProtuStrankaListFormatedOIB_1">
      <item>UDRUGA ZA POTICANJE ZDRAVOG ŽIVOTA "ZDRAVLJAK", OIB 53865830516</item>
    </derivirana_varijabla>
  </DomainObject.Predmet.ProtuStrankaListFormatedOIB>
  <DomainObject.Predmet.ProtuStrankaListFormatedWithAdress>
    <izvorni_sadrzaj>
      <item>UDRUGA ZA POTICANJE ZDRAVOG ŽIVOTA "ZDRAVLJAK", Ulica Vladimira Nazora 2, 42240 Ivanec</item>
    </izvorni_sadrzaj>
    <derivirana_varijabla naziv="DomainObject.Predmet.ProtuStrankaListFormatedWithAdress_1">
      <item>UDRUGA ZA POTICANJE ZDRAVOG ŽIVOTA "ZDRAVLJAK", Ulica Vladimira Nazora 2, 42240 Ivanec</item>
    </derivirana_varijabla>
  </DomainObject.Predmet.ProtuStrankaListFormatedWithAdress>
  <DomainObject.Predmet.ProtuStrankaListFormatedWithAdressOIB>
    <izvorni_sadrzaj>
      <item>UDRUGA ZA POTICANJE ZDRAVOG ŽIVOTA "ZDRAVLJAK", OIB 53865830516, Ulica Vladimira Nazora 2, 42240 Ivanec</item>
    </izvorni_sadrzaj>
    <derivirana_varijabla naziv="DomainObject.Predmet.ProtuStrankaListFormatedWithAdressOIB_1">
      <item>UDRUGA ZA POTICANJE ZDRAVOG ŽIVOTA "ZDRAVLJAK", OIB 53865830516, Ulica Vladimira Nazora 2, 42240 Ivanec</item>
    </derivirana_varijabla>
  </DomainObject.Predmet.ProtuStrankaListFormatedWithAdressOIB>
  <DomainObject.Predmet.ProtuStrankaListNazivFormated>
    <izvorni_sadrzaj>
      <item>UDRUGA ZA POTICANJE ZDRAVOG ŽIVOTA "ZDRAVLJAK"</item>
    </izvorni_sadrzaj>
    <derivirana_varijabla naziv="DomainObject.Predmet.ProtuStrankaListNazivFormated_1">
      <item>UDRUGA ZA POTICANJE ZDRAVOG ŽIVOTA "ZDRAVLJAK"</item>
    </derivirana_varijabla>
  </DomainObject.Predmet.ProtuStrankaListNazivFormated>
  <DomainObject.Predmet.ProtuStrankaListNazivFormatedOIB>
    <izvorni_sadrzaj>
      <item>UDRUGA ZA POTICANJE ZDRAVOG ŽIVOTA "ZDRAVLJAK", OIB 53865830516</item>
    </izvorni_sadrzaj>
    <derivirana_varijabla naziv="DomainObject.Predmet.ProtuStrankaListNazivFormatedOIB_1">
      <item>UDRUGA ZA POTICANJE ZDRAVOG ŽIVOTA "ZDRAVLJAK", OIB 53865830516</item>
    </derivirana_varijabla>
  </DomainObject.Predmet.ProtuStrankaListNazivFormatedOIB>
  <DomainObject.Predmet.OstaliListFormated>
    <izvorni_sadrzaj>
      <item>Ured državne uprave u Varaždinskoj županiji</item>
      <item>e-oglasna ploča</item>
    </izvorni_sadrzaj>
    <derivirana_varijabla naziv="DomainObject.Predmet.OstaliListFormated_1">
      <item>Ured državne uprave u Varaždinskoj županiji</item>
      <item>e-oglasna ploča</item>
    </derivirana_varijabla>
  </DomainObject.Predmet.OstaliListFormated>
  <DomainObject.Predmet.OstaliListFormatedOIB>
    <izvorni_sadrzaj>
      <item>Ured državne uprave u Varaždinskoj županiji</item>
      <item>e-oglasna ploča</item>
    </izvorni_sadrzaj>
    <derivirana_varijabla naziv="DomainObject.Predmet.OstaliListFormatedOIB_1">
      <item>Ured državne uprave u Varaždinskoj županiji</item>
      <item>e-oglasna ploča</item>
    </derivirana_varijabla>
  </DomainObject.Predmet.OstaliListFormatedOIB>
  <DomainObject.Predmet.OstaliListFormatedWithAdress>
    <izvorni_sadrzaj>
      <item>Ured državne uprave u Varaždinskoj županiji</item>
      <item>e-oglasna ploča</item>
    </izvorni_sadrzaj>
    <derivirana_varijabla naziv="DomainObject.Predmet.OstaliListFormatedWithAdress_1">
      <item>Ured državne uprave u Varaždinskoj županiji</item>
      <item>e-oglasna ploča</item>
    </derivirana_varijabla>
  </DomainObject.Predmet.OstaliListFormatedWithAdress>
  <DomainObject.Predmet.OstaliListFormatedWithAdressOIB>
    <izvorni_sadrzaj>
      <item>Ured državne uprave u Varaždinskoj županiji</item>
      <item>e-oglasna ploča</item>
    </izvorni_sadrzaj>
    <derivirana_varijabla naziv="DomainObject.Predmet.OstaliListFormatedWithAdressOIB_1">
      <item>Ured državne uprave u Varaždinskoj županiji</item>
      <item>e-oglasna ploča</item>
    </derivirana_varijabla>
  </DomainObject.Predmet.OstaliListFormatedWithAdressOIB>
  <DomainObject.Predmet.OstaliListNazivFormated>
    <izvorni_sadrzaj>
      <item>Ured državne uprave u Varaždinskoj županiji</item>
      <item>e-oglasna ploča</item>
    </izvorni_sadrzaj>
    <derivirana_varijabla naziv="DomainObject.Predmet.OstaliListNazivFormated_1">
      <item>Ured državne uprave u Varaždinskoj županiji</item>
      <item>e-oglasna ploča</item>
    </derivirana_varijabla>
  </DomainObject.Predmet.OstaliListNazivFormated>
  <DomainObject.Predmet.OstaliListNazivFormatedOIB>
    <izvorni_sadrzaj>
      <item>Ured državne uprave u Varaždinskoj županiji</item>
      <item>e-oglasna ploča</item>
    </izvorni_sadrzaj>
    <derivirana_varijabla naziv="DomainObject.Predmet.OstaliListNazivFormatedOIB_1">
      <item>Ured državne uprave u Varaždinskoj županiji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POTICANJE ZDRAVOG ŽIVOTA "ZDRAVLJAK"</izvorni_sadrzaj>
    <derivirana_varijabla naziv="DomainObject.Predmet.ProtustrankaIDrugi_1">UDRUGA ZA POTICANJE ZDRAVOG ŽIVOTA "ZDRAVLJAK"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ZA POTICANJE ZDRAVOG ŽIVOTA "ZDRAVLJAK", OIB 53865830516, Ulica Vladimira Nazora 2, 42240 Ivanec</izvorni_sadrzaj>
    <derivirana_varijabla naziv="DomainObject.Predmet.ProtustrankaIDrugiAdressOIB_1">UDRUGA ZA POTICANJE ZDRAVOG ŽIVOTA "ZDRAVLJAK", OIB 53865830516, Ulica Vladimira Nazora 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POTICANJE ZDRAVOG ŽIVOTA "ZDRAVLJAK"</item>
      <item>Ured državne uprave u Varaždinskoj županiji</item>
      <item>e-oglasna ploča</item>
    </izvorni_sadrzaj>
    <derivirana_varijabla naziv="DomainObject.Predmet.SudioniciListNaziv_1">
      <item>Financijska agencija</item>
      <item>UDRUGA ZA POTICANJE ZDRAVOG ŽIVOTA "ZDRAVLJAK"</item>
      <item>Ured državne uprave u Varaždinskoj županiji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UDRUGA ZA POTICANJE ZDRAVOG ŽIVOTA "ZDRAVLJAK", OIB 53865830516, Ulica Vladimira Nazora 2,42240 Ivanec</item>
      <item>Ured državne uprave u Varaždinskoj županiji</item>
      <item>e-oglasna ploča</item>
    </izvorni_sadrzaj>
    <derivirana_varijabla naziv="DomainObject.Predmet.SudioniciListAdressOIB_1">
      <item>Financijska agencija, OIB 85821130368, Ulica grada Vukovara 70,10000 Zagreb</item>
      <item>UDRUGA ZA POTICANJE ZDRAVOG ŽIVOTA "ZDRAVLJAK", OIB 53865830516, Ulica Vladimira Nazora 2,42240 Ivanec</item>
      <item>Ured državne uprave u Varaždinskoj županiji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53865830516</item>
      <item>, OIB null</item>
      <item>, OIB null</item>
    </izvorni_sadrzaj>
    <derivirana_varijabla naziv="DomainObject.Predmet.SudioniciListNazivOIB_1">
      <item>, OIB 85821130368</item>
      <item>, OIB 53865830516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1A8B3-D21F-4F5B-8F34-C5DA0C048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2958</properties:Characters>
  <properties:Lines>94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2016-04-08T07:14:00Z</dcterms:created>
  <dc:creator>Ljubica Makovec</dc:creator>
  <cp:lastModifiedBy>Lea Rogina</cp:lastModifiedBy>
  <cp:lastPrinted>2017-08-07T11:56:00Z</cp:lastPrinted>
  <dcterms:modified xmlns:xsi="http://www.w3.org/2001/XMLSchema-instance" xsi:type="dcterms:W3CDTF">2017-08-07T12:06:00Z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