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b1dd" w14:paraId="398b1dd" w:rsidRDefault="003F4073" w:rsidP="003F4073" w:rsidR="003F4073" w:rsidRPr="000044CC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0044CC">
        <w:t>6 St-</w:t>
      </w:r>
      <w:r>
        <w:t>252/16-13</w:t>
      </w:r>
    </w:p>
    <w:p w:rsidRDefault="00A27295" w:rsidP="00BA7DA1" w:rsidR="00A27295">
      <w:pPr>
        <w:tabs>
          <w:tab w:pos="7245" w:val="left"/>
        </w:tabs>
      </w:pPr>
      <w:r>
        <w:rPr>
          <w:rStyle w:val="Naglaeno"/>
        </w:rPr>
        <w:t xml:space="preserve">             </w:t>
      </w:r>
      <w:r w:rsidR="003F40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5371C4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857D02" w:rsidP="003F4073" w:rsidR="003F4073" w:rsidRPr="003F407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tab/>
      </w:r>
      <w:r w:rsidR="00451DD6" w:rsidRPr="003F4073">
        <w:rPr>
          <w:rFonts w:hAnsi="Times New Roman" w:ascii="Times New Roman"/>
          <w:sz w:val="24"/>
          <w:szCs w:val="24"/>
        </w:rPr>
        <w:t>Trgovački sud u Osijeku, po stečajno</w:t>
      </w:r>
      <w:r w:rsidR="001E57E2" w:rsidRPr="003F4073">
        <w:rPr>
          <w:rFonts w:hAnsi="Times New Roman" w:ascii="Times New Roman"/>
          <w:sz w:val="24"/>
          <w:szCs w:val="24"/>
        </w:rPr>
        <w:t>j sutkinji</w:t>
      </w:r>
      <w:r w:rsidR="00451DD6" w:rsidRPr="003F4073">
        <w:rPr>
          <w:rFonts w:hAnsi="Times New Roman" w:ascii="Times New Roman"/>
          <w:sz w:val="24"/>
          <w:szCs w:val="24"/>
        </w:rPr>
        <w:t xml:space="preserve"> Nadi Roso, </w:t>
      </w:r>
      <w:r w:rsidR="003F4073" w:rsidRPr="003F4073">
        <w:rPr>
          <w:rFonts w:hAnsi="Times New Roman" w:ascii="Times New Roman"/>
          <w:sz w:val="24"/>
          <w:szCs w:val="24"/>
        </w:rPr>
        <w:t xml:space="preserve">u stečajnom postupku nad dužnikom: </w:t>
      </w:r>
      <w:r w:rsidR="003F4073" w:rsidRPr="003F4073">
        <w:rPr>
          <w:rFonts w:hAnsi="Times New Roman" w:ascii="Times New Roman"/>
          <w:b/>
          <w:sz w:val="24"/>
          <w:szCs w:val="24"/>
        </w:rPr>
        <w:t xml:space="preserve">SOPOT TOURS d.o.o. Vinkovci, Vanje </w:t>
      </w:r>
      <w:proofErr w:type="spellStart"/>
      <w:r w:rsidR="003F4073" w:rsidRPr="003F4073">
        <w:rPr>
          <w:rFonts w:hAnsi="Times New Roman" w:ascii="Times New Roman"/>
          <w:b/>
          <w:sz w:val="24"/>
          <w:szCs w:val="24"/>
        </w:rPr>
        <w:t>Radauša</w:t>
      </w:r>
      <w:proofErr w:type="spellEnd"/>
      <w:r w:rsidR="003F4073" w:rsidRPr="003F4073">
        <w:rPr>
          <w:rFonts w:hAnsi="Times New Roman" w:ascii="Times New Roman"/>
          <w:b/>
          <w:sz w:val="24"/>
          <w:szCs w:val="24"/>
        </w:rPr>
        <w:t xml:space="preserve"> 39, OIB: 71218587470, MBS: 030060590</w:t>
      </w:r>
      <w:r w:rsidR="003F4073" w:rsidRPr="003F4073">
        <w:rPr>
          <w:rFonts w:hAnsi="Times New Roman" w:ascii="Times New Roman"/>
          <w:sz w:val="24"/>
          <w:szCs w:val="24"/>
        </w:rPr>
        <w:t>, dana 28. lipnja 2016. g.,</w:t>
      </w:r>
    </w:p>
    <w:p w:rsidRDefault="00667C76" w:rsidP="003F4073" w:rsidR="00857D02" w:rsidRPr="003F4073">
      <w:pPr>
        <w:jc w:val="both"/>
      </w:pPr>
      <w:r w:rsidRPr="003F4073"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3F4073" w:rsidR="00A55821">
      <w:pPr>
        <w:numPr>
          <w:ilvl w:val="0"/>
          <w:numId w:val="8"/>
        </w:numPr>
        <w:ind w:firstLine="709" w:left="0"/>
        <w:jc w:val="both"/>
      </w:pPr>
      <w:r>
        <w:t>Poziva</w:t>
      </w:r>
      <w:r w:rsidR="005E5D90">
        <w:t xml:space="preserve"> se </w:t>
      </w:r>
      <w:proofErr w:type="spellStart"/>
      <w:r w:rsidR="003F4073">
        <w:t>z.z</w:t>
      </w:r>
      <w:proofErr w:type="spellEnd"/>
      <w:r w:rsidR="003F4073">
        <w:t>. dužnika Josip Dujić</w:t>
      </w:r>
      <w:r w:rsidR="003F4073" w:rsidRPr="003F4073">
        <w:t xml:space="preserve">, iz Vinkovaca, Vanje </w:t>
      </w:r>
      <w:proofErr w:type="spellStart"/>
      <w:r w:rsidR="003F4073" w:rsidRPr="003F4073">
        <w:t>Radauša</w:t>
      </w:r>
      <w:proofErr w:type="spellEnd"/>
      <w:r w:rsidR="003F4073" w:rsidRPr="003F4073">
        <w:t xml:space="preserve"> 39</w:t>
      </w:r>
      <w:r w:rsidR="003F4073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A8086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A8086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A8086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3F4073" w:rsidRPr="003F4073">
        <w:rPr>
          <w:b/>
        </w:rPr>
        <w:t xml:space="preserve">SOPOT TOURS d.o.o. Vinkovci, Vanje </w:t>
      </w:r>
      <w:proofErr w:type="spellStart"/>
      <w:r w:rsidR="003F4073" w:rsidRPr="003F4073">
        <w:rPr>
          <w:b/>
        </w:rPr>
        <w:t>Radauša</w:t>
      </w:r>
      <w:proofErr w:type="spellEnd"/>
      <w:r w:rsidR="003F4073" w:rsidRPr="003F4073">
        <w:rPr>
          <w:b/>
        </w:rPr>
        <w:t xml:space="preserve"> 39, OIB: 71218587470, MBS: 030060590</w:t>
      </w:r>
      <w:r w:rsidR="003F4073">
        <w:rPr>
          <w:b/>
        </w:rPr>
        <w:t xml:space="preserve"> </w:t>
      </w:r>
      <w:r w:rsidR="00A80863">
        <w:t xml:space="preserve">te dodatni iznos predujma u iznosu od </w:t>
      </w:r>
      <w:r w:rsidR="003F4073">
        <w:rPr>
          <w:b/>
        </w:rPr>
        <w:t>3</w:t>
      </w:r>
      <w:r w:rsidR="00A80863" w:rsidRPr="00A80863">
        <w:rPr>
          <w:b/>
        </w:rPr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3F4073">
        <w:rPr>
          <w:b/>
        </w:rPr>
        <w:t>252</w:t>
      </w:r>
      <w:r w:rsidR="001A1EFE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8002CF" w:rsidR="00686ACA">
      <w:pPr>
        <w:numPr>
          <w:ilvl w:val="0"/>
          <w:numId w:val="8"/>
        </w:numPr>
        <w:ind w:firstLine="709" w:left="142"/>
        <w:jc w:val="both"/>
      </w:pPr>
      <w:r>
        <w:t xml:space="preserve">Ako </w:t>
      </w:r>
      <w:proofErr w:type="spellStart"/>
      <w:r w:rsidR="003F4073">
        <w:t>z.z</w:t>
      </w:r>
      <w:proofErr w:type="spellEnd"/>
      <w:r w:rsidR="003F4073">
        <w:t>. dužnika Josip Dujić</w:t>
      </w:r>
      <w:r w:rsidR="003F4073" w:rsidRPr="003F4073">
        <w:t xml:space="preserve">, iz Vinkovaca, Vanje </w:t>
      </w:r>
      <w:proofErr w:type="spellStart"/>
      <w:r w:rsidR="003F4073" w:rsidRPr="003F4073">
        <w:t>Radauša</w:t>
      </w:r>
      <w:proofErr w:type="spellEnd"/>
      <w:r w:rsidR="003F4073" w:rsidRPr="003F4073">
        <w:t xml:space="preserve"> 39</w:t>
      </w:r>
      <w:r w:rsidR="003F4073">
        <w:t xml:space="preserve">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F4073">
        <w:t>28. lipnja</w:t>
      </w:r>
      <w:r w:rsidR="00CE4C97">
        <w:t xml:space="preserve"> 2016.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3F4073" w:rsidP="008002CF" w:rsidR="003A74E6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>. dužnika Josip Dujić</w:t>
      </w:r>
      <w:r w:rsidRPr="003F4073">
        <w:t xml:space="preserve">, iz Vinkovaca, Vanje </w:t>
      </w:r>
      <w:proofErr w:type="spellStart"/>
      <w:r w:rsidRPr="003F4073">
        <w:t>Radauša</w:t>
      </w:r>
      <w:proofErr w:type="spellEnd"/>
      <w:r w:rsidRPr="003F4073">
        <w:t xml:space="preserve"> 39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3F4073" w:rsidP="00470B34" w:rsidR="00470B34">
      <w:pPr>
        <w:numPr>
          <w:ilvl w:val="0"/>
          <w:numId w:val="6"/>
        </w:numPr>
        <w:jc w:val="both"/>
      </w:pPr>
      <w:r>
        <w:t>k-28.7.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lastRenderedPageBreak/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721" w:rsidR="00D84721">
      <w:r>
        <w:separator/>
      </w:r>
    </w:p>
  </w:endnote>
  <w:endnote w:id="0" w:type="continuationSeparator">
    <w:p w:rsidRDefault="00D84721" w:rsidR="00D84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721" w:rsidR="00D84721">
      <w:r>
        <w:separator/>
      </w:r>
    </w:p>
  </w:footnote>
  <w:footnote w:id="0" w:type="continuationSeparator">
    <w:p w:rsidRDefault="00D84721" w:rsidR="00D847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851F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5372"/>
    <w:rsid w:val="000C20F1"/>
    <w:rsid w:val="000C66AE"/>
    <w:rsid w:val="000C7F37"/>
    <w:rsid w:val="000E414B"/>
    <w:rsid w:val="000F22FF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E57E2"/>
    <w:rsid w:val="001E75FC"/>
    <w:rsid w:val="002142C7"/>
    <w:rsid w:val="0021564C"/>
    <w:rsid w:val="00215870"/>
    <w:rsid w:val="00216402"/>
    <w:rsid w:val="00223C8E"/>
    <w:rsid w:val="00252C63"/>
    <w:rsid w:val="00255E1A"/>
    <w:rsid w:val="002851FF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5065"/>
    <w:rsid w:val="00500BBD"/>
    <w:rsid w:val="005371C4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6ACA"/>
    <w:rsid w:val="006A2408"/>
    <w:rsid w:val="006A56C2"/>
    <w:rsid w:val="006E46F1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9D0DCF"/>
    <w:rsid w:val="00A025E8"/>
    <w:rsid w:val="00A07AC6"/>
    <w:rsid w:val="00A14779"/>
    <w:rsid w:val="00A27295"/>
    <w:rsid w:val="00A402F9"/>
    <w:rsid w:val="00A45AC5"/>
    <w:rsid w:val="00A55821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2B0E"/>
    <w:rsid w:val="00B11D59"/>
    <w:rsid w:val="00B41F79"/>
    <w:rsid w:val="00B77039"/>
    <w:rsid w:val="00BA7DA1"/>
    <w:rsid w:val="00BC33DE"/>
    <w:rsid w:val="00BF7940"/>
    <w:rsid w:val="00C15361"/>
    <w:rsid w:val="00C26291"/>
    <w:rsid w:val="00C3548B"/>
    <w:rsid w:val="00C64210"/>
    <w:rsid w:val="00C9197B"/>
    <w:rsid w:val="00CA5EA9"/>
    <w:rsid w:val="00CA7139"/>
    <w:rsid w:val="00CB0F92"/>
    <w:rsid w:val="00CC5360"/>
    <w:rsid w:val="00CD5C2C"/>
    <w:rsid w:val="00CE19FA"/>
    <w:rsid w:val="00CE4C97"/>
    <w:rsid w:val="00CF4431"/>
    <w:rsid w:val="00D03EAA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4721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72C0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51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5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1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51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5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1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SOPOT TOURS d.o.o. turističke usluge i promet nekretnina</izvorni_sadrzaj>
    <derivirana_varijabla naziv="DomainObject.Predmet.ProtustrankaFormated_1">  SOPOT TOURS d.o.o. turističke usluge i promet nekretnina</derivirana_varijabla>
  </DomainObject.Predmet.ProtustrankaFormated>
  <DomainObject.Predmet.ProtustrankaFormatedOIB>
    <izvorni_sadrzaj>  SOPOT TOURS d.o.o. turističke usluge i promet nekretnina, OIB 71218587470</izvorni_sadrzaj>
    <derivirana_varijabla naziv="DomainObject.Predmet.ProtustrankaFormatedOIB_1">  SOPOT TOURS d.o.o. turističke usluge i promet nekretnina, OIB 71218587470</derivirana_varijabla>
  </DomainObject.Predmet.ProtustrankaFormatedOIB>
  <DomainObject.Predmet.ProtustrankaFormatedWithAdress>
    <izvorni_sadrzaj> SOPOT TOURS d.o.o. turističke usluge i promet nekretnina, Vanje Radauša 39, 32100 Vinkovci</izvorni_sadrzaj>
    <derivirana_varijabla naziv="DomainObject.Predmet.ProtustrankaFormatedWithAdress_1"> SOPOT TOURS d.o.o. turističke usluge i promet nekretnina, Vanje Radauša 39, 32100 Vinkovci</derivirana_varijabla>
  </DomainObject.Predmet.ProtustrankaFormatedWithAdress>
  <DomainObject.Predmet.ProtustrankaFormatedWithAdressOIB>
    <izvorni_sadrzaj> SOPOT TOURS d.o.o. turističke usluge i promet nekretnina, OIB 71218587470, Vanje Radauša 39, 32100 Vinkovci</izvorni_sadrzaj>
    <derivirana_varijabla naziv="DomainObject.Predmet.ProtustrankaFormatedWithAdressOIB_1"> SOPOT TOURS d.o.o. turističke usluge i promet nekretnina, OIB 71218587470, Vanje Radauša 39, 32100 Vinkovci</derivirana_varijabla>
  </DomainObject.Predmet.ProtustrankaFormatedWithAdressOIB>
  <DomainObject.Predmet.ProtustrankaWithAdress>
    <izvorni_sadrzaj>SOPOT TOURS d.o.o. turističke usluge i promet nekretnina Vanje Radauša 39, 32100 Vinkovci</izvorni_sadrzaj>
    <derivirana_varijabla naziv="DomainObject.Predmet.ProtustrankaWithAdress_1">SOPOT TOURS d.o.o. turističke usluge i promet nekretnina Vanje Radauša 39, 32100 Vinkovci</derivirana_varijabla>
  </DomainObject.Predmet.ProtustrankaWithAdress>
  <DomainObject.Predmet.ProtustrankaWithAdressOIB>
    <izvorni_sadrzaj>SOPOT TOURS d.o.o. turističke usluge i promet nekretnina, OIB 71218587470, Vanje Radauša 39, 32100 Vinkovci</izvorni_sadrzaj>
    <derivirana_varijabla naziv="DomainObject.Predmet.ProtustrankaWithAdressOIB_1">SOPOT TOURS d.o.o. turističke usluge i promet nekretnina, OIB 71218587470, Vanje Radauša 39, 32100 Vinkovci</derivirana_varijabla>
  </DomainObject.Predmet.ProtustrankaWithAdressOIB>
  <DomainObject.Predmet.ProtustrankaNazivFormated>
    <izvorni_sadrzaj>SOPOT TOURS d.o.o. turističke usluge i promet nekretnina</izvorni_sadrzaj>
    <derivirana_varijabla naziv="DomainObject.Predmet.ProtustrankaNazivFormated_1">SOPOT TOURS d.o.o. turističke usluge i promet nekretnina</derivirana_varijabla>
  </DomainObject.Predmet.ProtustrankaNazivFormated>
  <DomainObject.Predmet.ProtustrankaNazivFormatedOIB>
    <izvorni_sadrzaj>SOPOT TOURS d.o.o. turističke usluge i promet nekretnina, OIB 71218587470</izvorni_sadrzaj>
    <derivirana_varijabla naziv="DomainObject.Predmet.ProtustrankaNazivFormatedOIB_1">SOPOT TOURS d.o.o. turističke usluge i promet nekretnina, OIB 71218587470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SOPOT TOURS d.o.o. turističke usluge i promet nekretnina</item>
    </izvorni_sadrzaj>
    <derivirana_varijabla naziv="DomainObject.Predmet.ProtuStrankaListFormated_1">
      <item>SOPOT TOURS d.o.o. turističke usluge i promet nekretnina</item>
    </derivirana_varijabla>
  </DomainObject.Predmet.ProtuStrankaListFormated>
  <DomainObject.Predmet.ProtuStrankaListFormatedOIB>
    <izvorni_sadrzaj>
      <item>SOPOT TOURS d.o.o. turističke usluge i promet nekretnina, OIB 71218587470</item>
    </izvorni_sadrzaj>
    <derivirana_varijabla naziv="DomainObject.Predmet.ProtuStrankaListFormatedOIB_1">
      <item>SOPOT TOURS d.o.o. turističke usluge i promet nekretnina, OIB 71218587470</item>
    </derivirana_varijabla>
  </DomainObject.Predmet.ProtuStrankaListFormatedOIB>
  <DomainObject.Predmet.ProtuStrankaListFormatedWithAdress>
    <izvorni_sadrzaj>
      <item>SOPOT TOURS d.o.o. turističke usluge i promet nekretnina, Vanje Radauša 39, 32100 Vinkovci</item>
    </izvorni_sadrzaj>
    <derivirana_varijabla naziv="DomainObject.Predmet.ProtuStrankaListFormatedWithAdress_1">
      <item>SOPOT TOURS d.o.o. turističke usluge i promet nekretnina, Vanje Radauša 39, 32100 Vinkovci</item>
    </derivirana_varijabla>
  </DomainObject.Predmet.ProtuStrankaListFormatedWithAdress>
  <DomainObject.Predmet.ProtuStrankaListFormatedWithAdressOIB>
    <izvorni_sadrzaj>
      <item>SOPOT TOURS d.o.o. turističke usluge i promet nekretnina, OIB 71218587470, Vanje Radauša 39, 32100 Vinkovci</item>
    </izvorni_sadrzaj>
    <derivirana_varijabla naziv="DomainObject.Predmet.ProtuStrankaListFormatedWithAdressOIB_1">
      <item>SOPOT TOURS d.o.o. turističke usluge i promet nekretnina, OIB 71218587470, Vanje Radauša 39, 32100 Vinkovci</item>
    </derivirana_varijabla>
  </DomainObject.Predmet.ProtuStrankaListFormatedWithAdressOIB>
  <DomainObject.Predmet.ProtuStrankaListNazivFormated>
    <izvorni_sadrzaj>
      <item>SOPOT TOURS d.o.o. turističke usluge i promet nekretnina</item>
    </izvorni_sadrzaj>
    <derivirana_varijabla naziv="DomainObject.Predmet.ProtuStrankaListNazivFormated_1">
      <item>SOPOT TOURS d.o.o. turističke usluge i promet nekretnina</item>
    </derivirana_varijabla>
  </DomainObject.Predmet.ProtuStrankaListNazivFormated>
  <DomainObject.Predmet.ProtuStrankaListNazivFormatedOIB>
    <izvorni_sadrzaj>
      <item>SOPOT TOURS d.o.o. turističke usluge i promet nekretnina, OIB 71218587470</item>
    </izvorni_sadrzaj>
    <derivirana_varijabla naziv="DomainObject.Predmet.ProtuStrankaListNazivFormatedOIB_1">
      <item>SOPOT TOURS d.o.o. turističke usluge i promet nekretnina, OIB 71218587470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SOPOT TOURS d.o.o. turističke usluge i promet nekretnina</izvorni_sadrzaj>
    <derivirana_varijabla naziv="DomainObject.Predmet.ProtustrankaIDrugi_1">SOPOT TOURS d.o.o. turističke usluge i promet nekretnina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SOPOT TOURS d.o.o. turističke usluge i promet nekretnina, OIB 71218587470, Vanje Radauša 39, 32100 Vinkovci</izvorni_sadrzaj>
    <derivirana_varijabla naziv="DomainObject.Predmet.ProtustrankaIDrugiAdressOIB_1">SOPOT TOURS d.o.o. turističke usluge i promet nekretnina, OIB 71218587470, Vanje Radauša 39,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SOPOT TOURS d.o.o. turističke usluge i promet nekretnina</item>
      <item>RH MF POREZNA UPRAVA VUKOVAR</item>
    </izvorni_sadrzaj>
    <derivirana_varijabla naziv="DomainObject.Predmet.SudioniciListNaziv_1">
      <item>SOPOT TOURS d.o.o. turističke usluge i promet nekretnina</item>
      <item>RH MF POREZNA UPRAVA VUKOVAR</item>
    </derivirana_varijabla>
  </DomainObject.Predmet.SudioniciListNaziv>
  <DomainObject.Predmet.SudioniciListAdressOIB>
    <izvorni_sadrzaj>
      <item>SOPOT TOURS d.o.o. turističke usluge i promet nekretnina, OIB 71218587470, Vanje Radauša 39,32100 Vinkovci</item>
      <item>RH MF POREZNA UPRAVA VUKOVAR, OIB 18683136487</item>
    </izvorni_sadrzaj>
    <derivirana_varijabla naziv="DomainObject.Predmet.SudioniciListAdressOIB_1">
      <item>SOPOT TOURS d.o.o. turističke usluge i promet nekretnina, OIB 71218587470, Vanje Radauša 39,32100 Vinkovci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71218587470</item>
      <item>, OIB 18683136487</item>
    </izvorni_sadrzaj>
    <derivirana_varijabla naziv="DomainObject.Predmet.SudioniciListNazivOIB_1">
      <item>, OIB 71218587470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797FA-5025-46E6-BD37-952018C0C0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316</properties:Words>
  <properties:Characters>1477</properties:Characters>
  <properties:Lines>130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Sekulić</cp:lastModifiedBy>
  <cp:lastPrinted>2016-06-28T12:35:00Z</cp:lastPrinted>
  <dcterms:modified xmlns:xsi="http://www.w3.org/2001/XMLSchema-instance" xsi:type="dcterms:W3CDTF">2016-06-28T12:36:00Z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