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24f7" w14:paraId="1a424f7" w:rsidRDefault="005078C7" w:rsidP="005078C7" w:rsidR="005078C7" w:rsidRPr="000D1686">
      <w:pPr>
        <w15:collapsed w:val="false"/>
      </w:pPr>
    </w:p>
    <w:p w:rsidRDefault="00575691" w:rsidR="0057569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0D1686">
      <w:r w:rsidRPr="000D1686">
        <w:t xml:space="preserve">   </w:t>
      </w:r>
      <w:r w:rsidR="00727700" w:rsidRPr="000D1686">
        <w:t xml:space="preserve"> </w:t>
      </w:r>
      <w:r w:rsidRPr="000D1686">
        <w:t xml:space="preserve">REPUBLIKA HRVATSKA  </w:t>
      </w:r>
    </w:p>
    <w:p w:rsidRDefault="005078C7" w:rsidP="005078C7" w:rsidR="005078C7" w:rsidRPr="000D1686">
      <w:r w:rsidRPr="000D1686">
        <w:t>TRGOVAČKI SUD U ZAGREBU</w:t>
      </w:r>
    </w:p>
    <w:p w:rsidRDefault="00727700" w:rsidP="005078C7" w:rsidR="005078C7" w:rsidRPr="000D1686">
      <w:r w:rsidRPr="000D1686">
        <w:t xml:space="preserve">          </w:t>
      </w:r>
      <w:r w:rsidR="005078C7" w:rsidRPr="000D1686">
        <w:t xml:space="preserve">Zagreb, </w:t>
      </w:r>
      <w:proofErr w:type="spellStart"/>
      <w:r w:rsidR="005078C7" w:rsidRPr="000D1686">
        <w:t>Amruševa</w:t>
      </w:r>
      <w:proofErr w:type="spellEnd"/>
      <w:r w:rsidR="005078C7" w:rsidRPr="000D1686">
        <w:t xml:space="preserve"> </w:t>
      </w:r>
      <w:r w:rsidR="005447B3" w:rsidRPr="000D1686">
        <w:t>2</w:t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E87547">
        <w:t xml:space="preserve">         </w:t>
      </w:r>
      <w:proofErr w:type="spellStart"/>
      <w:r w:rsidR="00A77317" w:rsidRPr="000D1686">
        <w:t>72</w:t>
      </w:r>
      <w:proofErr w:type="spellEnd"/>
      <w:r w:rsidR="00A77317" w:rsidRPr="000D1686">
        <w:t>. St-</w:t>
      </w:r>
      <w:proofErr w:type="spellStart"/>
      <w:r w:rsidR="00946441">
        <w:t>4097</w:t>
      </w:r>
      <w:proofErr w:type="spellEnd"/>
      <w:r w:rsidR="00946441">
        <w:t>/</w:t>
      </w:r>
      <w:proofErr w:type="spellStart"/>
      <w:r w:rsidR="00946441">
        <w:t>2016</w:t>
      </w:r>
      <w:proofErr w:type="spellEnd"/>
      <w:r w:rsidR="00E87547">
        <w:t>-</w:t>
      </w:r>
      <w:proofErr w:type="spellStart"/>
      <w:r w:rsidR="00E87547">
        <w:t>243</w:t>
      </w:r>
      <w:proofErr w:type="spellEnd"/>
    </w:p>
    <w:p w:rsidRDefault="001C1AA0" w:rsidP="001C1AA0" w:rsidR="005078C7" w:rsidRPr="000D1686">
      <w:pPr>
        <w:jc w:val="center"/>
      </w:pPr>
      <w:r w:rsidRPr="000D1686">
        <w:t>REPUBLIKA HRVATSKA</w:t>
      </w:r>
    </w:p>
    <w:p w:rsidRDefault="001C1AA0" w:rsidP="001C1AA0" w:rsidR="001C1AA0">
      <w:pPr>
        <w:ind w:left="3540"/>
      </w:pPr>
      <w:r w:rsidRPr="00575691">
        <w:t xml:space="preserve">Z A K LJ U Č A K </w:t>
      </w:r>
    </w:p>
    <w:p w:rsidRDefault="00946441" w:rsidP="001C1AA0" w:rsidR="00946441" w:rsidRPr="00575691">
      <w:pPr>
        <w:ind w:left="3540"/>
      </w:pPr>
    </w:p>
    <w:p w:rsidRDefault="00946441" w:rsidP="00946441" w:rsidR="00946441">
      <w:pPr>
        <w:jc w:val="both"/>
      </w:pPr>
      <w:r w:rsidRPr="003A5C4D">
        <w:t xml:space="preserve">Trgovački sud u Zagrebu, po sucu Nikoli Ribariću, u stečajnom postupku nad stečajnim dužnikom NOVABELA 1995. d.o.o. – u stečaju, Zagreb, </w:t>
      </w:r>
      <w:proofErr w:type="spellStart"/>
      <w:r w:rsidRPr="003A5C4D">
        <w:t>Vranovinski</w:t>
      </w:r>
      <w:proofErr w:type="spellEnd"/>
      <w:r w:rsidRPr="003A5C4D">
        <w:t xml:space="preserve"> odv</w:t>
      </w:r>
      <w:r w:rsidR="00D22032">
        <w:t xml:space="preserve">ojak I, </w:t>
      </w:r>
      <w:proofErr w:type="spellStart"/>
      <w:r w:rsidR="00D22032">
        <w:t>OIB</w:t>
      </w:r>
      <w:proofErr w:type="spellEnd"/>
      <w:r w:rsidR="00D22032">
        <w:t>: 15286025904, dana 3</w:t>
      </w:r>
      <w:r w:rsidRPr="003A5C4D">
        <w:t>.</w:t>
      </w:r>
      <w:r w:rsidR="00D22032">
        <w:t xml:space="preserve"> travnja</w:t>
      </w:r>
      <w:r w:rsidRPr="003A5C4D">
        <w:t xml:space="preserve"> 201</w:t>
      </w:r>
      <w:r>
        <w:t>8</w:t>
      </w:r>
      <w:r w:rsidRPr="003A5C4D">
        <w:t>. godine</w:t>
      </w:r>
    </w:p>
    <w:p w:rsidRDefault="001C1AA0" w:rsidP="001C1AA0" w:rsidR="001C1AA0" w:rsidRPr="00F268B0"/>
    <w:p w:rsidRDefault="001C1AA0" w:rsidP="00A77317" w:rsidR="0090700A" w:rsidRPr="00575691">
      <w:pPr>
        <w:ind w:left="3540"/>
      </w:pPr>
      <w:r w:rsidRPr="00575691">
        <w:t>zaključio je</w:t>
      </w:r>
    </w:p>
    <w:p w:rsidRDefault="001C1AA0" w:rsidP="00A77317" w:rsidR="001C1AA0" w:rsidRPr="000D1686">
      <w:pPr>
        <w:ind w:left="3540"/>
        <w:rPr>
          <w:b/>
        </w:rPr>
      </w:pPr>
    </w:p>
    <w:p w:rsidRDefault="0090700A" w:rsidP="0090700A" w:rsidR="0090700A" w:rsidRPr="000D1686">
      <w:pPr>
        <w:numPr>
          <w:ilvl w:val="0"/>
          <w:numId w:val="2"/>
        </w:numPr>
        <w:jc w:val="both"/>
      </w:pPr>
      <w:r w:rsidRPr="000D1686">
        <w:t xml:space="preserve">Saziva se skupština vjerovnika u stečajnom postupku nad dužnikom </w:t>
      </w:r>
      <w:r w:rsidR="00946441" w:rsidRPr="003A5C4D">
        <w:t xml:space="preserve">NOVABELA 1995. d.o.o. – u stečaju, Zagreb, </w:t>
      </w:r>
      <w:proofErr w:type="spellStart"/>
      <w:r w:rsidR="00946441" w:rsidRPr="003A5C4D">
        <w:t>Vranovinski</w:t>
      </w:r>
      <w:proofErr w:type="spellEnd"/>
      <w:r w:rsidR="00946441" w:rsidRPr="003A5C4D">
        <w:t xml:space="preserve"> odv</w:t>
      </w:r>
      <w:r w:rsidR="00946441">
        <w:t xml:space="preserve">ojak I, </w:t>
      </w:r>
      <w:proofErr w:type="spellStart"/>
      <w:r w:rsidR="00946441">
        <w:t>OIB</w:t>
      </w:r>
      <w:proofErr w:type="spellEnd"/>
      <w:r w:rsidR="00946441">
        <w:t>: 15286025904</w:t>
      </w:r>
      <w:r w:rsidRPr="000D1686">
        <w:t xml:space="preserve">, za dan: </w:t>
      </w:r>
    </w:p>
    <w:p w:rsidRDefault="0090700A" w:rsidP="0090700A" w:rsidR="0090700A" w:rsidRPr="000D1686">
      <w:pPr>
        <w:ind w:left="708"/>
        <w:jc w:val="both"/>
      </w:pPr>
    </w:p>
    <w:p w:rsidRDefault="00D22032" w:rsidP="00D22032" w:rsidR="0090700A" w:rsidRPr="00D22032">
      <w:pPr>
        <w:ind w:firstLine="708" w:left="2124"/>
        <w:jc w:val="both"/>
        <w:rPr>
          <w:b/>
          <w:u w:val="single"/>
        </w:rPr>
      </w:pPr>
      <w:r>
        <w:rPr>
          <w:b/>
          <w:u w:val="single"/>
        </w:rPr>
        <w:t>26</w:t>
      </w:r>
      <w:r w:rsidR="0090700A" w:rsidRPr="000D1686">
        <w:rPr>
          <w:b/>
          <w:u w:val="single"/>
        </w:rPr>
        <w:t>.</w:t>
      </w:r>
      <w:r>
        <w:rPr>
          <w:b/>
          <w:u w:val="single"/>
        </w:rPr>
        <w:t xml:space="preserve"> travnja</w:t>
      </w:r>
      <w:r w:rsidR="0090700A" w:rsidRPr="000D1686">
        <w:rPr>
          <w:b/>
          <w:u w:val="single"/>
        </w:rPr>
        <w:t xml:space="preserve"> 201</w:t>
      </w:r>
      <w:r w:rsidR="003139E4">
        <w:rPr>
          <w:b/>
          <w:u w:val="single"/>
        </w:rPr>
        <w:t>8</w:t>
      </w:r>
      <w:r w:rsidR="0090700A" w:rsidRPr="000D1686">
        <w:rPr>
          <w:b/>
          <w:u w:val="single"/>
        </w:rPr>
        <w:t xml:space="preserve">. godine za </w:t>
      </w:r>
      <w:r w:rsidR="003139E4">
        <w:rPr>
          <w:b/>
          <w:u w:val="single"/>
        </w:rPr>
        <w:t>1</w:t>
      </w:r>
      <w:r>
        <w:rPr>
          <w:b/>
          <w:u w:val="single"/>
        </w:rPr>
        <w:t>1,40</w:t>
      </w:r>
      <w:r w:rsidR="0090700A" w:rsidRPr="000D1686">
        <w:rPr>
          <w:b/>
          <w:u w:val="single"/>
        </w:rPr>
        <w:t xml:space="preserve"> sati</w:t>
      </w:r>
      <w:r w:rsidR="0090700A" w:rsidRPr="000D1686">
        <w:t xml:space="preserve"> </w:t>
      </w:r>
    </w:p>
    <w:p w:rsidRDefault="0090700A" w:rsidP="0090700A" w:rsidR="0090700A" w:rsidRPr="000D1686">
      <w:pPr>
        <w:ind w:firstLine="708" w:left="2124"/>
        <w:jc w:val="both"/>
      </w:pPr>
    </w:p>
    <w:p w:rsidRDefault="0090700A" w:rsidP="00A16B8F" w:rsidR="00A16B8F">
      <w:pPr>
        <w:ind w:firstLine="708" w:left="708"/>
        <w:jc w:val="both"/>
      </w:pPr>
      <w:r w:rsidRPr="000D1686">
        <w:t>u zgradi T</w:t>
      </w:r>
      <w:r w:rsidR="00DD66FA">
        <w:t>rgovačkog suda u Zagrebu,</w:t>
      </w:r>
      <w:r w:rsidR="001C1AA0">
        <w:t xml:space="preserve"> dvorana 96</w:t>
      </w:r>
      <w:r w:rsidRPr="000D1686">
        <w:t>/II – ulična zgrada sa slijedećim:</w:t>
      </w:r>
    </w:p>
    <w:p w:rsidRDefault="0090700A" w:rsidP="00A16B8F" w:rsidR="0090700A" w:rsidRPr="000D1686">
      <w:pPr>
        <w:ind w:firstLine="708" w:left="708"/>
        <w:jc w:val="both"/>
      </w:pPr>
      <w:r w:rsidRPr="000D1686">
        <w:t xml:space="preserve"> </w:t>
      </w:r>
    </w:p>
    <w:p w:rsidRDefault="0090700A" w:rsidP="0090700A" w:rsidR="0090700A" w:rsidRPr="000D1686">
      <w:pPr>
        <w:ind w:left="708"/>
        <w:jc w:val="center"/>
      </w:pPr>
      <w:r w:rsidRPr="000D1686">
        <w:t>Dnevnim redom</w:t>
      </w:r>
    </w:p>
    <w:p w:rsidRDefault="0090700A" w:rsidP="0090700A" w:rsidR="0090700A" w:rsidRPr="000D1686">
      <w:pPr>
        <w:ind w:left="708"/>
        <w:jc w:val="center"/>
      </w:pPr>
    </w:p>
    <w:p w:rsidRDefault="00D22032" w:rsidP="0090700A" w:rsidR="00390E2A">
      <w:pPr>
        <w:numPr>
          <w:ilvl w:val="1"/>
          <w:numId w:val="2"/>
        </w:numPr>
        <w:jc w:val="both"/>
      </w:pPr>
      <w:r>
        <w:t>Izvještaj stečajnog upravitelja o poduzetim radnjama vezano za Odluku Skupštine vjerovnika od 12. ožujka 2018. godine u 13,30 sati</w:t>
      </w:r>
    </w:p>
    <w:p w:rsidRDefault="00D22032" w:rsidP="0090700A" w:rsidR="00EC59CB">
      <w:pPr>
        <w:numPr>
          <w:ilvl w:val="1"/>
          <w:numId w:val="2"/>
        </w:numPr>
        <w:jc w:val="both"/>
      </w:pPr>
      <w:r>
        <w:t>Donošenje odluke o daljnjem provođenju stečajnog postupka</w:t>
      </w:r>
    </w:p>
    <w:p w:rsidRDefault="001C1AA0" w:rsidP="0090700A" w:rsidR="001C1AA0">
      <w:pPr>
        <w:numPr>
          <w:ilvl w:val="1"/>
          <w:numId w:val="2"/>
        </w:numPr>
        <w:jc w:val="both"/>
      </w:pPr>
      <w:r>
        <w:t>Razno.</w:t>
      </w:r>
    </w:p>
    <w:p w:rsidRDefault="0090700A" w:rsidP="00DD66FA" w:rsidR="0090700A" w:rsidRPr="000D1686">
      <w:pPr>
        <w:ind w:left="1428"/>
        <w:jc w:val="both"/>
      </w:pP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</w:p>
    <w:p w:rsidRDefault="00632398" w:rsidP="000D1686" w:rsidR="0090700A" w:rsidRPr="000D1686">
      <w:pPr>
        <w:numPr>
          <w:ilvl w:val="0"/>
          <w:numId w:val="2"/>
        </w:numPr>
        <w:jc w:val="both"/>
      </w:pPr>
      <w:r>
        <w:t>Ovo rješenje objavit će se na mrežnim stranicama E oglasna ploča</w:t>
      </w:r>
      <w:r w:rsidR="0090700A" w:rsidRPr="000D1686">
        <w:t>.</w:t>
      </w:r>
    </w:p>
    <w:p w:rsidRDefault="000D1686" w:rsidP="000D1686" w:rsidR="000D1686" w:rsidRPr="000D1686">
      <w:pPr>
        <w:ind w:left="708"/>
        <w:jc w:val="both"/>
      </w:pPr>
    </w:p>
    <w:p w:rsidRDefault="000D1686" w:rsidP="000D1686" w:rsidR="000D1686" w:rsidRPr="000D1686">
      <w:pPr>
        <w:jc w:val="center"/>
      </w:pPr>
      <w:r w:rsidRPr="000D1686">
        <w:t>Obrazloženje</w:t>
      </w:r>
    </w:p>
    <w:p w:rsidRDefault="000D1686" w:rsidP="000D1686" w:rsidR="000D1686" w:rsidRPr="000D1686">
      <w:pPr>
        <w:jc w:val="center"/>
      </w:pPr>
    </w:p>
    <w:p w:rsidRDefault="000D1686" w:rsidP="004A0F08" w:rsidR="00C61511">
      <w:pPr>
        <w:jc w:val="both"/>
      </w:pPr>
      <w:r w:rsidRPr="000D1686">
        <w:tab/>
      </w:r>
      <w:r w:rsidR="00C61511">
        <w:t>Stečajni upravitelj je podneskom od 28.3.2018. zatražio sazivanje skupštine vjerovnika, sa dnevnim redom kako je to navedeno u izreci zaključka.</w:t>
      </w:r>
    </w:p>
    <w:p w:rsidRDefault="00C61511" w:rsidP="000D1686" w:rsidR="000D1686" w:rsidRPr="000D1686">
      <w:pPr>
        <w:ind w:firstLine="708"/>
        <w:jc w:val="both"/>
      </w:pPr>
      <w:r>
        <w:t xml:space="preserve">Slijedom navedenoga odlučeno je kao u </w:t>
      </w:r>
      <w:r w:rsidR="000D1686" w:rsidRPr="000D1686">
        <w:t>izreci.</w:t>
      </w:r>
    </w:p>
    <w:p w:rsidRDefault="0090700A" w:rsidP="0090700A" w:rsidR="0090700A" w:rsidRPr="000D1686">
      <w:pPr>
        <w:jc w:val="center"/>
        <w:rPr>
          <w:b/>
        </w:rPr>
      </w:pPr>
    </w:p>
    <w:p w:rsidRDefault="00C61511" w:rsidP="00632398" w:rsidR="005078C7" w:rsidRPr="000D1686">
      <w:pPr>
        <w:jc w:val="center"/>
      </w:pPr>
      <w:r>
        <w:t>U Zagrebu, 3</w:t>
      </w:r>
      <w:r w:rsidR="00632398">
        <w:t>.</w:t>
      </w:r>
      <w:r>
        <w:t xml:space="preserve"> travnja</w:t>
      </w:r>
      <w:r w:rsidR="0090700A" w:rsidRPr="000D1686">
        <w:t xml:space="preserve"> 201</w:t>
      </w:r>
      <w:r w:rsidR="004A0F08">
        <w:t>8</w:t>
      </w:r>
      <w:r w:rsidR="0090700A" w:rsidRPr="000D1686">
        <w:t xml:space="preserve">. godine </w:t>
      </w:r>
    </w:p>
    <w:p w:rsidRDefault="005078C7" w:rsidP="005078C7" w:rsidR="005078C7" w:rsidRPr="000D1686"/>
    <w:p w:rsidRDefault="00682B45" w:rsidP="00E91121" w:rsidR="00682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82B45" w:rsidP="00C61511" w:rsidR="003911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39116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9116B" w:rsidP="0039116B" w:rsidR="0039116B">
      <w:pPr>
        <w:ind w:firstLine="708" w:left="3540"/>
      </w:pPr>
      <w:r>
        <w:t xml:space="preserve">         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39116B" w:rsidR="0039116B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Zelić</w:t>
      </w:r>
    </w:p>
    <w:p w:rsidRDefault="00682B45" w:rsidP="0039116B" w:rsidR="000D1686" w:rsidRPr="003911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D1686" w:rsidP="000D1686" w:rsidR="000D1686" w:rsidRPr="000D1686">
      <w:pPr>
        <w:jc w:val="both"/>
      </w:pPr>
      <w:bookmarkStart w:name="_GoBack" w:id="0"/>
      <w:bookmarkEnd w:id="0"/>
      <w:r w:rsidRPr="000D1686">
        <w:rPr>
          <w:b/>
        </w:rPr>
        <w:t>UPUTA O PRAVNOM LIJEKU:</w:t>
      </w:r>
    </w:p>
    <w:p w:rsidRDefault="000D1686" w:rsidP="000D1686" w:rsidR="000D1686">
      <w:pPr>
        <w:jc w:val="both"/>
      </w:pPr>
      <w:r w:rsidRPr="000D1686">
        <w:t>Protiv ovog zaključka nije dopuštena žalba (čl.11.st.9. SZ).</w:t>
      </w:r>
    </w:p>
    <w:sectPr w:rsidSect="004A0F08" w:rsidR="000D168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F08" w:rsidP="004A0F08" w:rsidR="004A0F08">
      <w:r>
        <w:separator/>
      </w:r>
    </w:p>
  </w:endnote>
  <w:endnote w:id="0" w:type="continuationSeparator">
    <w:p w:rsidRDefault="004A0F08" w:rsidP="004A0F08" w:rsidR="004A0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F08" w:rsidP="004A0F08" w:rsidR="004A0F08">
      <w:r>
        <w:separator/>
      </w:r>
    </w:p>
  </w:footnote>
  <w:footnote w:id="0" w:type="continuationSeparator">
    <w:p w:rsidRDefault="004A0F08" w:rsidP="004A0F08" w:rsidR="004A0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F08" w:rsidR="004A0F08">
    <w:pPr>
      <w:pStyle w:val="Zaglavlje"/>
    </w:pPr>
    <w:r>
      <w:tab/>
    </w:r>
    <w:r>
      <w:tab/>
    </w:r>
    <w:r w:rsidRPr="000D1686">
      <w:t>72. St-</w:t>
    </w:r>
    <w:r>
      <w:t>4097/2016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1FF"/>
    <w:rsid w:val="00077D07"/>
    <w:rsid w:val="000C4A2B"/>
    <w:rsid w:val="000D1686"/>
    <w:rsid w:val="0010016C"/>
    <w:rsid w:val="001C1AA0"/>
    <w:rsid w:val="003139E4"/>
    <w:rsid w:val="00390E2A"/>
    <w:rsid w:val="0039116B"/>
    <w:rsid w:val="003E1CBB"/>
    <w:rsid w:val="003F09CE"/>
    <w:rsid w:val="0046020C"/>
    <w:rsid w:val="004A0F08"/>
    <w:rsid w:val="004F3B3E"/>
    <w:rsid w:val="005078C7"/>
    <w:rsid w:val="005447B3"/>
    <w:rsid w:val="00575691"/>
    <w:rsid w:val="00632398"/>
    <w:rsid w:val="00642B6B"/>
    <w:rsid w:val="006644E0"/>
    <w:rsid w:val="00682B45"/>
    <w:rsid w:val="00727700"/>
    <w:rsid w:val="0079510D"/>
    <w:rsid w:val="0082101B"/>
    <w:rsid w:val="0090700A"/>
    <w:rsid w:val="009151C4"/>
    <w:rsid w:val="00946441"/>
    <w:rsid w:val="00A16B8F"/>
    <w:rsid w:val="00A55291"/>
    <w:rsid w:val="00A66BD2"/>
    <w:rsid w:val="00A70B81"/>
    <w:rsid w:val="00A77317"/>
    <w:rsid w:val="00BB4D3C"/>
    <w:rsid w:val="00C61511"/>
    <w:rsid w:val="00CB2690"/>
    <w:rsid w:val="00D05967"/>
    <w:rsid w:val="00D22032"/>
    <w:rsid w:val="00D412F2"/>
    <w:rsid w:val="00DB5A41"/>
    <w:rsid w:val="00DD66FA"/>
    <w:rsid w:val="00E75EA5"/>
    <w:rsid w:val="00E87547"/>
    <w:rsid w:val="00EC59CB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7569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4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64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A0F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A0F08"/>
    <w:rPr>
      <w:sz w:val="24"/>
      <w:szCs w:val="24"/>
    </w:rPr>
  </w:style>
  <w:style w:styleId="Podnoje" w:type="paragraph">
    <w:name w:val="footer"/>
    <w:basedOn w:val="Normal"/>
    <w:link w:val="PodnojeChar"/>
    <w:rsid w:val="004A0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A0F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1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1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7569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4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64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A0F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A0F08"/>
    <w:rPr>
      <w:sz w:val="24"/>
      <w:szCs w:val="24"/>
    </w:rPr>
  </w:style>
  <w:style w:styleId="Podnoje" w:type="paragraph">
    <w:name w:val="footer"/>
    <w:basedOn w:val="Normal"/>
    <w:link w:val="PodnojeChar"/>
    <w:rsid w:val="004A0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A0F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1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1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270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4692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4182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9622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7821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3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801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2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73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83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684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1126</properties:Characters>
  <properties:Lines>47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2018-04-03T11:25:00Z</dcterms:created>
  <dc:creator>nribaric</dc:creator>
  <cp:lastModifiedBy>Maja Hajtek</cp:lastModifiedBy>
  <cp:lastPrinted>2018-02-28T08:19:00Z</cp:lastPrinted>
  <dcterms:modified xmlns:xsi="http://www.w3.org/2001/XMLSchema-instance" xsi:type="dcterms:W3CDTF">2018-04-03T11:37:00Z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- 3.4.20158. anabella 1995-.docx)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