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77d28" w14:paraId="2e77d28" w:rsidRDefault="00903677" w:rsidP="00903677" w:rsidR="00903677" w:rsidRPr="001106D1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903677" w:rsidP="00903677" w:rsidR="00903677" w:rsidRPr="001106D1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E2510" w:rsidP="00CE2510" w:rsidR="003512A9" w:rsidRPr="001106D1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  <w:r w:rsidRPr="001106D1">
        <w:rPr>
          <w:rFonts w:hAnsi="Times New Roman" w:ascii="Times New Roman"/>
          <w:sz w:val="24"/>
          <w:szCs w:val="24"/>
        </w:rPr>
        <w:t>1 St-</w:t>
      </w:r>
      <w:r w:rsidR="001106D1" w:rsidRPr="001106D1">
        <w:rPr>
          <w:rFonts w:hAnsi="Times New Roman" w:ascii="Times New Roman"/>
          <w:sz w:val="24"/>
          <w:szCs w:val="24"/>
        </w:rPr>
        <w:t>796</w:t>
      </w:r>
      <w:r w:rsidR="002C2297" w:rsidRPr="001106D1">
        <w:rPr>
          <w:rFonts w:hAnsi="Times New Roman" w:ascii="Times New Roman"/>
          <w:sz w:val="24"/>
          <w:szCs w:val="24"/>
        </w:rPr>
        <w:t>/</w:t>
      </w:r>
      <w:r w:rsidR="002D71AE" w:rsidRPr="001106D1">
        <w:rPr>
          <w:rFonts w:hAnsi="Times New Roman" w:ascii="Times New Roman"/>
          <w:sz w:val="24"/>
          <w:szCs w:val="24"/>
        </w:rPr>
        <w:t>16</w:t>
      </w:r>
      <w:r w:rsidR="006A0A0E" w:rsidRPr="001106D1">
        <w:rPr>
          <w:rFonts w:hAnsi="Times New Roman" w:ascii="Times New Roman"/>
          <w:sz w:val="24"/>
          <w:szCs w:val="24"/>
        </w:rPr>
        <w:t>-</w:t>
      </w:r>
      <w:r w:rsidR="001106D1" w:rsidRPr="001106D1">
        <w:rPr>
          <w:rFonts w:hAnsi="Times New Roman" w:ascii="Times New Roman"/>
          <w:sz w:val="24"/>
          <w:szCs w:val="24"/>
        </w:rPr>
        <w:t>2</w:t>
      </w:r>
      <w:r w:rsidR="00EE1EB6">
        <w:rPr>
          <w:rFonts w:hAnsi="Times New Roman" w:ascii="Times New Roman"/>
          <w:sz w:val="24"/>
          <w:szCs w:val="24"/>
        </w:rPr>
        <w:t>4</w:t>
      </w:r>
    </w:p>
    <w:p w:rsidRDefault="00903677" w:rsidP="00903677" w:rsidR="00903677" w:rsidRPr="001106D1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1106D1">
        <w:rPr>
          <w:rFonts w:hAnsi="Times New Roman" w:ascii="Times New Roman"/>
          <w:sz w:val="24"/>
          <w:szCs w:val="24"/>
        </w:rPr>
        <w:t>REPUBLIKA HRVATSKA</w:t>
      </w:r>
    </w:p>
    <w:p w:rsidRDefault="00903677" w:rsidP="00903677" w:rsidR="00A06DC9" w:rsidRPr="001106D1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1106D1">
        <w:rPr>
          <w:rFonts w:hAnsi="Times New Roman" w:ascii="Times New Roman"/>
          <w:sz w:val="24"/>
          <w:szCs w:val="24"/>
        </w:rPr>
        <w:t>TRGOVAČKI SUD U ZADRU</w:t>
      </w:r>
    </w:p>
    <w:p w:rsidRDefault="00A06DC9" w:rsidP="00903677" w:rsidR="00A06DC9" w:rsidRPr="001106D1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1106D1">
        <w:rPr>
          <w:rFonts w:hAnsi="Times New Roman" w:ascii="Times New Roman"/>
          <w:sz w:val="24"/>
          <w:szCs w:val="24"/>
        </w:rPr>
        <w:t>Dr. Franje Tuđmana 35</w:t>
      </w:r>
      <w:r w:rsidR="00903677" w:rsidRPr="001106D1">
        <w:rPr>
          <w:rFonts w:hAnsi="Times New Roman" w:ascii="Times New Roman"/>
          <w:sz w:val="24"/>
          <w:szCs w:val="24"/>
        </w:rPr>
        <w:tab/>
      </w:r>
    </w:p>
    <w:p w:rsidRDefault="00A06DC9" w:rsidP="00903677" w:rsidR="00A06DC9" w:rsidRPr="001106D1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A06DC9" w:rsidR="00903677" w:rsidRPr="001106D1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1106D1">
        <w:rPr>
          <w:rFonts w:hAnsi="Times New Roman" w:ascii="Times New Roman"/>
          <w:sz w:val="24"/>
          <w:szCs w:val="24"/>
        </w:rPr>
        <w:t>R E P U B L I K A   H R V A T S K A</w:t>
      </w:r>
    </w:p>
    <w:p w:rsidRDefault="00903677" w:rsidP="00903677" w:rsidR="00903677" w:rsidRPr="001106D1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1106D1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1106D1">
        <w:rPr>
          <w:rFonts w:hAnsi="Times New Roman" w:ascii="Times New Roman"/>
          <w:sz w:val="24"/>
          <w:szCs w:val="24"/>
        </w:rPr>
        <w:t>R J E Š E N J E</w:t>
      </w:r>
    </w:p>
    <w:p w:rsidRDefault="00903677" w:rsidP="00903677" w:rsidR="00903677" w:rsidRPr="001106D1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C3E0C" w:rsidR="00903677" w:rsidRPr="001106D1">
      <w:pPr>
        <w:tabs>
          <w:tab w:pos="2410" w:val="left"/>
        </w:tabs>
        <w:spacing w:lineRule="atLeast" w:line="240" w:after="0"/>
        <w:ind w:firstLine="1134"/>
        <w:jc w:val="both"/>
        <w:rPr>
          <w:rFonts w:hAnsi="Times New Roman" w:ascii="Times New Roman"/>
          <w:sz w:val="24"/>
          <w:szCs w:val="24"/>
        </w:rPr>
      </w:pPr>
      <w:r w:rsidRPr="001106D1">
        <w:rPr>
          <w:rFonts w:hAnsi="Times New Roman" w:ascii="Times New Roman"/>
          <w:sz w:val="24"/>
          <w:szCs w:val="24"/>
        </w:rPr>
        <w:t>Trgovački sud u Zadru</w:t>
      </w:r>
      <w:r w:rsidR="00D340E1" w:rsidRPr="001106D1">
        <w:rPr>
          <w:rFonts w:hAnsi="Times New Roman" w:ascii="Times New Roman"/>
          <w:sz w:val="24"/>
          <w:szCs w:val="24"/>
        </w:rPr>
        <w:t>,</w:t>
      </w:r>
      <w:r w:rsidRPr="001106D1">
        <w:rPr>
          <w:rFonts w:hAnsi="Times New Roman" w:ascii="Times New Roman"/>
          <w:sz w:val="24"/>
          <w:szCs w:val="24"/>
        </w:rPr>
        <w:t xml:space="preserve"> po su</w:t>
      </w:r>
      <w:r w:rsidR="00D340E1" w:rsidRPr="001106D1">
        <w:rPr>
          <w:rFonts w:hAnsi="Times New Roman" w:ascii="Times New Roman"/>
          <w:sz w:val="24"/>
          <w:szCs w:val="24"/>
        </w:rPr>
        <w:t>tkinji</w:t>
      </w:r>
      <w:r w:rsidRPr="001106D1">
        <w:rPr>
          <w:rFonts w:hAnsi="Times New Roman" w:ascii="Times New Roman"/>
          <w:sz w:val="24"/>
          <w:szCs w:val="24"/>
        </w:rPr>
        <w:t xml:space="preserve"> Ardeni Bajlo kao stečajno</w:t>
      </w:r>
      <w:r w:rsidR="00D340E1" w:rsidRPr="001106D1">
        <w:rPr>
          <w:rFonts w:hAnsi="Times New Roman" w:ascii="Times New Roman"/>
          <w:sz w:val="24"/>
          <w:szCs w:val="24"/>
        </w:rPr>
        <w:t>j</w:t>
      </w:r>
      <w:r w:rsidRPr="001106D1">
        <w:rPr>
          <w:rFonts w:hAnsi="Times New Roman" w:ascii="Times New Roman"/>
          <w:sz w:val="24"/>
          <w:szCs w:val="24"/>
        </w:rPr>
        <w:t xml:space="preserve"> su</w:t>
      </w:r>
      <w:r w:rsidR="00D340E1" w:rsidRPr="001106D1">
        <w:rPr>
          <w:rFonts w:hAnsi="Times New Roman" w:ascii="Times New Roman"/>
          <w:sz w:val="24"/>
          <w:szCs w:val="24"/>
        </w:rPr>
        <w:t>tkinji</w:t>
      </w:r>
      <w:r w:rsidRPr="001106D1">
        <w:rPr>
          <w:rFonts w:hAnsi="Times New Roman" w:ascii="Times New Roman"/>
          <w:sz w:val="24"/>
          <w:szCs w:val="24"/>
        </w:rPr>
        <w:t xml:space="preserve">, u stečajnom </w:t>
      </w:r>
      <w:r w:rsidR="00D340E1" w:rsidRPr="001106D1">
        <w:rPr>
          <w:rFonts w:hAnsi="Times New Roman" w:ascii="Times New Roman"/>
          <w:sz w:val="24"/>
          <w:szCs w:val="24"/>
        </w:rPr>
        <w:t>postupku nad stečajnim dužnikom</w:t>
      </w:r>
      <w:r w:rsidR="00E976B2" w:rsidRPr="001106D1">
        <w:rPr>
          <w:rFonts w:hAnsi="Times New Roman" w:ascii="Times New Roman"/>
          <w:sz w:val="24"/>
          <w:szCs w:val="24"/>
        </w:rPr>
        <w:t xml:space="preserve"> </w:t>
      </w:r>
      <w:r w:rsidR="001106D1" w:rsidRPr="001106D1">
        <w:rPr>
          <w:rFonts w:hAnsi="Times New Roman" w:ascii="Times New Roman"/>
          <w:sz w:val="24"/>
          <w:szCs w:val="24"/>
        </w:rPr>
        <w:t>VOX ZAŠTITA d.o.o., Zadar, Ante Starčevića 8/b, OIB: 49523705070</w:t>
      </w:r>
      <w:r w:rsidR="006A0A0E" w:rsidRPr="001106D1">
        <w:rPr>
          <w:rFonts w:hAnsi="Times New Roman" w:ascii="Times New Roman"/>
          <w:sz w:val="24"/>
          <w:szCs w:val="24"/>
        </w:rPr>
        <w:t>, koga zastupa stečajn</w:t>
      </w:r>
      <w:r w:rsidR="001106D1" w:rsidRPr="001106D1">
        <w:rPr>
          <w:rFonts w:hAnsi="Times New Roman" w:ascii="Times New Roman"/>
          <w:sz w:val="24"/>
          <w:szCs w:val="24"/>
        </w:rPr>
        <w:t>a</w:t>
      </w:r>
      <w:r w:rsidR="00622878" w:rsidRPr="001106D1">
        <w:rPr>
          <w:rFonts w:hAnsi="Times New Roman" w:ascii="Times New Roman"/>
          <w:sz w:val="24"/>
          <w:szCs w:val="24"/>
        </w:rPr>
        <w:t xml:space="preserve"> upravitelj</w:t>
      </w:r>
      <w:r w:rsidR="001106D1" w:rsidRPr="001106D1">
        <w:rPr>
          <w:rFonts w:hAnsi="Times New Roman" w:ascii="Times New Roman"/>
          <w:sz w:val="24"/>
          <w:szCs w:val="24"/>
        </w:rPr>
        <w:t>ica Iva Petanjek</w:t>
      </w:r>
      <w:r w:rsidR="002C2297" w:rsidRPr="001106D1">
        <w:rPr>
          <w:rFonts w:hAnsi="Times New Roman" w:ascii="Times New Roman"/>
          <w:sz w:val="24"/>
          <w:szCs w:val="24"/>
        </w:rPr>
        <w:t>,</w:t>
      </w:r>
      <w:r w:rsidR="00CE2510" w:rsidRPr="001106D1">
        <w:rPr>
          <w:rFonts w:hAnsi="Times New Roman" w:ascii="Times New Roman"/>
          <w:sz w:val="24"/>
          <w:szCs w:val="24"/>
        </w:rPr>
        <w:t xml:space="preserve"> </w:t>
      </w:r>
      <w:r w:rsidRPr="001106D1">
        <w:rPr>
          <w:rFonts w:hAnsi="Times New Roman" w:ascii="Times New Roman"/>
          <w:sz w:val="24"/>
          <w:szCs w:val="24"/>
        </w:rPr>
        <w:t xml:space="preserve">dana </w:t>
      </w:r>
      <w:r w:rsidR="001106D1" w:rsidRPr="001106D1">
        <w:rPr>
          <w:rFonts w:hAnsi="Times New Roman" w:ascii="Times New Roman"/>
          <w:sz w:val="24"/>
          <w:szCs w:val="24"/>
        </w:rPr>
        <w:t>7. veljače</w:t>
      </w:r>
      <w:r w:rsidR="00D30E2C" w:rsidRPr="001106D1">
        <w:rPr>
          <w:rFonts w:hAnsi="Times New Roman" w:ascii="Times New Roman"/>
          <w:sz w:val="24"/>
          <w:szCs w:val="24"/>
        </w:rPr>
        <w:t xml:space="preserve"> 2017</w:t>
      </w:r>
      <w:r w:rsidR="00622878" w:rsidRPr="001106D1">
        <w:rPr>
          <w:rFonts w:hAnsi="Times New Roman" w:ascii="Times New Roman"/>
          <w:sz w:val="24"/>
          <w:szCs w:val="24"/>
        </w:rPr>
        <w:t>.</w:t>
      </w:r>
      <w:r w:rsidR="007260B9" w:rsidRPr="001106D1">
        <w:rPr>
          <w:rFonts w:hAnsi="Times New Roman" w:ascii="Times New Roman"/>
          <w:sz w:val="24"/>
          <w:szCs w:val="24"/>
        </w:rPr>
        <w:t>,</w:t>
      </w:r>
      <w:r w:rsidR="003B5BBB" w:rsidRPr="001106D1">
        <w:rPr>
          <w:rFonts w:hAnsi="Times New Roman" w:ascii="Times New Roman"/>
          <w:sz w:val="24"/>
          <w:szCs w:val="24"/>
        </w:rPr>
        <w:t xml:space="preserve"> postupajući po čl. 265. Stečajnog zakona (Narodne novine br. 71/15),</w:t>
      </w:r>
    </w:p>
    <w:p w:rsidRDefault="00903677" w:rsidP="00903677" w:rsidR="00903677" w:rsidRPr="001106D1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1106D1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1106D1">
        <w:rPr>
          <w:rFonts w:hAnsi="Times New Roman" w:ascii="Times New Roman"/>
          <w:sz w:val="24"/>
          <w:szCs w:val="24"/>
        </w:rPr>
        <w:t>r i j e š i o   j e</w:t>
      </w:r>
    </w:p>
    <w:p w:rsidRDefault="00903677" w:rsidP="00903677" w:rsidR="00903677" w:rsidRPr="001106D1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7A3D96" w:rsidP="00D340E1" w:rsidR="00DE0A15" w:rsidRPr="001106D1">
      <w:pPr>
        <w:pStyle w:val="Odlomakpopisa"/>
        <w:numPr>
          <w:ilvl w:val="0"/>
          <w:numId w:val="13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1106D1">
        <w:rPr>
          <w:rFonts w:hAnsi="Times New Roman" w:ascii="Times New Roman"/>
          <w:sz w:val="24"/>
          <w:szCs w:val="24"/>
        </w:rPr>
        <w:t xml:space="preserve">Utvrđuju se tražbine koje se namiruju kao tražbine </w:t>
      </w:r>
      <w:r w:rsidR="001106D1" w:rsidRPr="001106D1">
        <w:rPr>
          <w:rFonts w:hAnsi="Times New Roman" w:ascii="Times New Roman"/>
          <w:sz w:val="24"/>
          <w:szCs w:val="24"/>
        </w:rPr>
        <w:t>prvog</w:t>
      </w:r>
      <w:r w:rsidRPr="001106D1">
        <w:rPr>
          <w:rFonts w:hAnsi="Times New Roman" w:ascii="Times New Roman"/>
          <w:sz w:val="24"/>
          <w:szCs w:val="24"/>
        </w:rPr>
        <w:t xml:space="preserve"> višeg isplatnog reda:</w:t>
      </w:r>
    </w:p>
    <w:p w:rsidRDefault="00E270E5" w:rsidP="00E270E5" w:rsidR="00E270E5" w:rsidRPr="001106D1">
      <w:pPr>
        <w:pStyle w:val="Odlomakpopisa"/>
        <w:spacing w:lineRule="atLeast" w:line="240" w:after="0"/>
        <w:ind w:left="1320"/>
        <w:rPr>
          <w:rFonts w:hAnsi="Times New Roman" w:ascii="Times New Roman"/>
          <w:sz w:val="24"/>
          <w:szCs w:val="24"/>
        </w:rPr>
      </w:pPr>
    </w:p>
    <w:tbl>
      <w:tblPr>
        <w:tblW w:type="dxa" w:w="9498"/>
        <w:tblInd w:type="dxa" w:w="-459"/>
        <w:tblLayout w:type="fixed"/>
        <w:tblLook w:val="04A0" w:noVBand="1" w:noHBand="0" w:lastColumn="0" w:firstColumn="1" w:lastRow="0" w:firstRow="1"/>
      </w:tblPr>
      <w:tblGrid>
        <w:gridCol w:w="993"/>
        <w:gridCol w:w="4819"/>
        <w:gridCol w:w="3686"/>
      </w:tblGrid>
      <w:tr w:rsidTr="00101F35" w:rsidR="001106D1" w:rsidRPr="001106D1">
        <w:trPr>
          <w:trHeight w:val="754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106D1" w:rsidP="00101F35" w:rsidR="001106D1" w:rsidRPr="001106D1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Redni broj</w:t>
            </w:r>
          </w:p>
        </w:tc>
        <w:tc>
          <w:tcPr>
            <w:tcW w:type="dxa" w:w="48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106D1" w:rsidP="00101F35" w:rsidR="001106D1" w:rsidRPr="001106D1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vjerovnik</w:t>
            </w:r>
          </w:p>
        </w:tc>
        <w:tc>
          <w:tcPr>
            <w:tcW w:type="dxa" w:w="36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106D1" w:rsidP="00101F35" w:rsidR="001106D1" w:rsidRPr="001106D1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priznato</w:t>
            </w:r>
          </w:p>
        </w:tc>
      </w:tr>
      <w:tr w:rsidTr="00101F35" w:rsidR="001106D1" w:rsidRPr="001106D1">
        <w:trPr>
          <w:trHeight w:val="1508"/>
        </w:trPr>
        <w:tc>
          <w:tcPr>
            <w:tcW w:type="dxa" w:w="9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106D1" w:rsidP="00101F35" w:rsidR="001106D1" w:rsidRPr="001106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type="dxa" w:w="48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106D1" w:rsidP="00101F35" w:rsidR="001106D1" w:rsidRPr="001106D1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color w:val="000000"/>
                <w:sz w:val="24"/>
                <w:szCs w:val="24"/>
              </w:rPr>
              <w:t>DRAGAN KAŠTELA,</w:t>
            </w:r>
          </w:p>
          <w:p w:rsidRDefault="001106D1" w:rsidP="00101F35" w:rsidR="001106D1" w:rsidRPr="001106D1">
            <w:pPr>
              <w:rPr>
                <w:rFonts w:hAnsi="Times New Roman" w:ascii="Times New Roman"/>
                <w:bCs/>
                <w:sz w:val="24"/>
                <w:szCs w:val="24"/>
              </w:rPr>
            </w:pPr>
            <w:r w:rsidRPr="001106D1">
              <w:rPr>
                <w:rFonts w:hAnsi="Times New Roman" w:ascii="Times New Roman"/>
                <w:bCs/>
                <w:sz w:val="24"/>
                <w:szCs w:val="24"/>
              </w:rPr>
              <w:t>Jurja Barakovića 8</w:t>
            </w:r>
          </w:p>
          <w:p w:rsidRDefault="001106D1" w:rsidP="00101F35" w:rsidR="001106D1" w:rsidRPr="001106D1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bCs/>
                <w:sz w:val="24"/>
                <w:szCs w:val="24"/>
              </w:rPr>
              <w:t>23312 Novigrad, OIB:</w:t>
            </w:r>
            <w:r w:rsidRPr="001106D1">
              <w:rPr>
                <w:rFonts w:hAnsi="Times New Roman" w:ascii="Times New Roman"/>
                <w:sz w:val="24"/>
                <w:szCs w:val="24"/>
              </w:rPr>
              <w:t xml:space="preserve"> 28271657039</w:t>
            </w:r>
          </w:p>
        </w:tc>
        <w:tc>
          <w:tcPr>
            <w:tcW w:type="dxa" w:w="3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106D1" w:rsidP="00101F35" w:rsidR="001106D1" w:rsidRPr="001106D1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color w:val="000000"/>
                <w:sz w:val="24"/>
                <w:szCs w:val="24"/>
              </w:rPr>
              <w:t>137.247,10</w:t>
            </w:r>
          </w:p>
        </w:tc>
      </w:tr>
      <w:tr w:rsidTr="00101F35" w:rsidR="001106D1" w:rsidRPr="001106D1">
        <w:trPr>
          <w:trHeight w:val="1508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106D1" w:rsidP="00101F35" w:rsidR="001106D1" w:rsidRPr="001106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type="dxa" w:w="48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106D1" w:rsidP="00101F35" w:rsidR="001106D1" w:rsidRPr="001106D1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color w:val="000000"/>
                <w:sz w:val="24"/>
                <w:szCs w:val="24"/>
              </w:rPr>
              <w:t>MILO MIKULIĆ,</w:t>
            </w:r>
          </w:p>
          <w:p w:rsidRDefault="001106D1" w:rsidP="00101F35" w:rsidR="001106D1" w:rsidRPr="001106D1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1106D1">
              <w:rPr>
                <w:rFonts w:hAnsi="Times New Roman" w:ascii="Times New Roman"/>
                <w:bCs/>
                <w:sz w:val="24"/>
                <w:szCs w:val="24"/>
              </w:rPr>
              <w:t>Bibinje 16C</w:t>
            </w:r>
          </w:p>
          <w:p w:rsidRDefault="001106D1" w:rsidP="00101F35" w:rsidR="001106D1" w:rsidRPr="001106D1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bCs/>
                <w:sz w:val="24"/>
                <w:szCs w:val="24"/>
              </w:rPr>
              <w:t>23205 Bibinje, OIB:</w:t>
            </w:r>
            <w:r w:rsidRPr="001106D1">
              <w:rPr>
                <w:rFonts w:hAnsi="Times New Roman" w:ascii="Times New Roman"/>
                <w:sz w:val="24"/>
                <w:szCs w:val="24"/>
              </w:rPr>
              <w:t xml:space="preserve"> 58558530019</w:t>
            </w:r>
          </w:p>
        </w:tc>
        <w:tc>
          <w:tcPr>
            <w:tcW w:type="dxa" w:w="36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106D1" w:rsidP="00101F35" w:rsidR="001106D1" w:rsidRPr="001106D1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color w:val="000000"/>
                <w:sz w:val="24"/>
                <w:szCs w:val="24"/>
              </w:rPr>
              <w:t>59.488,80</w:t>
            </w:r>
          </w:p>
        </w:tc>
      </w:tr>
      <w:tr w:rsidTr="00101F35" w:rsidR="001106D1" w:rsidRPr="001106D1">
        <w:trPr>
          <w:trHeight w:val="1508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106D1" w:rsidP="00101F35" w:rsidR="001106D1" w:rsidRPr="001106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type="dxa" w:w="48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106D1" w:rsidP="00101F35" w:rsidR="001106D1" w:rsidRPr="001106D1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color w:val="000000"/>
                <w:sz w:val="24"/>
                <w:szCs w:val="24"/>
              </w:rPr>
              <w:t>ELVIS MIKULIĆ,</w:t>
            </w:r>
          </w:p>
          <w:p w:rsidRDefault="001106D1" w:rsidP="00101F35" w:rsidR="001106D1" w:rsidRPr="001106D1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1106D1">
              <w:rPr>
                <w:rFonts w:hAnsi="Times New Roman" w:ascii="Times New Roman"/>
                <w:bCs/>
                <w:sz w:val="24"/>
                <w:szCs w:val="24"/>
              </w:rPr>
              <w:t>Dragana Lisice-Taka 34</w:t>
            </w:r>
          </w:p>
          <w:p w:rsidRDefault="001106D1" w:rsidP="00101F35" w:rsidR="001106D1" w:rsidRPr="001106D1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bCs/>
                <w:sz w:val="24"/>
                <w:szCs w:val="24"/>
              </w:rPr>
              <w:t xml:space="preserve"> 23205 Bibinje, OIB:</w:t>
            </w:r>
            <w:r w:rsidRPr="001106D1">
              <w:rPr>
                <w:rFonts w:hAnsi="Times New Roman" w:ascii="Times New Roman"/>
                <w:sz w:val="24"/>
                <w:szCs w:val="24"/>
              </w:rPr>
              <w:t xml:space="preserve"> 27035237272</w:t>
            </w:r>
          </w:p>
        </w:tc>
        <w:tc>
          <w:tcPr>
            <w:tcW w:type="dxa" w:w="36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106D1" w:rsidP="00101F35" w:rsidR="001106D1" w:rsidRPr="001106D1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color w:val="000000"/>
                <w:sz w:val="24"/>
                <w:szCs w:val="24"/>
              </w:rPr>
              <w:t>4.416,00</w:t>
            </w:r>
          </w:p>
        </w:tc>
      </w:tr>
      <w:tr w:rsidTr="00101F35" w:rsidR="001106D1" w:rsidRPr="001106D1">
        <w:trPr>
          <w:trHeight w:val="1508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106D1" w:rsidP="00101F35" w:rsidR="001106D1" w:rsidRPr="001106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4. </w:t>
            </w:r>
          </w:p>
        </w:tc>
        <w:tc>
          <w:tcPr>
            <w:tcW w:type="dxa" w:w="48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106D1" w:rsidP="00101F35" w:rsidR="001106D1" w:rsidRPr="001106D1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color w:val="000000"/>
                <w:sz w:val="24"/>
                <w:szCs w:val="24"/>
              </w:rPr>
              <w:t>BOŽO PETKOVIĆ,</w:t>
            </w:r>
          </w:p>
          <w:p w:rsidRDefault="001106D1" w:rsidP="00101F35" w:rsidR="001106D1" w:rsidRPr="001106D1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1106D1">
              <w:rPr>
                <w:rFonts w:hAnsi="Times New Roman" w:ascii="Times New Roman"/>
                <w:bCs/>
                <w:sz w:val="24"/>
                <w:szCs w:val="24"/>
              </w:rPr>
              <w:t>Put Sv. Marije 1</w:t>
            </w:r>
          </w:p>
          <w:p w:rsidRDefault="001106D1" w:rsidP="00101F35" w:rsidR="001106D1" w:rsidRPr="001106D1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bCs/>
                <w:sz w:val="24"/>
                <w:szCs w:val="24"/>
              </w:rPr>
              <w:t>23205 Bibinje, OIB:</w:t>
            </w:r>
            <w:r w:rsidRPr="001106D1">
              <w:rPr>
                <w:rFonts w:hAnsi="Times New Roman" w:ascii="Times New Roman"/>
                <w:sz w:val="24"/>
                <w:szCs w:val="24"/>
              </w:rPr>
              <w:t xml:space="preserve"> 55932677923</w:t>
            </w:r>
          </w:p>
        </w:tc>
        <w:tc>
          <w:tcPr>
            <w:tcW w:type="dxa" w:w="36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106D1" w:rsidP="00101F35" w:rsidR="001106D1" w:rsidRPr="001106D1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color w:val="000000"/>
                <w:sz w:val="24"/>
                <w:szCs w:val="24"/>
              </w:rPr>
              <w:t>40.191,20</w:t>
            </w:r>
          </w:p>
        </w:tc>
      </w:tr>
      <w:tr w:rsidTr="00101F35" w:rsidR="001106D1" w:rsidRPr="001106D1">
        <w:trPr>
          <w:trHeight w:val="1508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106D1" w:rsidP="00101F35" w:rsidR="001106D1" w:rsidRPr="001106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color w:val="000000"/>
                <w:sz w:val="24"/>
                <w:szCs w:val="24"/>
              </w:rPr>
              <w:lastRenderedPageBreak/>
              <w:t>5.</w:t>
            </w:r>
          </w:p>
        </w:tc>
        <w:tc>
          <w:tcPr>
            <w:tcW w:type="dxa" w:w="48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106D1" w:rsidP="00101F35" w:rsidR="001106D1" w:rsidRPr="001106D1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color w:val="000000"/>
                <w:sz w:val="24"/>
                <w:szCs w:val="24"/>
              </w:rPr>
              <w:t>DANIJEL PETKOVIĆ,</w:t>
            </w:r>
          </w:p>
          <w:p w:rsidRDefault="001106D1" w:rsidP="00101F35" w:rsidR="001106D1" w:rsidRPr="001106D1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1106D1">
              <w:rPr>
                <w:rFonts w:hAnsi="Times New Roman" w:ascii="Times New Roman"/>
                <w:bCs/>
                <w:sz w:val="24"/>
                <w:szCs w:val="24"/>
              </w:rPr>
              <w:t>Među vrtlina 5</w:t>
            </w:r>
          </w:p>
          <w:p w:rsidRDefault="001106D1" w:rsidP="00101F35" w:rsidR="001106D1" w:rsidRPr="001106D1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bCs/>
                <w:sz w:val="24"/>
                <w:szCs w:val="24"/>
              </w:rPr>
              <w:t>23205 Bibinje, OIB:</w:t>
            </w:r>
            <w:r w:rsidRPr="001106D1">
              <w:rPr>
                <w:rFonts w:hAnsi="Times New Roman" w:ascii="Times New Roman"/>
                <w:sz w:val="24"/>
                <w:szCs w:val="24"/>
              </w:rPr>
              <w:t xml:space="preserve"> 45328374952</w:t>
            </w:r>
          </w:p>
        </w:tc>
        <w:tc>
          <w:tcPr>
            <w:tcW w:type="dxa" w:w="36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106D1" w:rsidP="00101F35" w:rsidR="001106D1" w:rsidRPr="001106D1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color w:val="000000"/>
                <w:sz w:val="24"/>
                <w:szCs w:val="24"/>
              </w:rPr>
              <w:t>42.720,00</w:t>
            </w:r>
          </w:p>
        </w:tc>
      </w:tr>
      <w:tr w:rsidTr="00101F35" w:rsidR="001106D1" w:rsidRPr="001106D1">
        <w:trPr>
          <w:trHeight w:val="1508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106D1" w:rsidP="00101F35" w:rsidR="001106D1" w:rsidRPr="001106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type="dxa" w:w="48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106D1" w:rsidP="00101F35" w:rsidR="001106D1" w:rsidRPr="001106D1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color w:val="000000"/>
                <w:sz w:val="24"/>
                <w:szCs w:val="24"/>
              </w:rPr>
              <w:t>TOMISLAV LISICA,</w:t>
            </w:r>
          </w:p>
          <w:p w:rsidRDefault="001106D1" w:rsidP="00101F35" w:rsidR="001106D1" w:rsidRPr="001106D1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1106D1">
              <w:rPr>
                <w:rFonts w:hAnsi="Times New Roman" w:ascii="Times New Roman"/>
                <w:bCs/>
                <w:sz w:val="24"/>
                <w:szCs w:val="24"/>
              </w:rPr>
              <w:t>Bibinje 46</w:t>
            </w:r>
          </w:p>
          <w:p w:rsidRDefault="001106D1" w:rsidP="00101F35" w:rsidR="001106D1" w:rsidRPr="001106D1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bCs/>
                <w:sz w:val="24"/>
                <w:szCs w:val="24"/>
              </w:rPr>
              <w:t>23205 Bibinje, OIB:</w:t>
            </w:r>
            <w:r w:rsidRPr="001106D1">
              <w:rPr>
                <w:rFonts w:hAnsi="Times New Roman" w:ascii="Times New Roman"/>
                <w:sz w:val="24"/>
                <w:szCs w:val="24"/>
              </w:rPr>
              <w:t xml:space="preserve"> 18612564607</w:t>
            </w:r>
          </w:p>
          <w:p w:rsidRDefault="001106D1" w:rsidP="00101F35" w:rsidR="001106D1" w:rsidRPr="001106D1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36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106D1" w:rsidP="00101F35" w:rsidR="001106D1" w:rsidRPr="001106D1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color w:val="000000"/>
                <w:sz w:val="24"/>
                <w:szCs w:val="24"/>
              </w:rPr>
              <w:t>42.720,00</w:t>
            </w:r>
          </w:p>
        </w:tc>
      </w:tr>
      <w:tr w:rsidTr="00101F35" w:rsidR="001106D1" w:rsidRPr="001106D1">
        <w:trPr>
          <w:trHeight w:val="1508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106D1" w:rsidP="00101F35" w:rsidR="001106D1" w:rsidRPr="001106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type="dxa" w:w="48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106D1" w:rsidP="00101F35" w:rsidR="001106D1" w:rsidRPr="001106D1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color w:val="000000"/>
                <w:sz w:val="24"/>
                <w:szCs w:val="24"/>
              </w:rPr>
              <w:t>MARKO PETKOVIĆ,</w:t>
            </w:r>
          </w:p>
          <w:p w:rsidRDefault="001106D1" w:rsidP="00101F35" w:rsidR="001106D1" w:rsidRPr="001106D1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1106D1">
              <w:rPr>
                <w:rFonts w:hAnsi="Times New Roman" w:ascii="Times New Roman"/>
                <w:bCs/>
                <w:sz w:val="24"/>
                <w:szCs w:val="24"/>
              </w:rPr>
              <w:t>Z. Sikirića 10</w:t>
            </w:r>
          </w:p>
          <w:p w:rsidRDefault="001106D1" w:rsidP="00101F35" w:rsidR="001106D1" w:rsidRPr="001106D1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bCs/>
                <w:sz w:val="24"/>
                <w:szCs w:val="24"/>
              </w:rPr>
              <w:t>23205 Bibinje, OIB:</w:t>
            </w:r>
            <w:r w:rsidRPr="001106D1">
              <w:rPr>
                <w:rFonts w:hAnsi="Times New Roman" w:ascii="Times New Roman"/>
                <w:sz w:val="24"/>
                <w:szCs w:val="24"/>
              </w:rPr>
              <w:t xml:space="preserve"> 90647445146</w:t>
            </w:r>
          </w:p>
        </w:tc>
        <w:tc>
          <w:tcPr>
            <w:tcW w:type="dxa" w:w="36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106D1" w:rsidP="00101F35" w:rsidR="001106D1" w:rsidRPr="001106D1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color w:val="000000"/>
                <w:sz w:val="24"/>
                <w:szCs w:val="24"/>
              </w:rPr>
              <w:t>39.000,00</w:t>
            </w:r>
          </w:p>
        </w:tc>
      </w:tr>
      <w:tr w:rsidTr="00101F35" w:rsidR="001106D1" w:rsidRPr="001106D1">
        <w:trPr>
          <w:trHeight w:val="1508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106D1" w:rsidP="00101F35" w:rsidR="001106D1" w:rsidRPr="001106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type="dxa" w:w="48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106D1" w:rsidP="00101F35" w:rsidR="001106D1" w:rsidRPr="001106D1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color w:val="000000"/>
                <w:sz w:val="24"/>
                <w:szCs w:val="24"/>
              </w:rPr>
              <w:t>BORISLAV MAMIĆ,</w:t>
            </w:r>
          </w:p>
          <w:p w:rsidRDefault="001106D1" w:rsidP="00101F35" w:rsidR="001106D1" w:rsidRPr="001106D1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1106D1">
              <w:rPr>
                <w:rFonts w:hAnsi="Times New Roman" w:ascii="Times New Roman"/>
                <w:bCs/>
                <w:sz w:val="24"/>
                <w:szCs w:val="24"/>
              </w:rPr>
              <w:t>Lišane Ostrovičke bb</w:t>
            </w:r>
          </w:p>
          <w:p w:rsidRDefault="001106D1" w:rsidP="00101F35" w:rsidR="001106D1" w:rsidRPr="001106D1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bCs/>
                <w:sz w:val="24"/>
                <w:szCs w:val="24"/>
              </w:rPr>
              <w:t xml:space="preserve"> 23420 Benkovac, OIB:</w:t>
            </w:r>
            <w:r w:rsidRPr="001106D1">
              <w:rPr>
                <w:rFonts w:hAnsi="Times New Roman" w:ascii="Times New Roman"/>
                <w:sz w:val="24"/>
                <w:szCs w:val="24"/>
              </w:rPr>
              <w:t xml:space="preserve"> 3932428275</w:t>
            </w:r>
          </w:p>
        </w:tc>
        <w:tc>
          <w:tcPr>
            <w:tcW w:type="dxa" w:w="36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106D1" w:rsidP="00101F35" w:rsidR="001106D1" w:rsidRPr="001106D1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color w:val="000000"/>
                <w:sz w:val="24"/>
                <w:szCs w:val="24"/>
              </w:rPr>
              <w:t>33.232,80</w:t>
            </w:r>
          </w:p>
        </w:tc>
      </w:tr>
      <w:tr w:rsidTr="00101F35" w:rsidR="001106D1" w:rsidRPr="001106D1">
        <w:trPr>
          <w:trHeight w:val="1508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106D1" w:rsidP="00101F35" w:rsidR="001106D1" w:rsidRPr="001106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type="dxa" w:w="48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106D1" w:rsidP="00101F35" w:rsidR="001106D1" w:rsidRPr="001106D1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color w:val="000000"/>
                <w:sz w:val="24"/>
                <w:szCs w:val="24"/>
              </w:rPr>
              <w:t>BRANKO VIDAIĆ,</w:t>
            </w:r>
          </w:p>
          <w:p w:rsidRDefault="001106D1" w:rsidP="00101F35" w:rsidR="001106D1" w:rsidRPr="001106D1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1106D1">
              <w:rPr>
                <w:rFonts w:hAnsi="Times New Roman" w:ascii="Times New Roman"/>
                <w:bCs/>
                <w:sz w:val="24"/>
                <w:szCs w:val="24"/>
              </w:rPr>
              <w:t>Crno 80</w:t>
            </w:r>
          </w:p>
          <w:p w:rsidRDefault="001106D1" w:rsidP="00101F35" w:rsidR="001106D1" w:rsidRPr="001106D1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bCs/>
                <w:sz w:val="24"/>
                <w:szCs w:val="24"/>
              </w:rPr>
              <w:t>23000 Zadar, OIB:</w:t>
            </w:r>
            <w:r w:rsidRPr="001106D1">
              <w:rPr>
                <w:rFonts w:hAnsi="Times New Roman" w:ascii="Times New Roman"/>
                <w:sz w:val="24"/>
                <w:szCs w:val="24"/>
              </w:rPr>
              <w:t xml:space="preserve"> 9166660583</w:t>
            </w:r>
          </w:p>
        </w:tc>
        <w:tc>
          <w:tcPr>
            <w:tcW w:type="dxa" w:w="36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106D1" w:rsidP="00101F35" w:rsidR="001106D1" w:rsidRPr="001106D1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color w:val="000000"/>
                <w:sz w:val="24"/>
                <w:szCs w:val="24"/>
              </w:rPr>
              <w:t>33.898,40</w:t>
            </w:r>
          </w:p>
        </w:tc>
      </w:tr>
      <w:tr w:rsidTr="00101F35" w:rsidR="001106D1" w:rsidRPr="001106D1">
        <w:trPr>
          <w:trHeight w:val="1508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106D1" w:rsidP="00101F35" w:rsidR="001106D1" w:rsidRPr="001106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type="dxa" w:w="48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106D1" w:rsidP="00101F35" w:rsidR="001106D1" w:rsidRPr="001106D1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color w:val="000000"/>
                <w:sz w:val="24"/>
                <w:szCs w:val="24"/>
              </w:rPr>
              <w:t>IVICA LISICA,</w:t>
            </w:r>
          </w:p>
          <w:p w:rsidRDefault="001106D1" w:rsidP="00101F35" w:rsidR="001106D1" w:rsidRPr="001106D1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1106D1">
              <w:rPr>
                <w:rFonts w:hAnsi="Times New Roman" w:ascii="Times New Roman"/>
                <w:bCs/>
                <w:sz w:val="24"/>
                <w:szCs w:val="24"/>
              </w:rPr>
              <w:t>Bibinje 83</w:t>
            </w:r>
          </w:p>
          <w:p w:rsidRDefault="001106D1" w:rsidP="00101F35" w:rsidR="001106D1" w:rsidRPr="001106D1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bCs/>
                <w:sz w:val="24"/>
                <w:szCs w:val="24"/>
              </w:rPr>
              <w:t>23205 Bibinje, OIB:</w:t>
            </w:r>
            <w:r w:rsidRPr="001106D1">
              <w:rPr>
                <w:rFonts w:hAnsi="Times New Roman" w:ascii="Times New Roman"/>
                <w:sz w:val="24"/>
                <w:szCs w:val="24"/>
              </w:rPr>
              <w:t xml:space="preserve"> 11409305725</w:t>
            </w:r>
          </w:p>
        </w:tc>
        <w:tc>
          <w:tcPr>
            <w:tcW w:type="dxa" w:w="36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106D1" w:rsidP="00101F35" w:rsidR="001106D1" w:rsidRPr="001106D1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color w:val="000000"/>
                <w:sz w:val="24"/>
                <w:szCs w:val="24"/>
              </w:rPr>
              <w:t>34.120,00</w:t>
            </w:r>
          </w:p>
        </w:tc>
      </w:tr>
      <w:tr w:rsidTr="00101F35" w:rsidR="001106D1" w:rsidRPr="001106D1">
        <w:trPr>
          <w:trHeight w:val="1508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106D1" w:rsidP="00101F35" w:rsidR="001106D1" w:rsidRPr="001106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type="dxa" w:w="48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106D1" w:rsidP="00101F35" w:rsidR="001106D1" w:rsidRPr="001106D1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1106D1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LUČANO MARKULIĆ, </w:t>
            </w:r>
            <w:r w:rsidRPr="001106D1">
              <w:rPr>
                <w:rFonts w:hAnsi="Times New Roman" w:ascii="Times New Roman"/>
                <w:bCs/>
                <w:sz w:val="24"/>
                <w:szCs w:val="24"/>
              </w:rPr>
              <w:t>Put Pudarice 32 J</w:t>
            </w:r>
          </w:p>
          <w:p w:rsidRDefault="001106D1" w:rsidP="00101F35" w:rsidR="001106D1" w:rsidRPr="001106D1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bCs/>
                <w:sz w:val="24"/>
                <w:szCs w:val="24"/>
              </w:rPr>
              <w:t>23000 Zadar, OIB:</w:t>
            </w:r>
            <w:r w:rsidRPr="001106D1">
              <w:rPr>
                <w:rFonts w:hAnsi="Times New Roman" w:ascii="Times New Roman"/>
                <w:sz w:val="24"/>
                <w:szCs w:val="24"/>
              </w:rPr>
              <w:t xml:space="preserve"> 22153424771</w:t>
            </w:r>
          </w:p>
        </w:tc>
        <w:tc>
          <w:tcPr>
            <w:tcW w:type="dxa" w:w="36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106D1" w:rsidP="00101F35" w:rsidR="001106D1" w:rsidRPr="001106D1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color w:val="000000"/>
                <w:sz w:val="24"/>
                <w:szCs w:val="24"/>
              </w:rPr>
              <w:t>33.011,20</w:t>
            </w:r>
          </w:p>
        </w:tc>
      </w:tr>
      <w:tr w:rsidTr="00101F35" w:rsidR="001106D1" w:rsidRPr="001106D1">
        <w:trPr>
          <w:trHeight w:val="1508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106D1" w:rsidP="00101F35" w:rsidR="001106D1" w:rsidRPr="001106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type="dxa" w:w="48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106D1" w:rsidP="00101F35" w:rsidR="001106D1" w:rsidRPr="001106D1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1106D1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STIPICA RADAS, </w:t>
            </w:r>
            <w:r w:rsidRPr="001106D1">
              <w:rPr>
                <w:rFonts w:hAnsi="Times New Roman" w:ascii="Times New Roman"/>
                <w:bCs/>
                <w:sz w:val="24"/>
                <w:szCs w:val="24"/>
              </w:rPr>
              <w:t>I.B. Mažuranić 40</w:t>
            </w:r>
          </w:p>
          <w:p w:rsidRDefault="001106D1" w:rsidP="00101F35" w:rsidR="001106D1" w:rsidRPr="001106D1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bCs/>
                <w:sz w:val="24"/>
                <w:szCs w:val="24"/>
              </w:rPr>
              <w:t>23000 Zadar, OIB:</w:t>
            </w:r>
            <w:r w:rsidRPr="001106D1">
              <w:rPr>
                <w:rFonts w:hAnsi="Times New Roman" w:ascii="Times New Roman"/>
                <w:sz w:val="24"/>
                <w:szCs w:val="24"/>
              </w:rPr>
              <w:t xml:space="preserve"> 22880724709</w:t>
            </w:r>
          </w:p>
        </w:tc>
        <w:tc>
          <w:tcPr>
            <w:tcW w:type="dxa" w:w="36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106D1" w:rsidP="00101F35" w:rsidR="001106D1" w:rsidRPr="001106D1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color w:val="000000"/>
                <w:sz w:val="24"/>
                <w:szCs w:val="24"/>
              </w:rPr>
              <w:t>17.302,40</w:t>
            </w:r>
          </w:p>
        </w:tc>
      </w:tr>
      <w:tr w:rsidTr="00101F35" w:rsidR="001106D1" w:rsidRPr="001106D1">
        <w:trPr>
          <w:trHeight w:val="1508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106D1" w:rsidP="00101F35" w:rsidR="001106D1" w:rsidRPr="001106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color w:val="000000"/>
                <w:sz w:val="24"/>
                <w:szCs w:val="24"/>
              </w:rPr>
              <w:lastRenderedPageBreak/>
              <w:t>13.</w:t>
            </w:r>
          </w:p>
        </w:tc>
        <w:tc>
          <w:tcPr>
            <w:tcW w:type="dxa" w:w="48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106D1" w:rsidP="00101F35" w:rsidR="001106D1" w:rsidRPr="001106D1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1106D1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DAVOR MIRČETA, </w:t>
            </w:r>
            <w:r w:rsidRPr="001106D1">
              <w:rPr>
                <w:rFonts w:hAnsi="Times New Roman" w:ascii="Times New Roman"/>
                <w:bCs/>
                <w:sz w:val="24"/>
                <w:szCs w:val="24"/>
              </w:rPr>
              <w:t>Ob. K. Branimira 2C</w:t>
            </w:r>
          </w:p>
          <w:p w:rsidRDefault="001106D1" w:rsidP="00101F35" w:rsidR="001106D1" w:rsidRPr="001106D1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bCs/>
                <w:sz w:val="24"/>
                <w:szCs w:val="24"/>
              </w:rPr>
              <w:t>23000 Zadar, OIB:</w:t>
            </w:r>
            <w:r w:rsidRPr="001106D1">
              <w:rPr>
                <w:rFonts w:hAnsi="Times New Roman" w:ascii="Times New Roman"/>
                <w:sz w:val="24"/>
                <w:szCs w:val="24"/>
              </w:rPr>
              <w:t xml:space="preserve"> 27988641068</w:t>
            </w:r>
          </w:p>
        </w:tc>
        <w:tc>
          <w:tcPr>
            <w:tcW w:type="dxa" w:w="36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106D1" w:rsidP="00101F35" w:rsidR="001106D1" w:rsidRPr="001106D1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color w:val="000000"/>
                <w:sz w:val="24"/>
                <w:szCs w:val="24"/>
              </w:rPr>
              <w:t>33.051,20</w:t>
            </w:r>
          </w:p>
        </w:tc>
      </w:tr>
      <w:tr w:rsidTr="00101F35" w:rsidR="001106D1" w:rsidRPr="001106D1">
        <w:trPr>
          <w:trHeight w:val="1508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106D1" w:rsidP="00101F35" w:rsidR="001106D1" w:rsidRPr="001106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type="dxa" w:w="48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106D1" w:rsidP="00101F35" w:rsidR="001106D1" w:rsidRPr="001106D1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1106D1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ROBERT ŠABAN, </w:t>
            </w:r>
            <w:r w:rsidRPr="001106D1">
              <w:rPr>
                <w:rFonts w:hAnsi="Times New Roman" w:ascii="Times New Roman"/>
                <w:bCs/>
                <w:sz w:val="24"/>
                <w:szCs w:val="24"/>
              </w:rPr>
              <w:t>Jurja Šižgorić 9</w:t>
            </w:r>
          </w:p>
          <w:p w:rsidRDefault="001106D1" w:rsidP="00101F35" w:rsidR="001106D1" w:rsidRPr="001106D1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bCs/>
                <w:sz w:val="24"/>
                <w:szCs w:val="24"/>
              </w:rPr>
              <w:t>23000 Zagreb, OIB:</w:t>
            </w:r>
            <w:r w:rsidRPr="001106D1">
              <w:rPr>
                <w:rFonts w:hAnsi="Times New Roman" w:ascii="Times New Roman"/>
                <w:sz w:val="24"/>
                <w:szCs w:val="24"/>
              </w:rPr>
              <w:t xml:space="preserve"> 33023823820</w:t>
            </w:r>
          </w:p>
        </w:tc>
        <w:tc>
          <w:tcPr>
            <w:tcW w:type="dxa" w:w="36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106D1" w:rsidP="00101F35" w:rsidR="001106D1" w:rsidRPr="001106D1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color w:val="000000"/>
                <w:sz w:val="24"/>
                <w:szCs w:val="24"/>
              </w:rPr>
              <w:t>33.011,20</w:t>
            </w:r>
          </w:p>
        </w:tc>
      </w:tr>
      <w:tr w:rsidTr="00101F35" w:rsidR="001106D1" w:rsidRPr="001106D1">
        <w:trPr>
          <w:trHeight w:val="1508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106D1" w:rsidP="00101F35" w:rsidR="001106D1" w:rsidRPr="001106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type="dxa" w:w="48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106D1" w:rsidP="00101F35" w:rsidR="001106D1" w:rsidRPr="001106D1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1106D1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IVAN VLATKOVIĆ, </w:t>
            </w:r>
            <w:r w:rsidRPr="001106D1">
              <w:rPr>
                <w:rFonts w:hAnsi="Times New Roman" w:ascii="Times New Roman"/>
                <w:bCs/>
                <w:sz w:val="24"/>
                <w:szCs w:val="24"/>
              </w:rPr>
              <w:t>Novigrad bb</w:t>
            </w:r>
          </w:p>
          <w:p w:rsidRDefault="001106D1" w:rsidP="00101F35" w:rsidR="001106D1" w:rsidRPr="001106D1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bCs/>
                <w:sz w:val="24"/>
                <w:szCs w:val="24"/>
              </w:rPr>
              <w:t>Novigrad, OIB:</w:t>
            </w:r>
            <w:r w:rsidRPr="001106D1">
              <w:rPr>
                <w:rFonts w:hAnsi="Times New Roman" w:ascii="Times New Roman"/>
                <w:sz w:val="24"/>
                <w:szCs w:val="24"/>
              </w:rPr>
              <w:t xml:space="preserve"> 35147179790</w:t>
            </w:r>
          </w:p>
        </w:tc>
        <w:tc>
          <w:tcPr>
            <w:tcW w:type="dxa" w:w="36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106D1" w:rsidP="00101F35" w:rsidR="001106D1" w:rsidRPr="001106D1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color w:val="000000"/>
                <w:sz w:val="24"/>
                <w:szCs w:val="24"/>
              </w:rPr>
              <w:t>34.120,00</w:t>
            </w:r>
          </w:p>
        </w:tc>
      </w:tr>
      <w:tr w:rsidTr="00101F35" w:rsidR="001106D1" w:rsidRPr="001106D1">
        <w:trPr>
          <w:trHeight w:val="1508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106D1" w:rsidP="00101F35" w:rsidR="001106D1" w:rsidRPr="001106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16. </w:t>
            </w:r>
          </w:p>
        </w:tc>
        <w:tc>
          <w:tcPr>
            <w:tcW w:type="dxa" w:w="48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106D1" w:rsidP="00101F35" w:rsidR="001106D1" w:rsidRPr="001106D1">
            <w:pPr>
              <w:rPr>
                <w:rFonts w:hAnsi="Times New Roman" w:ascii="Times New Roman"/>
                <w:bCs/>
                <w:sz w:val="24"/>
                <w:szCs w:val="24"/>
              </w:rPr>
            </w:pPr>
            <w:r w:rsidRPr="001106D1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ANTO VUKIĆ, </w:t>
            </w:r>
            <w:r w:rsidRPr="001106D1">
              <w:rPr>
                <w:rFonts w:hAnsi="Times New Roman" w:ascii="Times New Roman"/>
                <w:bCs/>
                <w:sz w:val="24"/>
                <w:szCs w:val="24"/>
              </w:rPr>
              <w:t>A. Starčevića 17 E</w:t>
            </w:r>
          </w:p>
          <w:p w:rsidRDefault="001106D1" w:rsidP="00101F35" w:rsidR="001106D1" w:rsidRPr="001106D1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bCs/>
                <w:sz w:val="24"/>
                <w:szCs w:val="24"/>
              </w:rPr>
              <w:t>23000 Zadar, OIB:</w:t>
            </w:r>
            <w:r w:rsidRPr="001106D1">
              <w:rPr>
                <w:rFonts w:hAnsi="Times New Roman" w:ascii="Times New Roman"/>
                <w:sz w:val="24"/>
                <w:szCs w:val="24"/>
              </w:rPr>
              <w:t xml:space="preserve"> 40028210479</w:t>
            </w:r>
          </w:p>
        </w:tc>
        <w:tc>
          <w:tcPr>
            <w:tcW w:type="dxa" w:w="36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106D1" w:rsidP="00101F35" w:rsidR="001106D1" w:rsidRPr="001106D1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color w:val="000000"/>
                <w:sz w:val="24"/>
                <w:szCs w:val="24"/>
              </w:rPr>
              <w:t>33.011,20</w:t>
            </w:r>
          </w:p>
        </w:tc>
      </w:tr>
      <w:tr w:rsidTr="00101F35" w:rsidR="001106D1" w:rsidRPr="001106D1">
        <w:trPr>
          <w:trHeight w:val="1508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106D1" w:rsidP="00101F35" w:rsidR="001106D1" w:rsidRPr="001106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17. </w:t>
            </w:r>
          </w:p>
        </w:tc>
        <w:tc>
          <w:tcPr>
            <w:tcW w:type="dxa" w:w="48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106D1" w:rsidP="00101F35" w:rsidR="001106D1" w:rsidRPr="001106D1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1106D1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PETAR GRABIĆ, </w:t>
            </w:r>
            <w:r w:rsidRPr="001106D1">
              <w:rPr>
                <w:rFonts w:hAnsi="Times New Roman" w:ascii="Times New Roman"/>
                <w:bCs/>
                <w:sz w:val="24"/>
                <w:szCs w:val="24"/>
              </w:rPr>
              <w:t>E. Kotromanić 11</w:t>
            </w:r>
          </w:p>
          <w:p w:rsidRDefault="001106D1" w:rsidP="00101F35" w:rsidR="001106D1" w:rsidRPr="001106D1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bCs/>
                <w:sz w:val="24"/>
                <w:szCs w:val="24"/>
              </w:rPr>
              <w:t>23000 Zadar, OIB:</w:t>
            </w:r>
            <w:r w:rsidRPr="001106D1">
              <w:rPr>
                <w:rFonts w:hAnsi="Times New Roman" w:ascii="Times New Roman"/>
                <w:sz w:val="24"/>
                <w:szCs w:val="24"/>
              </w:rPr>
              <w:t xml:space="preserve"> 46724163664</w:t>
            </w:r>
          </w:p>
        </w:tc>
        <w:tc>
          <w:tcPr>
            <w:tcW w:type="dxa" w:w="36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106D1" w:rsidP="00101F35" w:rsidR="001106D1" w:rsidRPr="001106D1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color w:val="000000"/>
                <w:sz w:val="24"/>
                <w:szCs w:val="24"/>
              </w:rPr>
              <w:t>29.280,00</w:t>
            </w:r>
          </w:p>
        </w:tc>
      </w:tr>
      <w:tr w:rsidTr="00101F35" w:rsidR="001106D1" w:rsidRPr="001106D1">
        <w:trPr>
          <w:trHeight w:val="1508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106D1" w:rsidP="00101F35" w:rsidR="001106D1" w:rsidRPr="001106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type="dxa" w:w="48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106D1" w:rsidP="00101F35" w:rsidR="001106D1" w:rsidRPr="001106D1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1106D1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ZORAN BARABA, </w:t>
            </w:r>
            <w:r w:rsidRPr="001106D1">
              <w:rPr>
                <w:rFonts w:hAnsi="Times New Roman" w:ascii="Times New Roman"/>
                <w:bCs/>
                <w:sz w:val="24"/>
                <w:szCs w:val="24"/>
              </w:rPr>
              <w:t>A. Starčevića 8</w:t>
            </w:r>
          </w:p>
          <w:p w:rsidRDefault="001106D1" w:rsidP="00101F35" w:rsidR="001106D1" w:rsidRPr="001106D1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bCs/>
                <w:sz w:val="24"/>
                <w:szCs w:val="24"/>
              </w:rPr>
              <w:t>23000 Zadar, OIB:</w:t>
            </w:r>
            <w:r w:rsidRPr="001106D1">
              <w:rPr>
                <w:rFonts w:hAnsi="Times New Roman" w:ascii="Times New Roman"/>
                <w:sz w:val="24"/>
                <w:szCs w:val="24"/>
              </w:rPr>
              <w:t xml:space="preserve"> 50117897377</w:t>
            </w:r>
          </w:p>
        </w:tc>
        <w:tc>
          <w:tcPr>
            <w:tcW w:type="dxa" w:w="36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106D1" w:rsidP="00101F35" w:rsidR="001106D1" w:rsidRPr="001106D1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color w:val="000000"/>
                <w:sz w:val="24"/>
                <w:szCs w:val="24"/>
              </w:rPr>
              <w:t>33.011,20</w:t>
            </w:r>
          </w:p>
        </w:tc>
      </w:tr>
      <w:tr w:rsidTr="00101F35" w:rsidR="001106D1" w:rsidRPr="001106D1">
        <w:trPr>
          <w:trHeight w:val="1508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106D1" w:rsidP="00101F35" w:rsidR="001106D1" w:rsidRPr="001106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type="dxa" w:w="48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106D1" w:rsidP="00101F35" w:rsidR="001106D1" w:rsidRPr="001106D1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1106D1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KRISTIJAN SKOBLAR, </w:t>
            </w:r>
            <w:r w:rsidRPr="001106D1">
              <w:rPr>
                <w:rFonts w:hAnsi="Times New Roman" w:ascii="Times New Roman"/>
                <w:bCs/>
                <w:sz w:val="24"/>
                <w:szCs w:val="24"/>
              </w:rPr>
              <w:t>Mustaći 23</w:t>
            </w:r>
          </w:p>
          <w:p w:rsidRDefault="001106D1" w:rsidP="00101F35" w:rsidR="001106D1" w:rsidRPr="001106D1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bCs/>
                <w:sz w:val="24"/>
                <w:szCs w:val="24"/>
              </w:rPr>
              <w:t>23233 Privlaka, OIB:</w:t>
            </w:r>
            <w:r w:rsidRPr="001106D1">
              <w:rPr>
                <w:rFonts w:hAnsi="Times New Roman" w:ascii="Times New Roman"/>
                <w:sz w:val="24"/>
                <w:szCs w:val="24"/>
              </w:rPr>
              <w:t xml:space="preserve"> 56171170714</w:t>
            </w:r>
          </w:p>
        </w:tc>
        <w:tc>
          <w:tcPr>
            <w:tcW w:type="dxa" w:w="36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106D1" w:rsidP="00101F35" w:rsidR="001106D1" w:rsidRPr="001106D1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color w:val="000000"/>
                <w:sz w:val="24"/>
                <w:szCs w:val="24"/>
              </w:rPr>
              <w:t>34.120,00</w:t>
            </w:r>
          </w:p>
        </w:tc>
      </w:tr>
      <w:tr w:rsidTr="00101F35" w:rsidR="001106D1" w:rsidRPr="001106D1">
        <w:trPr>
          <w:trHeight w:val="1508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106D1" w:rsidP="00101F35" w:rsidR="001106D1" w:rsidRPr="001106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type="dxa" w:w="48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106D1" w:rsidP="00101F35" w:rsidR="001106D1" w:rsidRPr="001106D1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1106D1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ŽELJKO KONČAREVIĆ, </w:t>
            </w:r>
            <w:r w:rsidRPr="001106D1">
              <w:rPr>
                <w:rFonts w:hAnsi="Times New Roman" w:ascii="Times New Roman"/>
                <w:bCs/>
                <w:sz w:val="24"/>
                <w:szCs w:val="24"/>
              </w:rPr>
              <w:t>Poljana Plankit 5</w:t>
            </w:r>
          </w:p>
          <w:p w:rsidRDefault="001106D1" w:rsidP="00101F35" w:rsidR="001106D1" w:rsidRPr="001106D1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bCs/>
                <w:sz w:val="24"/>
                <w:szCs w:val="24"/>
              </w:rPr>
              <w:t>23000 Zadar, OIB:</w:t>
            </w:r>
            <w:r w:rsidRPr="001106D1">
              <w:rPr>
                <w:rFonts w:hAnsi="Times New Roman" w:ascii="Times New Roman"/>
                <w:sz w:val="24"/>
                <w:szCs w:val="24"/>
              </w:rPr>
              <w:t xml:space="preserve"> 58862278044</w:t>
            </w:r>
          </w:p>
        </w:tc>
        <w:tc>
          <w:tcPr>
            <w:tcW w:type="dxa" w:w="36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106D1" w:rsidP="00101F35" w:rsidR="001106D1" w:rsidRPr="001106D1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color w:val="000000"/>
                <w:sz w:val="24"/>
                <w:szCs w:val="24"/>
              </w:rPr>
              <w:t>31.680,00</w:t>
            </w:r>
          </w:p>
        </w:tc>
      </w:tr>
      <w:tr w:rsidTr="00101F35" w:rsidR="001106D1" w:rsidRPr="001106D1">
        <w:trPr>
          <w:trHeight w:val="1508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106D1" w:rsidP="00101F35" w:rsidR="001106D1" w:rsidRPr="001106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type="dxa" w:w="48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106D1" w:rsidP="00101F35" w:rsidR="001106D1" w:rsidRPr="001106D1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1106D1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JURICA PEŠA, </w:t>
            </w:r>
            <w:r w:rsidRPr="001106D1">
              <w:rPr>
                <w:rFonts w:hAnsi="Times New Roman" w:ascii="Times New Roman"/>
                <w:bCs/>
                <w:sz w:val="24"/>
                <w:szCs w:val="24"/>
              </w:rPr>
              <w:t>Paula Rittera Vitezovića 16 B</w:t>
            </w:r>
          </w:p>
          <w:p w:rsidRDefault="001106D1" w:rsidP="00101F35" w:rsidR="001106D1" w:rsidRPr="001106D1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bCs/>
                <w:sz w:val="24"/>
                <w:szCs w:val="24"/>
              </w:rPr>
              <w:t>23000 Zadar, OIB:</w:t>
            </w:r>
            <w:r w:rsidRPr="001106D1">
              <w:rPr>
                <w:rFonts w:hAnsi="Times New Roman" w:ascii="Times New Roman"/>
                <w:sz w:val="24"/>
                <w:szCs w:val="24"/>
              </w:rPr>
              <w:t xml:space="preserve"> 68576297378</w:t>
            </w:r>
          </w:p>
        </w:tc>
        <w:tc>
          <w:tcPr>
            <w:tcW w:type="dxa" w:w="36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106D1" w:rsidP="00101F35" w:rsidR="001106D1" w:rsidRPr="001106D1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color w:val="000000"/>
                <w:sz w:val="24"/>
                <w:szCs w:val="24"/>
              </w:rPr>
              <w:t>33.011,20</w:t>
            </w:r>
          </w:p>
        </w:tc>
      </w:tr>
      <w:tr w:rsidTr="00101F35" w:rsidR="001106D1" w:rsidRPr="001106D1">
        <w:trPr>
          <w:trHeight w:val="1508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106D1" w:rsidP="00101F35" w:rsidR="001106D1" w:rsidRPr="001106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color w:val="000000"/>
                <w:sz w:val="24"/>
                <w:szCs w:val="24"/>
              </w:rPr>
              <w:lastRenderedPageBreak/>
              <w:t>22.</w:t>
            </w:r>
          </w:p>
        </w:tc>
        <w:tc>
          <w:tcPr>
            <w:tcW w:type="dxa" w:w="48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106D1" w:rsidP="00101F35" w:rsidR="001106D1" w:rsidRPr="001106D1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1106D1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VELIMIR BEGOVIĆ, </w:t>
            </w:r>
            <w:r w:rsidRPr="001106D1">
              <w:rPr>
                <w:rFonts w:hAnsi="Times New Roman" w:ascii="Times New Roman"/>
                <w:bCs/>
                <w:sz w:val="24"/>
                <w:szCs w:val="24"/>
              </w:rPr>
              <w:t>Put stanova 15</w:t>
            </w:r>
          </w:p>
          <w:p w:rsidRDefault="001106D1" w:rsidP="00101F35" w:rsidR="001106D1" w:rsidRPr="001106D1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bCs/>
                <w:sz w:val="24"/>
                <w:szCs w:val="24"/>
              </w:rPr>
              <w:t>23000 Zadar, OIB:</w:t>
            </w:r>
            <w:r w:rsidRPr="001106D1">
              <w:rPr>
                <w:rFonts w:hAnsi="Times New Roman" w:ascii="Times New Roman"/>
                <w:sz w:val="24"/>
                <w:szCs w:val="24"/>
              </w:rPr>
              <w:t xml:space="preserve"> 86361685998</w:t>
            </w:r>
          </w:p>
        </w:tc>
        <w:tc>
          <w:tcPr>
            <w:tcW w:type="dxa" w:w="36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106D1" w:rsidP="00101F35" w:rsidR="001106D1" w:rsidRPr="001106D1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color w:val="000000"/>
                <w:sz w:val="24"/>
                <w:szCs w:val="24"/>
              </w:rPr>
              <w:t>34.009,60</w:t>
            </w:r>
          </w:p>
        </w:tc>
      </w:tr>
      <w:tr w:rsidTr="00101F35" w:rsidR="001106D1" w:rsidRPr="001106D1">
        <w:trPr>
          <w:trHeight w:val="1508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106D1" w:rsidP="00101F35" w:rsidR="001106D1" w:rsidRPr="001106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type="dxa" w:w="48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106D1" w:rsidP="00101F35" w:rsidR="001106D1" w:rsidRPr="001106D1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1106D1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DRAGAN LISICA, </w:t>
            </w:r>
            <w:r w:rsidRPr="001106D1">
              <w:rPr>
                <w:rFonts w:hAnsi="Times New Roman" w:ascii="Times New Roman"/>
                <w:bCs/>
                <w:sz w:val="24"/>
                <w:szCs w:val="24"/>
              </w:rPr>
              <w:t>Bibinje 83</w:t>
            </w:r>
          </w:p>
          <w:p w:rsidRDefault="001106D1" w:rsidP="00101F35" w:rsidR="001106D1" w:rsidRPr="001106D1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bCs/>
                <w:sz w:val="24"/>
                <w:szCs w:val="24"/>
              </w:rPr>
              <w:t>23205 Bibinje, OIB:</w:t>
            </w:r>
            <w:r w:rsidRPr="001106D1">
              <w:rPr>
                <w:rFonts w:hAnsi="Times New Roman" w:ascii="Times New Roman"/>
                <w:sz w:val="24"/>
                <w:szCs w:val="24"/>
              </w:rPr>
              <w:t xml:space="preserve"> 71668827655</w:t>
            </w:r>
          </w:p>
        </w:tc>
        <w:tc>
          <w:tcPr>
            <w:tcW w:type="dxa" w:w="36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106D1" w:rsidP="00101F35" w:rsidR="001106D1" w:rsidRPr="001106D1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color w:val="000000"/>
                <w:sz w:val="24"/>
                <w:szCs w:val="24"/>
              </w:rPr>
              <w:t>30.672,80</w:t>
            </w:r>
          </w:p>
        </w:tc>
      </w:tr>
      <w:tr w:rsidTr="00101F35" w:rsidR="001106D1" w:rsidRPr="001106D1">
        <w:trPr>
          <w:trHeight w:val="1508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106D1" w:rsidP="00101F35" w:rsidR="001106D1" w:rsidRPr="001106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24. </w:t>
            </w:r>
          </w:p>
        </w:tc>
        <w:tc>
          <w:tcPr>
            <w:tcW w:type="dxa" w:w="48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106D1" w:rsidP="00101F35" w:rsidR="001106D1" w:rsidRPr="001106D1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1106D1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VINKO GOLEM, </w:t>
            </w:r>
            <w:r w:rsidRPr="001106D1">
              <w:rPr>
                <w:rFonts w:hAnsi="Times New Roman" w:ascii="Times New Roman"/>
                <w:bCs/>
                <w:sz w:val="24"/>
                <w:szCs w:val="24"/>
              </w:rPr>
              <w:t>Stadionska ulica 13</w:t>
            </w:r>
          </w:p>
          <w:p w:rsidRDefault="001106D1" w:rsidP="00101F35" w:rsidR="001106D1" w:rsidRPr="001106D1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bCs/>
                <w:sz w:val="24"/>
                <w:szCs w:val="24"/>
              </w:rPr>
              <w:t>23000 Zadar, OIB:</w:t>
            </w:r>
            <w:r w:rsidRPr="001106D1">
              <w:rPr>
                <w:rFonts w:hAnsi="Times New Roman" w:ascii="Times New Roman"/>
                <w:sz w:val="24"/>
                <w:szCs w:val="24"/>
              </w:rPr>
              <w:t xml:space="preserve"> 49097602439</w:t>
            </w:r>
          </w:p>
        </w:tc>
        <w:tc>
          <w:tcPr>
            <w:tcW w:type="dxa" w:w="36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106D1" w:rsidP="00101F35" w:rsidR="001106D1" w:rsidRPr="001106D1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color w:val="000000"/>
                <w:sz w:val="24"/>
                <w:szCs w:val="24"/>
              </w:rPr>
              <w:t>29.772,00</w:t>
            </w:r>
          </w:p>
        </w:tc>
      </w:tr>
      <w:tr w:rsidTr="00101F35" w:rsidR="001106D1" w:rsidRPr="001106D1">
        <w:trPr>
          <w:trHeight w:val="1508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106D1" w:rsidP="00101F35" w:rsidR="001106D1" w:rsidRPr="001106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type="dxa" w:w="48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106D1" w:rsidP="00101F35" w:rsidR="001106D1" w:rsidRPr="001106D1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1106D1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MIROSLAV MITAR, </w:t>
            </w:r>
            <w:r w:rsidRPr="001106D1">
              <w:rPr>
                <w:rFonts w:hAnsi="Times New Roman" w:ascii="Times New Roman"/>
                <w:bCs/>
                <w:sz w:val="24"/>
                <w:szCs w:val="24"/>
              </w:rPr>
              <w:t>B. Benkovića 1D</w:t>
            </w:r>
          </w:p>
          <w:p w:rsidRDefault="001106D1" w:rsidP="00101F35" w:rsidR="001106D1" w:rsidRPr="001106D1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bCs/>
                <w:sz w:val="24"/>
                <w:szCs w:val="24"/>
              </w:rPr>
              <w:t>23000 Zadar, OIB:</w:t>
            </w:r>
            <w:r w:rsidRPr="001106D1">
              <w:rPr>
                <w:rFonts w:hAnsi="Times New Roman" w:ascii="Times New Roman"/>
                <w:sz w:val="24"/>
                <w:szCs w:val="24"/>
              </w:rPr>
              <w:t xml:space="preserve"> 18569972876</w:t>
            </w:r>
          </w:p>
        </w:tc>
        <w:tc>
          <w:tcPr>
            <w:tcW w:type="dxa" w:w="36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106D1" w:rsidP="00101F35" w:rsidR="001106D1" w:rsidRPr="001106D1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color w:val="000000"/>
                <w:sz w:val="24"/>
                <w:szCs w:val="24"/>
              </w:rPr>
              <w:t>29.880,00</w:t>
            </w:r>
          </w:p>
        </w:tc>
      </w:tr>
      <w:tr w:rsidTr="00101F35" w:rsidR="001106D1" w:rsidRPr="001106D1">
        <w:trPr>
          <w:trHeight w:val="1508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106D1" w:rsidP="00101F35" w:rsidR="001106D1" w:rsidRPr="001106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type="dxa" w:w="48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106D1" w:rsidP="00101F35" w:rsidR="001106D1" w:rsidRPr="001106D1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1106D1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TOMISLAV BURAZER, </w:t>
            </w:r>
            <w:r w:rsidRPr="001106D1">
              <w:rPr>
                <w:rFonts w:hAnsi="Times New Roman" w:ascii="Times New Roman"/>
                <w:bCs/>
                <w:sz w:val="24"/>
                <w:szCs w:val="24"/>
              </w:rPr>
              <w:t>A. Starčevića 14H</w:t>
            </w:r>
          </w:p>
          <w:p w:rsidRDefault="001106D1" w:rsidP="00101F35" w:rsidR="001106D1" w:rsidRPr="001106D1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bCs/>
                <w:sz w:val="24"/>
                <w:szCs w:val="24"/>
              </w:rPr>
              <w:t>23000 Zadar, OIB:</w:t>
            </w:r>
            <w:r w:rsidRPr="001106D1">
              <w:rPr>
                <w:rFonts w:hAnsi="Times New Roman" w:ascii="Times New Roman"/>
                <w:sz w:val="24"/>
                <w:szCs w:val="24"/>
              </w:rPr>
              <w:t xml:space="preserve"> 30232817675</w:t>
            </w:r>
          </w:p>
        </w:tc>
        <w:tc>
          <w:tcPr>
            <w:tcW w:type="dxa" w:w="36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106D1" w:rsidP="00101F35" w:rsidR="001106D1" w:rsidRPr="001106D1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color w:val="000000"/>
                <w:sz w:val="24"/>
                <w:szCs w:val="24"/>
              </w:rPr>
              <w:t>26.800,00</w:t>
            </w:r>
          </w:p>
        </w:tc>
      </w:tr>
      <w:tr w:rsidTr="00101F35" w:rsidR="001106D1" w:rsidRPr="001106D1">
        <w:trPr>
          <w:trHeight w:val="1508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106D1" w:rsidP="00101F35" w:rsidR="001106D1" w:rsidRPr="001106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color w:val="000000"/>
                <w:sz w:val="24"/>
                <w:szCs w:val="24"/>
              </w:rPr>
              <w:t>27.</w:t>
            </w:r>
          </w:p>
        </w:tc>
        <w:tc>
          <w:tcPr>
            <w:tcW w:type="dxa" w:w="48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106D1" w:rsidP="00101F35" w:rsidR="001106D1" w:rsidRPr="001106D1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1106D1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PETAR GRBIĆ, </w:t>
            </w:r>
            <w:r w:rsidRPr="001106D1">
              <w:rPr>
                <w:rFonts w:hAnsi="Times New Roman" w:ascii="Times New Roman"/>
                <w:bCs/>
                <w:sz w:val="24"/>
                <w:szCs w:val="24"/>
              </w:rPr>
              <w:t>E. Kotromanić 11</w:t>
            </w:r>
          </w:p>
          <w:p w:rsidRDefault="001106D1" w:rsidP="00101F35" w:rsidR="001106D1" w:rsidRPr="001106D1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bCs/>
                <w:sz w:val="24"/>
                <w:szCs w:val="24"/>
              </w:rPr>
              <w:t>23000 Zadar, OIB:</w:t>
            </w:r>
            <w:r w:rsidRPr="001106D1">
              <w:rPr>
                <w:rFonts w:hAnsi="Times New Roman" w:ascii="Times New Roman"/>
                <w:sz w:val="24"/>
                <w:szCs w:val="24"/>
              </w:rPr>
              <w:t>46724163664</w:t>
            </w:r>
          </w:p>
        </w:tc>
        <w:tc>
          <w:tcPr>
            <w:tcW w:type="dxa" w:w="36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106D1" w:rsidP="00101F35" w:rsidR="001106D1" w:rsidRPr="001106D1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color w:val="000000"/>
                <w:sz w:val="24"/>
                <w:szCs w:val="24"/>
              </w:rPr>
              <w:t>4.860,00</w:t>
            </w:r>
          </w:p>
        </w:tc>
      </w:tr>
      <w:tr w:rsidTr="00101F35" w:rsidR="001106D1" w:rsidRPr="001106D1">
        <w:trPr>
          <w:trHeight w:val="1508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106D1" w:rsidP="00101F35" w:rsidR="001106D1" w:rsidRPr="001106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color w:val="000000"/>
                <w:sz w:val="24"/>
                <w:szCs w:val="24"/>
              </w:rPr>
              <w:t>28.</w:t>
            </w:r>
          </w:p>
        </w:tc>
        <w:tc>
          <w:tcPr>
            <w:tcW w:type="dxa" w:w="48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106D1" w:rsidP="00101F35" w:rsidR="001106D1" w:rsidRPr="001106D1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1106D1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ŠIME DUNATOV, </w:t>
            </w:r>
            <w:r w:rsidRPr="001106D1">
              <w:rPr>
                <w:rFonts w:hAnsi="Times New Roman" w:ascii="Times New Roman"/>
                <w:bCs/>
                <w:sz w:val="24"/>
                <w:szCs w:val="24"/>
              </w:rPr>
              <w:t>Dr. F. Tuđmana 38</w:t>
            </w:r>
          </w:p>
          <w:p w:rsidRDefault="001106D1" w:rsidP="00101F35" w:rsidR="001106D1" w:rsidRPr="001106D1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bCs/>
                <w:sz w:val="24"/>
                <w:szCs w:val="24"/>
              </w:rPr>
              <w:t>23000 Zadar, OIB:</w:t>
            </w:r>
            <w:r w:rsidRPr="001106D1">
              <w:rPr>
                <w:rFonts w:hAnsi="Times New Roman" w:ascii="Times New Roman"/>
                <w:sz w:val="24"/>
                <w:szCs w:val="24"/>
              </w:rPr>
              <w:t>54486182300</w:t>
            </w:r>
          </w:p>
        </w:tc>
        <w:tc>
          <w:tcPr>
            <w:tcW w:type="dxa" w:w="36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106D1" w:rsidP="00101F35" w:rsidR="001106D1" w:rsidRPr="001106D1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color w:val="000000"/>
                <w:sz w:val="24"/>
                <w:szCs w:val="24"/>
              </w:rPr>
              <w:t>2.513,60</w:t>
            </w:r>
          </w:p>
        </w:tc>
      </w:tr>
      <w:tr w:rsidTr="00101F35" w:rsidR="001106D1" w:rsidRPr="001106D1">
        <w:trPr>
          <w:trHeight w:val="1508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106D1" w:rsidP="00101F35" w:rsidR="001106D1" w:rsidRPr="001106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29. </w:t>
            </w:r>
          </w:p>
        </w:tc>
        <w:tc>
          <w:tcPr>
            <w:tcW w:type="dxa" w:w="48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106D1" w:rsidP="00101F35" w:rsidR="001106D1" w:rsidRPr="001106D1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1106D1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BORIS MODRIĆ, </w:t>
            </w:r>
            <w:r w:rsidRPr="001106D1">
              <w:rPr>
                <w:rFonts w:hAnsi="Times New Roman" w:ascii="Times New Roman"/>
                <w:bCs/>
                <w:sz w:val="24"/>
                <w:szCs w:val="24"/>
              </w:rPr>
              <w:t>Zrinsko Frankopanska 25</w:t>
            </w:r>
          </w:p>
          <w:p w:rsidRDefault="001106D1" w:rsidP="00101F35" w:rsidR="001106D1" w:rsidRPr="001106D1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bCs/>
                <w:sz w:val="24"/>
                <w:szCs w:val="24"/>
              </w:rPr>
              <w:t>23000 Zadar, OIB:</w:t>
            </w:r>
            <w:r w:rsidRPr="001106D1">
              <w:rPr>
                <w:rFonts w:hAnsi="Times New Roman" w:ascii="Times New Roman"/>
                <w:sz w:val="24"/>
                <w:szCs w:val="24"/>
              </w:rPr>
              <w:t xml:space="preserve"> 22069690308</w:t>
            </w:r>
          </w:p>
        </w:tc>
        <w:tc>
          <w:tcPr>
            <w:tcW w:type="dxa" w:w="36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106D1" w:rsidP="00101F35" w:rsidR="001106D1" w:rsidRPr="001106D1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color w:val="000000"/>
                <w:sz w:val="24"/>
                <w:szCs w:val="24"/>
              </w:rPr>
              <w:t>21.920,00</w:t>
            </w:r>
          </w:p>
        </w:tc>
      </w:tr>
      <w:tr w:rsidTr="00101F35" w:rsidR="001106D1" w:rsidRPr="001106D1">
        <w:trPr>
          <w:trHeight w:val="1508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106D1" w:rsidP="00101F35" w:rsidR="001106D1" w:rsidRPr="001106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color w:val="000000"/>
                <w:sz w:val="24"/>
                <w:szCs w:val="24"/>
              </w:rPr>
              <w:t>30.</w:t>
            </w:r>
          </w:p>
        </w:tc>
        <w:tc>
          <w:tcPr>
            <w:tcW w:type="dxa" w:w="48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106D1" w:rsidP="00101F35" w:rsidR="001106D1" w:rsidRPr="001106D1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1106D1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PETAR BARIČEVIĆ, </w:t>
            </w:r>
            <w:r w:rsidRPr="001106D1">
              <w:rPr>
                <w:rFonts w:hAnsi="Times New Roman" w:ascii="Times New Roman"/>
                <w:bCs/>
                <w:sz w:val="24"/>
                <w:szCs w:val="24"/>
              </w:rPr>
              <w:t>Jasenice</w:t>
            </w:r>
          </w:p>
          <w:p w:rsidRDefault="001106D1" w:rsidP="00101F35" w:rsidR="001106D1" w:rsidRPr="001106D1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bCs/>
                <w:sz w:val="24"/>
                <w:szCs w:val="24"/>
              </w:rPr>
              <w:t>Maslenica-Jasenice, OIB:</w:t>
            </w:r>
            <w:r w:rsidRPr="001106D1">
              <w:rPr>
                <w:rFonts w:hAnsi="Times New Roman" w:ascii="Times New Roman"/>
                <w:sz w:val="24"/>
                <w:szCs w:val="24"/>
              </w:rPr>
              <w:t xml:space="preserve"> 13422028984</w:t>
            </w:r>
          </w:p>
        </w:tc>
        <w:tc>
          <w:tcPr>
            <w:tcW w:type="dxa" w:w="36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106D1" w:rsidP="00101F35" w:rsidR="001106D1" w:rsidRPr="001106D1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color w:val="000000"/>
                <w:sz w:val="24"/>
                <w:szCs w:val="24"/>
              </w:rPr>
              <w:t>16.492,00</w:t>
            </w:r>
          </w:p>
        </w:tc>
      </w:tr>
      <w:tr w:rsidTr="00101F35" w:rsidR="001106D1" w:rsidRPr="001106D1">
        <w:trPr>
          <w:trHeight w:val="1508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106D1" w:rsidP="00101F35" w:rsidR="001106D1" w:rsidRPr="001106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color w:val="000000"/>
                <w:sz w:val="24"/>
                <w:szCs w:val="24"/>
              </w:rPr>
              <w:lastRenderedPageBreak/>
              <w:t>31.</w:t>
            </w:r>
          </w:p>
        </w:tc>
        <w:tc>
          <w:tcPr>
            <w:tcW w:type="dxa" w:w="48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106D1" w:rsidP="00101F35" w:rsidR="001106D1" w:rsidRPr="001106D1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1106D1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IVANA PERKOVIĆ, </w:t>
            </w:r>
            <w:r w:rsidRPr="001106D1">
              <w:rPr>
                <w:rFonts w:hAnsi="Times New Roman" w:ascii="Times New Roman"/>
                <w:bCs/>
                <w:sz w:val="24"/>
                <w:szCs w:val="24"/>
              </w:rPr>
              <w:t>D. Farlattija 58</w:t>
            </w:r>
          </w:p>
          <w:p w:rsidRDefault="001106D1" w:rsidP="00101F35" w:rsidR="001106D1" w:rsidRPr="001106D1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bCs/>
                <w:sz w:val="24"/>
                <w:szCs w:val="24"/>
              </w:rPr>
              <w:t>23000 Zadar, OIB:</w:t>
            </w:r>
            <w:r w:rsidRPr="001106D1">
              <w:rPr>
                <w:rFonts w:hAnsi="Times New Roman" w:ascii="Times New Roman"/>
                <w:sz w:val="24"/>
                <w:szCs w:val="24"/>
              </w:rPr>
              <w:t xml:space="preserve"> 11282130205</w:t>
            </w:r>
          </w:p>
        </w:tc>
        <w:tc>
          <w:tcPr>
            <w:tcW w:type="dxa" w:w="36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106D1" w:rsidP="00101F35" w:rsidR="001106D1" w:rsidRPr="001106D1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color w:val="000000"/>
                <w:sz w:val="24"/>
                <w:szCs w:val="24"/>
              </w:rPr>
              <w:t>15.830,40</w:t>
            </w:r>
          </w:p>
        </w:tc>
      </w:tr>
      <w:tr w:rsidTr="00101F35" w:rsidR="001106D1" w:rsidRPr="001106D1">
        <w:trPr>
          <w:trHeight w:val="1508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106D1" w:rsidP="00101F35" w:rsidR="001106D1" w:rsidRPr="001106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color w:val="000000"/>
                <w:sz w:val="24"/>
                <w:szCs w:val="24"/>
              </w:rPr>
              <w:t>32.</w:t>
            </w:r>
          </w:p>
        </w:tc>
        <w:tc>
          <w:tcPr>
            <w:tcW w:type="dxa" w:w="48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106D1" w:rsidP="00101F35" w:rsidR="001106D1" w:rsidRPr="001106D1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1106D1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MATEJ GOLEM, </w:t>
            </w:r>
            <w:r w:rsidRPr="001106D1">
              <w:rPr>
                <w:rFonts w:hAnsi="Times New Roman" w:ascii="Times New Roman"/>
                <w:bCs/>
                <w:sz w:val="24"/>
                <w:szCs w:val="24"/>
              </w:rPr>
              <w:t>Stadionska ulica 13</w:t>
            </w:r>
          </w:p>
          <w:p w:rsidRDefault="001106D1" w:rsidP="00101F35" w:rsidR="001106D1" w:rsidRPr="001106D1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bCs/>
                <w:sz w:val="24"/>
                <w:szCs w:val="24"/>
              </w:rPr>
              <w:t>23000 Zadar, OIB:</w:t>
            </w:r>
            <w:r w:rsidRPr="001106D1">
              <w:rPr>
                <w:rFonts w:hAnsi="Times New Roman" w:ascii="Times New Roman"/>
                <w:sz w:val="24"/>
                <w:szCs w:val="24"/>
              </w:rPr>
              <w:t xml:space="preserve"> 29841853178</w:t>
            </w:r>
          </w:p>
        </w:tc>
        <w:tc>
          <w:tcPr>
            <w:tcW w:type="dxa" w:w="36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106D1" w:rsidP="00101F35" w:rsidR="001106D1" w:rsidRPr="001106D1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color w:val="000000"/>
                <w:sz w:val="24"/>
                <w:szCs w:val="24"/>
              </w:rPr>
              <w:t>8.674,40</w:t>
            </w:r>
          </w:p>
        </w:tc>
      </w:tr>
      <w:tr w:rsidTr="00101F35" w:rsidR="001106D1" w:rsidRPr="001106D1">
        <w:trPr>
          <w:trHeight w:val="1508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106D1" w:rsidP="00101F35" w:rsidR="001106D1" w:rsidRPr="001106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color w:val="000000"/>
                <w:sz w:val="24"/>
                <w:szCs w:val="24"/>
              </w:rPr>
              <w:t>33.</w:t>
            </w:r>
          </w:p>
        </w:tc>
        <w:tc>
          <w:tcPr>
            <w:tcW w:type="dxa" w:w="48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106D1" w:rsidP="00101F35" w:rsidR="001106D1" w:rsidRPr="001106D1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1106D1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ROBERT VRANIĆ, </w:t>
            </w:r>
            <w:r w:rsidRPr="001106D1">
              <w:rPr>
                <w:rFonts w:hAnsi="Times New Roman" w:ascii="Times New Roman"/>
                <w:bCs/>
                <w:sz w:val="24"/>
                <w:szCs w:val="24"/>
              </w:rPr>
              <w:t>Visočane 2</w:t>
            </w:r>
          </w:p>
          <w:p w:rsidRDefault="001106D1" w:rsidP="00101F35" w:rsidR="001106D1" w:rsidRPr="001106D1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bCs/>
                <w:sz w:val="24"/>
                <w:szCs w:val="24"/>
              </w:rPr>
              <w:t>23241 Poličnik, OIB:</w:t>
            </w:r>
            <w:r w:rsidRPr="001106D1">
              <w:rPr>
                <w:rFonts w:hAnsi="Times New Roman" w:ascii="Times New Roman"/>
                <w:sz w:val="24"/>
                <w:szCs w:val="24"/>
              </w:rPr>
              <w:t xml:space="preserve"> 41825551561</w:t>
            </w:r>
          </w:p>
        </w:tc>
        <w:tc>
          <w:tcPr>
            <w:tcW w:type="dxa" w:w="36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106D1" w:rsidP="00101F35" w:rsidR="001106D1" w:rsidRPr="001106D1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color w:val="000000"/>
                <w:sz w:val="24"/>
                <w:szCs w:val="24"/>
              </w:rPr>
              <w:t>8.674,40</w:t>
            </w:r>
          </w:p>
        </w:tc>
      </w:tr>
      <w:tr w:rsidTr="00101F35" w:rsidR="001106D1" w:rsidRPr="001106D1">
        <w:trPr>
          <w:trHeight w:val="1508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106D1" w:rsidP="00101F35" w:rsidR="001106D1" w:rsidRPr="001106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color w:val="000000"/>
                <w:sz w:val="24"/>
                <w:szCs w:val="24"/>
              </w:rPr>
              <w:t>34.</w:t>
            </w:r>
          </w:p>
        </w:tc>
        <w:tc>
          <w:tcPr>
            <w:tcW w:type="dxa" w:w="48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106D1" w:rsidP="00101F35" w:rsidR="001106D1" w:rsidRPr="001106D1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1106D1">
              <w:rPr>
                <w:rFonts w:hAnsi="Times New Roman" w:ascii="Times New Roman"/>
                <w:color w:val="000000"/>
                <w:sz w:val="24"/>
                <w:szCs w:val="24"/>
              </w:rPr>
              <w:t>VINKO JOVANČEVIĆ,</w:t>
            </w:r>
            <w:r w:rsidRPr="001106D1">
              <w:rPr>
                <w:rFonts w:hAnsi="Times New Roman" w:ascii="Times New Roman"/>
                <w:bCs/>
                <w:sz w:val="24"/>
                <w:szCs w:val="24"/>
              </w:rPr>
              <w:t xml:space="preserve"> Galovac 151</w:t>
            </w:r>
          </w:p>
          <w:p w:rsidRDefault="001106D1" w:rsidP="00101F35" w:rsidR="001106D1" w:rsidRPr="001106D1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bCs/>
                <w:sz w:val="24"/>
                <w:szCs w:val="24"/>
              </w:rPr>
              <w:t>23222 Zemunik, OIB:</w:t>
            </w:r>
            <w:r w:rsidRPr="001106D1">
              <w:rPr>
                <w:rFonts w:hAnsi="Times New Roman" w:ascii="Times New Roman"/>
                <w:sz w:val="24"/>
                <w:szCs w:val="24"/>
              </w:rPr>
              <w:t xml:space="preserve"> 50755814423</w:t>
            </w:r>
          </w:p>
        </w:tc>
        <w:tc>
          <w:tcPr>
            <w:tcW w:type="dxa" w:w="36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106D1" w:rsidP="00101F35" w:rsidR="001106D1" w:rsidRPr="001106D1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color w:val="000000"/>
                <w:sz w:val="24"/>
                <w:szCs w:val="24"/>
              </w:rPr>
              <w:t>9.720,00</w:t>
            </w:r>
          </w:p>
        </w:tc>
      </w:tr>
      <w:tr w:rsidTr="00101F35" w:rsidR="001106D1" w:rsidRPr="001106D1">
        <w:trPr>
          <w:trHeight w:val="1508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106D1" w:rsidP="00101F35" w:rsidR="001106D1" w:rsidRPr="001106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color w:val="000000"/>
                <w:sz w:val="24"/>
                <w:szCs w:val="24"/>
              </w:rPr>
              <w:t>35.</w:t>
            </w:r>
          </w:p>
        </w:tc>
        <w:tc>
          <w:tcPr>
            <w:tcW w:type="dxa" w:w="48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106D1" w:rsidP="00101F35" w:rsidR="001106D1" w:rsidRPr="001106D1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1106D1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ROKO ZUBČIĆ, </w:t>
            </w:r>
            <w:r w:rsidRPr="001106D1">
              <w:rPr>
                <w:rFonts w:hAnsi="Times New Roman" w:ascii="Times New Roman"/>
                <w:bCs/>
                <w:sz w:val="24"/>
                <w:szCs w:val="24"/>
              </w:rPr>
              <w:t>Islam Latinski</w:t>
            </w:r>
          </w:p>
          <w:p w:rsidRDefault="001106D1" w:rsidP="00101F35" w:rsidR="001106D1" w:rsidRPr="001106D1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bCs/>
                <w:sz w:val="24"/>
                <w:szCs w:val="24"/>
              </w:rPr>
              <w:t>23242 Posedarje, OIB:</w:t>
            </w:r>
            <w:r w:rsidRPr="001106D1">
              <w:rPr>
                <w:rFonts w:hAnsi="Times New Roman" w:ascii="Times New Roman"/>
                <w:sz w:val="24"/>
                <w:szCs w:val="24"/>
              </w:rPr>
              <w:t xml:space="preserve"> 84029814138</w:t>
            </w:r>
          </w:p>
        </w:tc>
        <w:tc>
          <w:tcPr>
            <w:tcW w:type="dxa" w:w="36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106D1" w:rsidP="00101F35" w:rsidR="001106D1" w:rsidRPr="001106D1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color w:val="000000"/>
                <w:sz w:val="24"/>
                <w:szCs w:val="24"/>
              </w:rPr>
              <w:t>8.674,40</w:t>
            </w:r>
          </w:p>
        </w:tc>
      </w:tr>
    </w:tbl>
    <w:p w:rsidRDefault="009A3284" w:rsidP="001106D1" w:rsidR="009A3284" w:rsidRPr="001106D1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1106D1" w:rsidP="001106D1" w:rsidR="001106D1" w:rsidRPr="001106D1">
      <w:pPr>
        <w:pStyle w:val="Odlomakpopisa"/>
        <w:numPr>
          <w:ilvl w:val="0"/>
          <w:numId w:val="13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1106D1">
        <w:rPr>
          <w:rFonts w:hAnsi="Times New Roman" w:ascii="Times New Roman"/>
          <w:sz w:val="24"/>
          <w:szCs w:val="24"/>
        </w:rPr>
        <w:t>Utvrđuju se tražbine koje se namiruju kao tražbine drugog višeg isplatnog reda:</w:t>
      </w:r>
    </w:p>
    <w:p w:rsidRDefault="001106D1" w:rsidP="001106D1" w:rsidR="001106D1" w:rsidRPr="001106D1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tbl>
      <w:tblPr>
        <w:tblW w:type="dxa" w:w="9498"/>
        <w:tblInd w:type="dxa" w:w="-459"/>
        <w:tblLayout w:type="fixed"/>
        <w:tblLook w:val="04A0" w:noVBand="1" w:noHBand="0" w:lastColumn="0" w:firstColumn="1" w:lastRow="0" w:firstRow="1"/>
      </w:tblPr>
      <w:tblGrid>
        <w:gridCol w:w="993"/>
        <w:gridCol w:w="4819"/>
        <w:gridCol w:w="3686"/>
      </w:tblGrid>
      <w:tr w:rsidTr="00101F35" w:rsidR="001106D1" w:rsidRPr="001106D1">
        <w:trPr>
          <w:trHeight w:val="754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106D1" w:rsidP="00101F35" w:rsidR="001106D1" w:rsidRPr="001106D1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Redni broj</w:t>
            </w:r>
          </w:p>
        </w:tc>
        <w:tc>
          <w:tcPr>
            <w:tcW w:type="dxa" w:w="48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106D1" w:rsidP="00101F35" w:rsidR="001106D1" w:rsidRPr="001106D1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vjerovnik</w:t>
            </w:r>
          </w:p>
        </w:tc>
        <w:tc>
          <w:tcPr>
            <w:tcW w:type="dxa" w:w="36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106D1" w:rsidP="00101F35" w:rsidR="001106D1" w:rsidRPr="001106D1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priznato</w:t>
            </w:r>
          </w:p>
        </w:tc>
      </w:tr>
      <w:tr w:rsidTr="00101F35" w:rsidR="001106D1" w:rsidRPr="001106D1">
        <w:trPr>
          <w:trHeight w:val="1508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106D1" w:rsidP="00101F35" w:rsidR="001106D1" w:rsidRPr="001106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type="dxa" w:w="48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106D1" w:rsidP="00101F35" w:rsidR="001106D1" w:rsidRPr="001106D1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color w:val="000000"/>
                <w:sz w:val="24"/>
                <w:szCs w:val="24"/>
              </w:rPr>
              <w:t>VODOVOD d.o.o., Zadar, Špire Brusine 17, OIB: 89406825003</w:t>
            </w:r>
          </w:p>
        </w:tc>
        <w:tc>
          <w:tcPr>
            <w:tcW w:type="dxa" w:w="36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106D1" w:rsidP="00101F35" w:rsidR="001106D1" w:rsidRPr="001106D1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color w:val="000000"/>
                <w:sz w:val="24"/>
                <w:szCs w:val="24"/>
              </w:rPr>
              <w:t>7.605,25</w:t>
            </w:r>
          </w:p>
        </w:tc>
      </w:tr>
      <w:tr w:rsidTr="00101F35" w:rsidR="001106D1" w:rsidRPr="001106D1">
        <w:trPr>
          <w:trHeight w:val="1508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106D1" w:rsidP="00101F35" w:rsidR="001106D1" w:rsidRPr="001106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type="dxa" w:w="48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106D1" w:rsidP="00101F35" w:rsidR="001106D1" w:rsidRPr="001106D1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color w:val="000000"/>
                <w:sz w:val="24"/>
                <w:szCs w:val="24"/>
              </w:rPr>
              <w:t>HEP OPSKRBA d.o.o., Zagreb, Ul. grada Vukovara 37, OIB: 63073332379</w:t>
            </w:r>
          </w:p>
        </w:tc>
        <w:tc>
          <w:tcPr>
            <w:tcW w:type="dxa" w:w="36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106D1" w:rsidP="00101F35" w:rsidR="001106D1" w:rsidRPr="001106D1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106D1">
              <w:rPr>
                <w:rFonts w:hAnsi="Times New Roman" w:ascii="Times New Roman"/>
                <w:color w:val="000000"/>
                <w:sz w:val="24"/>
                <w:szCs w:val="24"/>
              </w:rPr>
              <w:t>2.177,10</w:t>
            </w:r>
          </w:p>
        </w:tc>
      </w:tr>
    </w:tbl>
    <w:p w:rsidRDefault="001106D1" w:rsidP="001106D1" w:rsidR="001106D1" w:rsidRPr="001106D1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1106D1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1106D1">
        <w:rPr>
          <w:rFonts w:hAnsi="Times New Roman" w:ascii="Times New Roman"/>
          <w:sz w:val="24"/>
          <w:szCs w:val="24"/>
        </w:rPr>
        <w:t>Obrazloženje</w:t>
      </w:r>
    </w:p>
    <w:p w:rsidRDefault="00FE275D" w:rsidP="00FE275D" w:rsidR="00FE275D" w:rsidRPr="001106D1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1106D1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1106D1">
        <w:rPr>
          <w:rFonts w:hAnsi="Times New Roman" w:ascii="Times New Roman"/>
          <w:sz w:val="24"/>
          <w:szCs w:val="24"/>
        </w:rPr>
        <w:t xml:space="preserve">          U stečajnom postupku koji se vodi kod ovog suda pod gornjim poslovnim brojem nad imovinom dužnika </w:t>
      </w:r>
      <w:r w:rsidR="001106D1" w:rsidRPr="001106D1">
        <w:rPr>
          <w:rFonts w:hAnsi="Times New Roman" w:ascii="Times New Roman"/>
          <w:sz w:val="24"/>
          <w:szCs w:val="24"/>
        </w:rPr>
        <w:t>VOX ZAŠTITA d.o.o., Zadar</w:t>
      </w:r>
      <w:r w:rsidRPr="001106D1">
        <w:rPr>
          <w:rFonts w:hAnsi="Times New Roman" w:ascii="Times New Roman"/>
          <w:sz w:val="24"/>
          <w:szCs w:val="24"/>
        </w:rPr>
        <w:t xml:space="preserve">, na ispitnom ročištu održanom dana </w:t>
      </w:r>
      <w:r w:rsidR="001106D1" w:rsidRPr="001106D1">
        <w:rPr>
          <w:rFonts w:hAnsi="Times New Roman" w:ascii="Times New Roman"/>
          <w:sz w:val="24"/>
          <w:szCs w:val="24"/>
        </w:rPr>
        <w:t>7. veljače</w:t>
      </w:r>
      <w:r w:rsidR="00D30E2C" w:rsidRPr="001106D1">
        <w:rPr>
          <w:rFonts w:hAnsi="Times New Roman" w:ascii="Times New Roman"/>
          <w:sz w:val="24"/>
          <w:szCs w:val="24"/>
        </w:rPr>
        <w:t xml:space="preserve"> 2017</w:t>
      </w:r>
      <w:r w:rsidRPr="001106D1">
        <w:rPr>
          <w:rFonts w:hAnsi="Times New Roman" w:ascii="Times New Roman"/>
          <w:sz w:val="24"/>
          <w:szCs w:val="24"/>
        </w:rPr>
        <w:t>. godine ispitane su tražbine vjerovnika</w:t>
      </w:r>
      <w:r w:rsidR="00E13D7B" w:rsidRPr="001106D1">
        <w:rPr>
          <w:rFonts w:hAnsi="Times New Roman" w:ascii="Times New Roman"/>
          <w:sz w:val="24"/>
          <w:szCs w:val="24"/>
        </w:rPr>
        <w:t xml:space="preserve"> iz toč. I.</w:t>
      </w:r>
      <w:r w:rsidR="00EE1EB6">
        <w:rPr>
          <w:rFonts w:hAnsi="Times New Roman" w:ascii="Times New Roman"/>
          <w:sz w:val="24"/>
          <w:szCs w:val="24"/>
        </w:rPr>
        <w:t xml:space="preserve"> i II.</w:t>
      </w:r>
      <w:r w:rsidR="00E13D7B" w:rsidRPr="001106D1">
        <w:rPr>
          <w:rFonts w:hAnsi="Times New Roman" w:ascii="Times New Roman"/>
          <w:sz w:val="24"/>
          <w:szCs w:val="24"/>
        </w:rPr>
        <w:t xml:space="preserve"> </w:t>
      </w:r>
      <w:r w:rsidRPr="001106D1">
        <w:rPr>
          <w:rFonts w:hAnsi="Times New Roman" w:ascii="Times New Roman"/>
          <w:sz w:val="24"/>
          <w:szCs w:val="24"/>
        </w:rPr>
        <w:t xml:space="preserve"> ovog rješenja.</w:t>
      </w:r>
      <w:r w:rsidR="005D22FE" w:rsidRPr="001106D1">
        <w:rPr>
          <w:rFonts w:hAnsi="Times New Roman" w:ascii="Times New Roman"/>
          <w:sz w:val="24"/>
          <w:szCs w:val="24"/>
        </w:rPr>
        <w:t xml:space="preserve"> </w:t>
      </w:r>
    </w:p>
    <w:p w:rsidRDefault="00FE275D" w:rsidP="00FE275D" w:rsidR="00FE275D" w:rsidRPr="001106D1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1106D1">
        <w:rPr>
          <w:rFonts w:hAnsi="Times New Roman" w:ascii="Times New Roman"/>
          <w:sz w:val="24"/>
          <w:szCs w:val="24"/>
        </w:rPr>
        <w:lastRenderedPageBreak/>
        <w:t xml:space="preserve">           Stečajn</w:t>
      </w:r>
      <w:r w:rsidR="00EE1EB6">
        <w:rPr>
          <w:rFonts w:hAnsi="Times New Roman" w:ascii="Times New Roman"/>
          <w:sz w:val="24"/>
          <w:szCs w:val="24"/>
        </w:rPr>
        <w:t xml:space="preserve">a </w:t>
      </w:r>
      <w:r w:rsidRPr="001106D1">
        <w:rPr>
          <w:rFonts w:hAnsi="Times New Roman" w:ascii="Times New Roman"/>
          <w:sz w:val="24"/>
          <w:szCs w:val="24"/>
        </w:rPr>
        <w:t>upravitelj</w:t>
      </w:r>
      <w:r w:rsidR="00EE1EB6">
        <w:rPr>
          <w:rFonts w:hAnsi="Times New Roman" w:ascii="Times New Roman"/>
          <w:sz w:val="24"/>
          <w:szCs w:val="24"/>
        </w:rPr>
        <w:t>ica je priznala</w:t>
      </w:r>
      <w:r w:rsidRPr="001106D1">
        <w:rPr>
          <w:rFonts w:hAnsi="Times New Roman" w:ascii="Times New Roman"/>
          <w:sz w:val="24"/>
          <w:szCs w:val="24"/>
        </w:rPr>
        <w:t xml:space="preserve"> tražbine iz točke I.</w:t>
      </w:r>
      <w:r w:rsidR="00EE1EB6">
        <w:rPr>
          <w:rFonts w:hAnsi="Times New Roman" w:ascii="Times New Roman"/>
          <w:sz w:val="24"/>
          <w:szCs w:val="24"/>
        </w:rPr>
        <w:t xml:space="preserve"> i II.</w:t>
      </w:r>
      <w:r w:rsidRPr="001106D1">
        <w:rPr>
          <w:rFonts w:hAnsi="Times New Roman" w:ascii="Times New Roman"/>
          <w:sz w:val="24"/>
          <w:szCs w:val="24"/>
        </w:rPr>
        <w:t xml:space="preserve">, a kako ih niti jedan vjerovnik nije osporio, to se iste u smislu čl. 263. Stečajnog zakona, smatraju utvrđenim. </w:t>
      </w:r>
    </w:p>
    <w:p w:rsidRDefault="00FE275D" w:rsidP="00FE275D" w:rsidR="00FE275D" w:rsidRPr="001106D1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1106D1">
        <w:rPr>
          <w:rFonts w:hAnsi="Times New Roman" w:ascii="Times New Roman"/>
          <w:sz w:val="24"/>
          <w:szCs w:val="24"/>
        </w:rPr>
        <w:t xml:space="preserve">          Stoga je odlučeno kao u izreci.</w:t>
      </w:r>
    </w:p>
    <w:p w:rsidRDefault="00FE275D" w:rsidP="00FE275D" w:rsidR="00FE275D" w:rsidRPr="001106D1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1106D1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1106D1">
        <w:rPr>
          <w:rFonts w:hAnsi="Times New Roman" w:ascii="Times New Roman"/>
          <w:sz w:val="24"/>
          <w:szCs w:val="24"/>
        </w:rPr>
        <w:t xml:space="preserve">U Zadru, dana </w:t>
      </w:r>
      <w:r w:rsidR="001106D1" w:rsidRPr="001106D1">
        <w:rPr>
          <w:rFonts w:hAnsi="Times New Roman" w:ascii="Times New Roman"/>
          <w:sz w:val="24"/>
          <w:szCs w:val="24"/>
        </w:rPr>
        <w:t>7. veljače</w:t>
      </w:r>
      <w:r w:rsidR="00D30E2C" w:rsidRPr="001106D1">
        <w:rPr>
          <w:rFonts w:hAnsi="Times New Roman" w:ascii="Times New Roman"/>
          <w:sz w:val="24"/>
          <w:szCs w:val="24"/>
        </w:rPr>
        <w:t xml:space="preserve"> 2017</w:t>
      </w:r>
      <w:r w:rsidR="00A42FE3" w:rsidRPr="001106D1">
        <w:rPr>
          <w:rFonts w:hAnsi="Times New Roman" w:ascii="Times New Roman"/>
          <w:sz w:val="24"/>
          <w:szCs w:val="24"/>
        </w:rPr>
        <w:t>.</w:t>
      </w:r>
    </w:p>
    <w:p w:rsidRDefault="00FE275D" w:rsidP="00FE275D" w:rsidR="00FE275D" w:rsidRPr="001106D1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B87677" w:rsidP="009A3284" w:rsidR="00B87677" w:rsidRPr="001106D1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1106D1">
        <w:rPr>
          <w:rFonts w:eastAsia="Times New Roman" w:hAnsi="Times New Roman" w:ascii="Times New Roman"/>
          <w:sz w:val="24"/>
          <w:szCs w:val="24"/>
          <w:lang w:eastAsia="hr-HR"/>
        </w:rPr>
        <w:t>Sutkinja</w:t>
      </w:r>
    </w:p>
    <w:p w:rsidRDefault="00B87677" w:rsidP="009A3284" w:rsidR="00B87677" w:rsidRPr="001106D1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1106D1">
        <w:rPr>
          <w:rFonts w:eastAsia="Times New Roman" w:hAnsi="Times New Roman" w:ascii="Times New Roman"/>
          <w:sz w:val="24"/>
          <w:szCs w:val="24"/>
          <w:lang w:eastAsia="hr-HR"/>
        </w:rPr>
        <w:t>Ardena Bajlo</w:t>
      </w:r>
    </w:p>
    <w:p w:rsidRDefault="00FE275D" w:rsidP="00FE275D" w:rsidR="00FE275D" w:rsidRPr="001106D1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1106D1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1106D1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FE275D" w:rsidP="00FE275D" w:rsidR="00FE275D" w:rsidRPr="001106D1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1106D1">
        <w:rPr>
          <w:rFonts w:hAnsi="Times New Roman" w:ascii="Times New Roman"/>
          <w:sz w:val="24"/>
          <w:szCs w:val="24"/>
        </w:rPr>
        <w:t>Protiv ovog rješenja pravo na žalbu ima stečajni upravitelj i svaki vjerovnik u dijelu koji se tiče njegove prijavljene tražbine i tražbine koju je osporio. Rok za žalbu iznosi 8 dana računajući od dana dostave ovog rješenja, a ista se podnosi ovom sudu u dva primjerka.</w:t>
      </w:r>
    </w:p>
    <w:p w:rsidRDefault="00FE275D" w:rsidP="00FE275D" w:rsidR="00FE275D" w:rsidRPr="001106D1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1106D1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1106D1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1106D1">
        <w:rPr>
          <w:rFonts w:hAnsi="Times New Roman" w:ascii="Times New Roman"/>
          <w:sz w:val="24"/>
          <w:szCs w:val="24"/>
        </w:rPr>
        <w:t>Dostaviti:</w:t>
      </w:r>
    </w:p>
    <w:p w:rsidRDefault="00EE1EB6" w:rsidP="00FE275D" w:rsidR="00FE275D" w:rsidRPr="001106D1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stečajnoj upraviteljici</w:t>
      </w:r>
      <w:r w:rsidR="00FE275D" w:rsidRPr="001106D1">
        <w:rPr>
          <w:rFonts w:hAnsi="Times New Roman" w:ascii="Times New Roman"/>
          <w:sz w:val="24"/>
          <w:szCs w:val="24"/>
        </w:rPr>
        <w:t>,</w:t>
      </w:r>
    </w:p>
    <w:p w:rsidRDefault="00FE275D" w:rsidP="00FE275D" w:rsidR="00FE275D" w:rsidRPr="001106D1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1106D1">
        <w:rPr>
          <w:rFonts w:hAnsi="Times New Roman" w:ascii="Times New Roman"/>
          <w:sz w:val="24"/>
          <w:szCs w:val="24"/>
        </w:rPr>
        <w:t>e-oglasna ploča,</w:t>
      </w:r>
    </w:p>
    <w:p w:rsidRDefault="00FE275D" w:rsidP="00FE275D" w:rsidR="00FE275D" w:rsidRPr="001106D1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1106D1">
        <w:rPr>
          <w:rFonts w:hAnsi="Times New Roman" w:ascii="Times New Roman"/>
          <w:sz w:val="24"/>
          <w:szCs w:val="24"/>
        </w:rPr>
        <w:t>u spis.</w:t>
      </w:r>
    </w:p>
    <w:p w:rsidRDefault="00FE275D" w:rsidP="00FE275D" w:rsidR="00FE275D" w:rsidRPr="001106D1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1106D1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1106D1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1106D1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1106D1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sectPr w:rsidSect="004452BC" w:rsidR="00FE275D" w:rsidRPr="001106D1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181" w:rsidR="006B6181">
      <w:pPr>
        <w:spacing w:lineRule="auto" w:line="240" w:after="0"/>
      </w:pPr>
      <w:r>
        <w:separator/>
      </w:r>
    </w:p>
  </w:endnote>
  <w:endnote w:id="0" w:type="continuationSeparator">
    <w:p w:rsidRDefault="006B6181" w:rsidR="006B61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P="004452BC" w:rsidR="006B6181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181" w:rsidR="006B6181">
      <w:pPr>
        <w:spacing w:lineRule="auto" w:line="240" w:after="0"/>
      </w:pPr>
      <w:r>
        <w:separator/>
      </w:r>
    </w:p>
  </w:footnote>
  <w:footnote w:id="0" w:type="continuationSeparator">
    <w:p w:rsidRDefault="006B6181" w:rsidR="006B61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R="006B618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C72BF">
      <w:rPr>
        <w:rStyle w:val="Brojstranice"/>
        <w:noProof/>
      </w:rPr>
      <w:t>6</w:t>
    </w:r>
    <w:r>
      <w:rPr>
        <w:rStyle w:val="Brojstranice"/>
      </w:rPr>
      <w:fldChar w:fldCharType="end"/>
    </w:r>
  </w:p>
  <w:p w:rsidRDefault="006B6181" w:rsidR="006B6181" w:rsidRPr="007162A0">
    <w:pPr>
      <w:pStyle w:val="Zaglavlje"/>
    </w:pPr>
    <w:r w:rsidRPr="00BD0C69">
      <w:rPr>
        <w:rFonts w:hAnsi="Arial" w:ascii="Arial"/>
      </w:rPr>
      <w:t xml:space="preserve">                                                                                                           </w:t>
    </w:r>
    <w:r>
      <w:rPr>
        <w:rFonts w:hAnsi="Arial" w:ascii="Arial"/>
      </w:rPr>
      <w:t xml:space="preserve"> </w:t>
    </w:r>
    <w:r w:rsidRPr="00BD0C69">
      <w:rPr>
        <w:rFonts w:hAnsi="Arial" w:ascii="Arial"/>
      </w:rPr>
      <w:t xml:space="preserve">     </w:t>
    </w:r>
    <w:r w:rsidRPr="007162A0">
      <w:t>1 St-</w:t>
    </w:r>
    <w:r w:rsidR="001106D1">
      <w:t>796</w:t>
    </w:r>
    <w:r w:rsidR="003D44AF" w:rsidRPr="00DE0A15">
      <w:t>/</w:t>
    </w:r>
    <w:r w:rsidR="002D71AE">
      <w:t>16</w:t>
    </w:r>
    <w:r w:rsidR="003D44AF">
      <w:t>-</w:t>
    </w:r>
    <w:r w:rsidR="00EE1EB6">
      <w:t>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F2096"/>
    <w:multiLevelType w:val="hybridMultilevel"/>
    <w:tmpl w:val="26C6EB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5952504"/>
    <w:multiLevelType w:val="hybridMultilevel"/>
    <w:tmpl w:val="8EE8C288"/>
    <w:lvl w:tplc="633680B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9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1A82C1D"/>
    <w:multiLevelType w:val="hybridMultilevel"/>
    <w:tmpl w:val="8EE8C288"/>
    <w:lvl w:tplc="633680B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12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5"/>
  </w:num>
  <w:num w:numId="5">
    <w:abstractNumId w:val="7"/>
  </w:num>
  <w:num w:numId="6">
    <w:abstractNumId w:val="13"/>
  </w:num>
  <w:num w:numId="7">
    <w:abstractNumId w:val="14"/>
  </w:num>
  <w:num w:numId="8">
    <w:abstractNumId w:val="10"/>
  </w:num>
  <w:num w:numId="9">
    <w:abstractNumId w:val="4"/>
  </w:num>
  <w:num w:numId="10">
    <w:abstractNumId w:val="2"/>
  </w:num>
  <w:num w:numId="11">
    <w:abstractNumId w:val="12"/>
  </w:num>
  <w:num w:numId="12">
    <w:abstractNumId w:val="1"/>
  </w:num>
  <w:num w:numId="13">
    <w:abstractNumId w:val="8"/>
  </w:num>
  <w:num w:numId="14">
    <w:abstractNumId w:val="0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1057ED"/>
    <w:rsid w:val="001106D1"/>
    <w:rsid w:val="0016584D"/>
    <w:rsid w:val="00166AF5"/>
    <w:rsid w:val="00171C6C"/>
    <w:rsid w:val="00195D2F"/>
    <w:rsid w:val="001A4527"/>
    <w:rsid w:val="001B70E5"/>
    <w:rsid w:val="001E22EE"/>
    <w:rsid w:val="00207D73"/>
    <w:rsid w:val="00215E7F"/>
    <w:rsid w:val="00247422"/>
    <w:rsid w:val="002C2297"/>
    <w:rsid w:val="002C72BF"/>
    <w:rsid w:val="002D71AE"/>
    <w:rsid w:val="002F45C8"/>
    <w:rsid w:val="00307414"/>
    <w:rsid w:val="003512A9"/>
    <w:rsid w:val="003A4EBB"/>
    <w:rsid w:val="003B5BBB"/>
    <w:rsid w:val="003D44AF"/>
    <w:rsid w:val="003D725D"/>
    <w:rsid w:val="0040284E"/>
    <w:rsid w:val="00410E7E"/>
    <w:rsid w:val="004452BC"/>
    <w:rsid w:val="004500FB"/>
    <w:rsid w:val="00481593"/>
    <w:rsid w:val="004A264B"/>
    <w:rsid w:val="004D3C1B"/>
    <w:rsid w:val="0052773F"/>
    <w:rsid w:val="00556916"/>
    <w:rsid w:val="00560B2E"/>
    <w:rsid w:val="00562227"/>
    <w:rsid w:val="00572EB9"/>
    <w:rsid w:val="005D22FE"/>
    <w:rsid w:val="005F76A1"/>
    <w:rsid w:val="00622878"/>
    <w:rsid w:val="0066178F"/>
    <w:rsid w:val="00674C9C"/>
    <w:rsid w:val="006A0A0E"/>
    <w:rsid w:val="006A50D3"/>
    <w:rsid w:val="006B1B0C"/>
    <w:rsid w:val="006B6181"/>
    <w:rsid w:val="006D4942"/>
    <w:rsid w:val="006D54D5"/>
    <w:rsid w:val="007162A0"/>
    <w:rsid w:val="00720005"/>
    <w:rsid w:val="007260B9"/>
    <w:rsid w:val="007A3D96"/>
    <w:rsid w:val="007D011D"/>
    <w:rsid w:val="007E3967"/>
    <w:rsid w:val="007F00EA"/>
    <w:rsid w:val="0085308B"/>
    <w:rsid w:val="00861528"/>
    <w:rsid w:val="00875C2A"/>
    <w:rsid w:val="00903677"/>
    <w:rsid w:val="00935079"/>
    <w:rsid w:val="00937E72"/>
    <w:rsid w:val="009703E0"/>
    <w:rsid w:val="009A3284"/>
    <w:rsid w:val="009C3E0C"/>
    <w:rsid w:val="009E34C6"/>
    <w:rsid w:val="009E3A82"/>
    <w:rsid w:val="00A02BD0"/>
    <w:rsid w:val="00A06DC9"/>
    <w:rsid w:val="00A42FE3"/>
    <w:rsid w:val="00A9701A"/>
    <w:rsid w:val="00B02E11"/>
    <w:rsid w:val="00B10DDC"/>
    <w:rsid w:val="00B2047D"/>
    <w:rsid w:val="00B741FE"/>
    <w:rsid w:val="00B87677"/>
    <w:rsid w:val="00BB2284"/>
    <w:rsid w:val="00BF1C02"/>
    <w:rsid w:val="00C14DA6"/>
    <w:rsid w:val="00C50052"/>
    <w:rsid w:val="00CB7A36"/>
    <w:rsid w:val="00CE2510"/>
    <w:rsid w:val="00CF1C71"/>
    <w:rsid w:val="00D057EA"/>
    <w:rsid w:val="00D30E2C"/>
    <w:rsid w:val="00D340E1"/>
    <w:rsid w:val="00D37659"/>
    <w:rsid w:val="00D94B73"/>
    <w:rsid w:val="00DA4B3F"/>
    <w:rsid w:val="00DA6DE3"/>
    <w:rsid w:val="00DB052E"/>
    <w:rsid w:val="00DB1A14"/>
    <w:rsid w:val="00DE0A15"/>
    <w:rsid w:val="00E13D7B"/>
    <w:rsid w:val="00E270E5"/>
    <w:rsid w:val="00E36CD0"/>
    <w:rsid w:val="00E45E5E"/>
    <w:rsid w:val="00E63138"/>
    <w:rsid w:val="00E751B3"/>
    <w:rsid w:val="00E976B2"/>
    <w:rsid w:val="00EB42FD"/>
    <w:rsid w:val="00EB4538"/>
    <w:rsid w:val="00EE1EB6"/>
    <w:rsid w:val="00F84E4B"/>
    <w:rsid w:val="00FE275D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true" w:styleId="Bezproreda1" w:type="paragraph">
    <w:name w:val="Bez proreda1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true" w:styleId="Bezproreda2" w:type="paragraph">
    <w:name w:val="Bez proreda2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10DDC"/>
    <w:rPr>
      <w:rFonts w:eastAsia="Times New Roman" w:hAnsi="Times New Roman" w:ascii="Times New Roman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Bezproreda" w:type="paragraph">
    <w:name w:val="No Spacing"/>
    <w:uiPriority w:val="99"/>
    <w:qFormat/>
    <w:rsid w:val="009A3284"/>
    <w:pPr>
      <w:spacing w:after="80"/>
    </w:pPr>
    <w:rPr>
      <w:rFonts w:eastAsia="Times New Roman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C72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72B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72B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72B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72B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1" w:styleId="Bezproreda1" w:type="paragraph">
    <w:name w:val="Bez proreda1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1" w:styleId="Bezproreda2" w:type="paragraph">
    <w:name w:val="Bez proreda2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10DDC"/>
    <w:rPr>
      <w:rFonts w:ascii="Times New Roman" w:eastAsia="Times New Roman" w:hAnsi="Times New Roman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Bezproreda" w:type="paragraph">
    <w:name w:val="No Spacing"/>
    <w:uiPriority w:val="99"/>
    <w:qFormat/>
    <w:rsid w:val="009A3284"/>
    <w:pPr>
      <w:spacing w:after="80"/>
    </w:pPr>
    <w:rPr>
      <w:rFonts w:eastAsia="Times New Roman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C72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72B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72B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72B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72B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796</izvorni_sadrzaj>
    <derivirana_varijabla naziv="DomainObject.Predmet.Broj_1">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St-796/2016</izvorni_sadrzaj>
    <derivirana_varijabla naziv="DomainObject.Predmet.OznakaBroj_1">St-796/2016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VOX ZAŠTITA d.o.o. djelatnost privatne zaštite</izvorni_sadrzaj>
    <derivirana_varijabla naziv="DomainObject.Predmet.ProtustrankaFormated_1">  VOX ZAŠTITA d.o.o. djelatnost privatne zaštite</derivirana_varijabla>
  </DomainObject.Predmet.ProtustrankaFormated>
  <DomainObject.Predmet.ProtustrankaFormatedOIB>
    <izvorni_sadrzaj>  VOX ZAŠTITA d.o.o. djelatnost privatne zaštite, OIB 49523705070</izvorni_sadrzaj>
    <derivirana_varijabla naziv="DomainObject.Predmet.ProtustrankaFormatedOIB_1">  VOX ZAŠTITA d.o.o. djelatnost privatne zaštite, OIB 49523705070</derivirana_varijabla>
  </DomainObject.Predmet.ProtustrankaFormatedOIB>
  <DomainObject.Predmet.ProtustrankaFormatedWithAdress>
    <izvorni_sadrzaj> VOX ZAŠTITA d.o.o. djelatnost privatne zaštite, Ante Starčevića 8/b, 23000 Zadar</izvorni_sadrzaj>
    <derivirana_varijabla naziv="DomainObject.Predmet.ProtustrankaFormatedWithAdress_1"> VOX ZAŠTITA d.o.o. djelatnost privatne zaštite, Ante Starčevića 8/b, 23000 Zadar</derivirana_varijabla>
  </DomainObject.Predmet.ProtustrankaFormatedWithAdress>
  <DomainObject.Predmet.ProtustrankaFormatedWithAdressOIB>
    <izvorni_sadrzaj> VOX ZAŠTITA d.o.o. djelatnost privatne zaštite, OIB 49523705070, Ante Starčevića 8/b, 23000 Zadar</izvorni_sadrzaj>
    <derivirana_varijabla naziv="DomainObject.Predmet.ProtustrankaFormatedWithAdressOIB_1"> VOX ZAŠTITA d.o.o. djelatnost privatne zaštite, OIB 49523705070, Ante Starčevića 8/b, 23000 Zadar</derivirana_varijabla>
  </DomainObject.Predmet.ProtustrankaFormatedWithAdressOIB>
  <DomainObject.Predmet.ProtustrankaWithAdress>
    <izvorni_sadrzaj>VOX ZAŠTITA d.o.o. djelatnost privatne zaštite Ante Starčevića 8/b, 23000 Zadar</izvorni_sadrzaj>
    <derivirana_varijabla naziv="DomainObject.Predmet.ProtustrankaWithAdress_1">VOX ZAŠTITA d.o.o. djelatnost privatne zaštite Ante Starčevića 8/b, 23000 Zadar</derivirana_varijabla>
  </DomainObject.Predmet.ProtustrankaWithAdress>
  <DomainObject.Predmet.ProtustrankaWithAdressOIB>
    <izvorni_sadrzaj>VOX ZAŠTITA d.o.o. djelatnost privatne zaštite, OIB 49523705070, Ante Starčevića 8/b, 23000 Zadar</izvorni_sadrzaj>
    <derivirana_varijabla naziv="DomainObject.Predmet.ProtustrankaWithAdressOIB_1">VOX ZAŠTITA d.o.o. djelatnost privatne zaštite, OIB 49523705070, Ante Starčevića 8/b, 23000 Zadar</derivirana_varijabla>
  </DomainObject.Predmet.ProtustrankaWithAdressOIB>
  <DomainObject.Predmet.ProtustrankaNazivFormated>
    <izvorni_sadrzaj>VOX ZAŠTITA d.o.o. djelatnost privatne zaštite</izvorni_sadrzaj>
    <derivirana_varijabla naziv="DomainObject.Predmet.ProtustrankaNazivFormated_1">VOX ZAŠTITA d.o.o. djelatnost privatne zaštite</derivirana_varijabla>
  </DomainObject.Predmet.ProtustrankaNazivFormated>
  <DomainObject.Predmet.ProtustrankaNazivFormatedOIB>
    <izvorni_sadrzaj>VOX ZAŠTITA d.o.o. djelatnost privatne zaštite, OIB 49523705070</izvorni_sadrzaj>
    <derivirana_varijabla naziv="DomainObject.Predmet.ProtustrankaNazivFormatedOIB_1">VOX ZAŠTITA d.o.o. djelatnost privatne zaštite, OIB 49523705070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VOX ZAŠTITA d.o.o. djelatnost privatne zaštite</item>
    </izvorni_sadrzaj>
    <derivirana_varijabla naziv="DomainObject.Predmet.ProtuStrankaListFormated_1">
      <item>VOX ZAŠTITA d.o.o. djelatnost privatne zaštite</item>
    </derivirana_varijabla>
  </DomainObject.Predmet.ProtuStrankaListFormated>
  <DomainObject.Predmet.ProtuStrankaListFormatedOIB>
    <izvorni_sadrzaj>
      <item>VOX ZAŠTITA d.o.o. djelatnost privatne zaštite, OIB 49523705070</item>
    </izvorni_sadrzaj>
    <derivirana_varijabla naziv="DomainObject.Predmet.ProtuStrankaListFormatedOIB_1">
      <item>VOX ZAŠTITA d.o.o. djelatnost privatne zaštite, OIB 49523705070</item>
    </derivirana_varijabla>
  </DomainObject.Predmet.ProtuStrankaListFormatedOIB>
  <DomainObject.Predmet.ProtuStrankaListFormatedWithAdress>
    <izvorni_sadrzaj>
      <item>VOX ZAŠTITA d.o.o. djelatnost privatne zaštite, Ante Starčevića 8/b, 23000 Zadar</item>
    </izvorni_sadrzaj>
    <derivirana_varijabla naziv="DomainObject.Predmet.ProtuStrankaListFormatedWithAdress_1">
      <item>VOX ZAŠTITA d.o.o. djelatnost privatne zaštite, Ante Starčevića 8/b, 23000 Zadar</item>
    </derivirana_varijabla>
  </DomainObject.Predmet.ProtuStrankaListFormatedWithAdress>
  <DomainObject.Predmet.ProtuStrankaListFormatedWithAdressOIB>
    <izvorni_sadrzaj>
      <item>VOX ZAŠTITA d.o.o. djelatnost privatne zaštite, OIB 49523705070, Ante Starčevića 8/b, 23000 Zadar</item>
    </izvorni_sadrzaj>
    <derivirana_varijabla naziv="DomainObject.Predmet.ProtuStrankaListFormatedWithAdressOIB_1">
      <item>VOX ZAŠTITA d.o.o. djelatnost privatne zaštite, OIB 49523705070, Ante Starčevića 8/b, 23000 Zadar</item>
    </derivirana_varijabla>
  </DomainObject.Predmet.ProtuStrankaListFormatedWithAdressOIB>
  <DomainObject.Predmet.ProtuStrankaListNazivFormated>
    <izvorni_sadrzaj>
      <item>VOX ZAŠTITA d.o.o. djelatnost privatne zaštite</item>
    </izvorni_sadrzaj>
    <derivirana_varijabla naziv="DomainObject.Predmet.ProtuStrankaListNazivFormated_1">
      <item>VOX ZAŠTITA d.o.o. djelatnost privatne zaštite</item>
    </derivirana_varijabla>
  </DomainObject.Predmet.ProtuStrankaListNazivFormated>
  <DomainObject.Predmet.ProtuStrankaListNazivFormatedOIB>
    <izvorni_sadrzaj>
      <item>VOX ZAŠTITA d.o.o. djelatnost privatne zaštite, OIB 49523705070</item>
    </izvorni_sadrzaj>
    <derivirana_varijabla naziv="DomainObject.Predmet.ProtuStrankaListNazivFormatedOIB_1">
      <item>VOX ZAŠTITA d.o.o. djelatnost privatne zaštite, OIB 49523705070</item>
    </derivirana_varijabla>
  </DomainObject.Predmet.ProtuStrankaListNazivFormatedOIB>
  <DomainObject.Predmet.OstaliListFormated>
    <izvorni_sadrzaj>
      <item>Dragan Kaštela</item>
    </izvorni_sadrzaj>
    <derivirana_varijabla naziv="DomainObject.Predmet.OstaliListFormated_1">
      <item>Dragan Kaštela</item>
    </derivirana_varijabla>
  </DomainObject.Predmet.OstaliListFormated>
  <DomainObject.Predmet.OstaliListFormatedOIB>
    <izvorni_sadrzaj>
      <item>Dragan Kaštela, OIB 28271657039</item>
    </izvorni_sadrzaj>
    <derivirana_varijabla naziv="DomainObject.Predmet.OstaliListFormatedOIB_1">
      <item>Dragan Kaštela, OIB 28271657039</item>
    </derivirana_varijabla>
  </DomainObject.Predmet.OstaliListFormatedOIB>
  <DomainObject.Predmet.OstaliListFormatedWithAdress>
    <izvorni_sadrzaj>
      <item>Dragan Kaštela, Ulica Jurja Barakovića 8, 23312 Novigrad</item>
    </izvorni_sadrzaj>
    <derivirana_varijabla naziv="DomainObject.Predmet.OstaliListFormatedWithAdress_1">
      <item>Dragan Kaštela, Ulica Jurja Barakovića 8, 23312 Novigrad</item>
    </derivirana_varijabla>
  </DomainObject.Predmet.OstaliListFormatedWithAdress>
  <DomainObject.Predmet.OstaliListFormatedWithAdressOIB>
    <izvorni_sadrzaj>
      <item>Dragan Kaštela, OIB 28271657039, Ulica Jurja Barakovića 8, 23312 Novigrad</item>
    </izvorni_sadrzaj>
    <derivirana_varijabla naziv="DomainObject.Predmet.OstaliListFormatedWithAdressOIB_1">
      <item>Dragan Kaštela, OIB 28271657039, Ulica Jurja Barakovića 8, 23312 Novigrad</item>
    </derivirana_varijabla>
  </DomainObject.Predmet.OstaliListFormatedWithAdressOIB>
  <DomainObject.Predmet.OstaliListNazivFormated>
    <izvorni_sadrzaj>
      <item>Dragan Kaštela</item>
    </izvorni_sadrzaj>
    <derivirana_varijabla naziv="DomainObject.Predmet.OstaliListNazivFormated_1">
      <item>Dragan Kaštela</item>
    </derivirana_varijabla>
  </DomainObject.Predmet.OstaliListNazivFormated>
  <DomainObject.Predmet.OstaliListNazivFormatedOIB>
    <izvorni_sadrzaj>
      <item>Dragan Kaštela, OIB 28271657039</item>
    </izvorni_sadrzaj>
    <derivirana_varijabla naziv="DomainObject.Predmet.OstaliListNazivFormatedOIB_1">
      <item>Dragan Kaštela, OIB 28271657039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VOX ZAŠTITA d.o.o. djelatnost privatne zaštite</izvorni_sadrzaj>
    <derivirana_varijabla naziv="DomainObject.Predmet.ProtustrankaIDrugi_1">VOX ZAŠTITA d.o.o. djelatnost privatne zaštite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VOX ZAŠTITA d.o.o. djelatnost privatne zaštite, OIB 49523705070, Ante Starčevića 8/b, 23000 Zadar</izvorni_sadrzaj>
    <derivirana_varijabla naziv="DomainObject.Predmet.ProtustrankaIDrugiAdressOIB_1">VOX ZAŠTITA d.o.o. djelatnost privatne zaštite, OIB 49523705070, Ante Starčevića 8/b,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VOX ZAŠTITA d.o.o. djelatnost privatne zaštite</item>
      <item>Dragan Kaštela</item>
    </izvorni_sadrzaj>
    <derivirana_varijabla naziv="DomainObject.Predmet.SudioniciListNaziv_1">
      <item>FINA</item>
      <item>VOX ZAŠTITA d.o.o. djelatnost privatne zaštite</item>
      <item>Dragan Kaštela</item>
    </derivirana_varijabla>
  </DomainObject.Predmet.SudioniciListNaziv>
  <DomainObject.Predmet.SudioniciListAdressOIB>
    <izvorni_sadrzaj>
      <item>FINA, OIB 85821130368</item>
      <item>VOX ZAŠTITA d.o.o. djelatnost privatne zaštite, OIB 49523705070, Ante Starčevića 8/b,23000 Zadar</item>
      <item>Dragan Kaštela, OIB 28271657039, Ulica Jurja Barakovića 8,23312 Novigrad</item>
    </izvorni_sadrzaj>
    <derivirana_varijabla naziv="DomainObject.Predmet.SudioniciListAdressOIB_1">
      <item>FINA, OIB 85821130368</item>
      <item>VOX ZAŠTITA d.o.o. djelatnost privatne zaštite, OIB 49523705070, Ante Starčevića 8/b,23000 Zadar</item>
      <item>Dragan Kaštela, OIB 28271657039, Ulica Jurja Barakovića 8,23312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49523705070</item>
      <item>, OIB 28271657039</item>
    </izvorni_sadrzaj>
    <derivirana_varijabla naziv="DomainObject.Predmet.SudioniciListNazivOIB_1">
      <item>, OIB 85821130368</item>
      <item>, OIB 49523705070</item>
      <item>, OIB 28271657039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6</properties:Pages>
  <properties:Words>669</properties:Words>
  <properties:Characters>3726</properties:Characters>
  <properties:Lines>219</properties:Lines>
  <properties:Paragraphs>185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4257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2017-02-07T07:41:00Z</dcterms:created>
  <dc:creator>wsadmin</dc:creator>
  <cp:lastModifiedBy>wsadmin</cp:lastModifiedBy>
  <cp:lastPrinted>2017-01-20T07:12:00Z</cp:lastPrinted>
  <dcterms:modified xmlns:xsi="http://www.w3.org/2001/XMLSchema-instance" xsi:type="dcterms:W3CDTF">2017-02-07T08:33:00Z</dcterms:modified>
  <cp:revision>4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