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b6a13" w14:paraId="d2b6a13" w:rsidRDefault="00531E20" w:rsidP="00531E20" w:rsidR="00531E20">
      <w:pPr>
        <w:jc w:val="both"/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TRGOVAČKI SUD U OSIJEKU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STALNA SLUŽBA U SLAVONSKOM BRODU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Slavonski Brod</w:t>
      </w:r>
    </w:p>
    <w:p w:rsidRDefault="00AA7D7C" w:rsidP="00531E20" w:rsidR="00AA7D7C">
      <w:pPr>
        <w:jc w:val="both"/>
        <w:rPr>
          <w:b/>
        </w:rPr>
      </w:pPr>
    </w:p>
    <w:p w:rsidRDefault="00AA7D7C" w:rsidP="00531E20" w:rsidR="00AA7D7C">
      <w:pPr>
        <w:jc w:val="both"/>
        <w:rPr>
          <w:b/>
        </w:rPr>
      </w:pPr>
    </w:p>
    <w:p w:rsidRDefault="00531E20" w:rsidP="00531E20" w:rsidR="00531E20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AA7D7C" w:rsidP="00531E20" w:rsidR="00AA7D7C">
      <w:pPr>
        <w:jc w:val="center"/>
        <w:rPr>
          <w:b/>
        </w:rPr>
      </w:pPr>
    </w:p>
    <w:p w:rsidRDefault="00531E20" w:rsidP="00531E20" w:rsidR="00531E20">
      <w:pPr>
        <w:jc w:val="both"/>
      </w:pPr>
      <w:r>
        <w:tab/>
      </w:r>
    </w:p>
    <w:p w:rsidRDefault="00531E20" w:rsidP="00531E20" w:rsidR="00531E20">
      <w:pPr>
        <w:ind w:firstLine="1440"/>
        <w:jc w:val="both"/>
      </w:pPr>
      <w:r>
        <w:t xml:space="preserve">TRGOVAČKI SUD U OSIJEKU, STALNA SLUŽBA U SLAVONSKOM BRODU, po sutkinji Mirni Vujčić, </w:t>
      </w:r>
      <w:r w:rsidR="00A801D9" w:rsidRPr="00A801D9">
        <w:t>u stečajnom postupku nad stečajnim dužnikom</w:t>
      </w:r>
      <w:r w:rsidR="00A801D9">
        <w:t xml:space="preserve"> </w:t>
      </w:r>
      <w:r w:rsidR="00DB3D73" w:rsidRPr="00DB3D73">
        <w:t>CESTE d.d. za održavanje, zaštitu, rekonstrukciju i izgradnju cesta "u stečaju", skraćena tvrtka: CESTE d.d. "u stečaju", Slavonski Brod, I. G. Kovačića 58, OIB: 58799999864</w:t>
      </w:r>
      <w:r w:rsidR="00AF6ED2">
        <w:t>, dana 1</w:t>
      </w:r>
      <w:r w:rsidR="00DB3D73">
        <w:t>4</w:t>
      </w:r>
      <w:r>
        <w:t>.</w:t>
      </w:r>
      <w:r w:rsidR="00380EA2">
        <w:t xml:space="preserve"> </w:t>
      </w:r>
      <w:r w:rsidR="00DB3D73">
        <w:t>lipnja</w:t>
      </w:r>
      <w:r>
        <w:t xml:space="preserve"> 201</w:t>
      </w:r>
      <w:r w:rsidR="00B3481C">
        <w:t>8</w:t>
      </w:r>
      <w:r>
        <w:t xml:space="preserve">. </w:t>
      </w:r>
      <w:r w:rsidR="00AA7D7C">
        <w:t>godine</w:t>
      </w:r>
    </w:p>
    <w:p w:rsidRDefault="00531E20" w:rsidP="00531E20" w:rsidR="00531E20">
      <w:pPr>
        <w:jc w:val="both"/>
      </w:pPr>
    </w:p>
    <w:p w:rsidRDefault="00531E20" w:rsidP="00531E20" w:rsidR="00696261">
      <w:pPr>
        <w:jc w:val="center"/>
      </w:pPr>
      <w:r w:rsidRPr="007F527E">
        <w:t>z a k l j u č i o    j e</w:t>
      </w:r>
    </w:p>
    <w:p w:rsidRDefault="00531E20" w:rsidP="00531E20" w:rsidR="00531E20">
      <w:pPr>
        <w:jc w:val="center"/>
      </w:pPr>
    </w:p>
    <w:p w:rsidRDefault="004E0314" w:rsidP="00531E20" w:rsidR="00AA7D7C">
      <w:pPr>
        <w:jc w:val="both"/>
      </w:pPr>
      <w:r w:rsidRPr="004E0314">
        <w:t xml:space="preserve">                       Nalaže se računovodstvu suda iznos od </w:t>
      </w:r>
      <w:r w:rsidR="00E4582E">
        <w:t>12.800,00</w:t>
      </w:r>
      <w:r w:rsidR="0064410B">
        <w:t xml:space="preserve"> </w:t>
      </w:r>
      <w:r w:rsidRPr="004E0314">
        <w:t xml:space="preserve">Kn </w:t>
      </w:r>
      <w:r w:rsidR="007D5282">
        <w:t xml:space="preserve">sa kartice predmeta </w:t>
      </w:r>
      <w:r w:rsidR="00297710">
        <w:t>u ovoj pravnoj stvari</w:t>
      </w:r>
      <w:r w:rsidR="00AF6ED2">
        <w:t xml:space="preserve"> </w:t>
      </w:r>
      <w:r>
        <w:t xml:space="preserve">prenijeti u korist </w:t>
      </w:r>
      <w:r w:rsidR="00B609D7">
        <w:t xml:space="preserve">poslovnog računa stečajnog dužnika broj IBAN: </w:t>
      </w:r>
      <w:r w:rsidR="00297710">
        <w:t xml:space="preserve">8523400091190021859 </w:t>
      </w:r>
      <w:r w:rsidR="000A0EC8">
        <w:t>otvoren</w:t>
      </w:r>
      <w:r w:rsidR="00AF6ED2">
        <w:t xml:space="preserve"> kod </w:t>
      </w:r>
      <w:r w:rsidR="00297710">
        <w:t>Privredne banke Zagreb d.d.</w:t>
      </w:r>
      <w:r w:rsidR="00AF6ED2">
        <w:t>.</w:t>
      </w:r>
    </w:p>
    <w:p w:rsidRDefault="00531E20" w:rsidP="00531E20" w:rsidR="00531E20">
      <w:pPr>
        <w:jc w:val="both"/>
      </w:pPr>
    </w:p>
    <w:p w:rsidRDefault="009C297A" w:rsidP="009C297A" w:rsidR="00531E20">
      <w:r>
        <w:t xml:space="preserve"> </w:t>
      </w:r>
      <w:r>
        <w:tab/>
      </w:r>
      <w:r>
        <w:tab/>
      </w:r>
      <w:r w:rsidR="00531E20">
        <w:t xml:space="preserve">U Slavonskom Brodu, </w:t>
      </w:r>
      <w:r>
        <w:t>14. lipnja</w:t>
      </w:r>
      <w:r w:rsidR="00531E20">
        <w:t xml:space="preserve"> 201</w:t>
      </w:r>
      <w:r w:rsidR="00B3481C">
        <w:t>8</w:t>
      </w:r>
      <w:r w:rsidR="00531E20">
        <w:t xml:space="preserve">. </w:t>
      </w:r>
      <w:r w:rsidR="00696261">
        <w:t>godine</w:t>
      </w:r>
    </w:p>
    <w:p w:rsidRDefault="00A474D7" w:rsidP="00531E20" w:rsidR="00A474D7">
      <w:pPr>
        <w:jc w:val="center"/>
      </w:pPr>
    </w:p>
    <w:p w:rsidRDefault="00531E20" w:rsidP="00531E20" w:rsidR="00531E20">
      <w:pPr>
        <w:jc w:val="center"/>
      </w:pPr>
    </w:p>
    <w:p w:rsidRDefault="00531E20" w:rsidP="00531E20" w:rsidR="00531E20">
      <w:pPr>
        <w:jc w:val="center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Stečajna sutkinja</w:t>
      </w:r>
    </w:p>
    <w:p w:rsidRDefault="00531E20" w:rsidP="00531E20" w:rsidR="00531E20">
      <w:pPr>
        <w:jc w:val="both"/>
      </w:pPr>
      <w:r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B3481C">
        <w:t xml:space="preserve"> </w:t>
      </w:r>
      <w:r>
        <w:t xml:space="preserve"> Mirna Vujčić</w:t>
      </w:r>
    </w:p>
    <w:p w:rsidRDefault="000D2D0F" w:rsidP="00B3481C" w:rsidR="000D2D0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31E20" w:rsidP="00531E20" w:rsidR="00531E20">
      <w:pPr>
        <w:ind w:left="4956"/>
        <w:jc w:val="both"/>
      </w:pPr>
    </w:p>
    <w:p w:rsidRDefault="00531E20" w:rsidP="00531E20" w:rsidR="00531E20" w:rsidRPr="00696261">
      <w:pPr>
        <w:jc w:val="both"/>
        <w:rPr>
          <w:sz w:val="20"/>
          <w:szCs w:val="20"/>
        </w:rPr>
      </w:pPr>
      <w:r w:rsidRPr="00696261">
        <w:rPr>
          <w:sz w:val="20"/>
          <w:szCs w:val="20"/>
        </w:rPr>
        <w:t xml:space="preserve">NAPUTAK O PRAVNOM LIJEKU:      </w:t>
      </w:r>
    </w:p>
    <w:p w:rsidRDefault="00531E20" w:rsidP="00531E20" w:rsidR="00531E20" w:rsidRPr="00696261">
      <w:pPr>
        <w:jc w:val="both"/>
        <w:rPr>
          <w:sz w:val="20"/>
          <w:szCs w:val="20"/>
        </w:rPr>
      </w:pPr>
      <w:r w:rsidRPr="00696261">
        <w:rPr>
          <w:sz w:val="20"/>
          <w:szCs w:val="20"/>
        </w:rPr>
        <w:t>Protiv ovog zaključka nije dopuštena žalba.</w:t>
      </w:r>
    </w:p>
    <w:p w:rsidRDefault="00531E20" w:rsidP="00531E20" w:rsidR="00531E20">
      <w:pPr>
        <w:jc w:val="both"/>
        <w:rPr>
          <w:sz w:val="16"/>
          <w:szCs w:val="16"/>
        </w:rPr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  <w:r>
        <w:t>Dostaviti:</w:t>
      </w:r>
    </w:p>
    <w:p w:rsidRDefault="00531E20" w:rsidP="00531E20" w:rsidR="00531E20">
      <w:pPr>
        <w:jc w:val="both"/>
      </w:pPr>
      <w:r>
        <w:t>1. Objaviti na mrežnoj stranici e-Oglasna ploča sudova</w:t>
      </w:r>
    </w:p>
    <w:p w:rsidRDefault="00531E20" w:rsidP="00531E20" w:rsidR="00531E20">
      <w:pPr>
        <w:jc w:val="both"/>
      </w:pPr>
      <w:r>
        <w:t xml:space="preserve">2. </w:t>
      </w:r>
      <w:r w:rsidR="007F527E">
        <w:t xml:space="preserve">dostaviti </w:t>
      </w:r>
      <w:r w:rsidR="004E0314">
        <w:t>računovodstvu</w:t>
      </w: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/>
    <w:p w:rsidRDefault="00531E20" w:rsidP="00531E20" w:rsidR="00531E20"/>
    <w:p w:rsidRDefault="00DB052E" w:rsidP="00531E20" w:rsidR="00DB052E" w:rsidRPr="00531E20"/>
    <w:sectPr w:rsidR="00DB052E" w:rsidRPr="00531E20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12BF" w:rsidP="00DB3D73" w:rsidR="00C012BF">
      <w:r>
        <w:separator/>
      </w:r>
    </w:p>
  </w:endnote>
  <w:endnote w:id="0" w:type="continuationSeparator">
    <w:p w:rsidRDefault="00C012BF" w:rsidP="00DB3D73" w:rsidR="00C012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12BF" w:rsidP="00DB3D73" w:rsidR="00C012BF">
      <w:r>
        <w:separator/>
      </w:r>
    </w:p>
  </w:footnote>
  <w:footnote w:id="0" w:type="continuationSeparator">
    <w:p w:rsidRDefault="00C012BF" w:rsidP="00DB3D73" w:rsidR="00C012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D73" w:rsidP="00DB3D73" w:rsidR="00DB3D73">
    <w:pPr>
      <w:pStyle w:val="Zaglavlje"/>
      <w:jc w:val="right"/>
    </w:pPr>
    <w:r w:rsidRPr="00DB3D73">
      <w:rPr>
        <w:b/>
      </w:rPr>
      <w:t>Broj:7/ St-</w:t>
    </w:r>
    <w:r>
      <w:rPr>
        <w:b/>
      </w:rPr>
      <w:t>1074/2013</w:t>
    </w:r>
    <w:r w:rsidRPr="00DB3D73">
      <w:rPr>
        <w:b/>
      </w:rPr>
      <w:t>-</w:t>
    </w:r>
    <w:r>
      <w:rPr>
        <w:b/>
      </w:rPr>
      <w:t>318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1E20"/>
    <w:rsid w:val="0007447F"/>
    <w:rsid w:val="00082222"/>
    <w:rsid w:val="000A0EC8"/>
    <w:rsid w:val="000A49B5"/>
    <w:rsid w:val="000D28A2"/>
    <w:rsid w:val="000D2D0F"/>
    <w:rsid w:val="000E2B6A"/>
    <w:rsid w:val="00100A03"/>
    <w:rsid w:val="00221FC6"/>
    <w:rsid w:val="002420DB"/>
    <w:rsid w:val="00271355"/>
    <w:rsid w:val="00297710"/>
    <w:rsid w:val="00336B4D"/>
    <w:rsid w:val="00380189"/>
    <w:rsid w:val="00380EA2"/>
    <w:rsid w:val="003B6DF8"/>
    <w:rsid w:val="003F0DE6"/>
    <w:rsid w:val="00430229"/>
    <w:rsid w:val="0046555B"/>
    <w:rsid w:val="0048186E"/>
    <w:rsid w:val="004E0314"/>
    <w:rsid w:val="00531E20"/>
    <w:rsid w:val="0057421B"/>
    <w:rsid w:val="005B6881"/>
    <w:rsid w:val="006204AB"/>
    <w:rsid w:val="0064410B"/>
    <w:rsid w:val="00667BF1"/>
    <w:rsid w:val="00696261"/>
    <w:rsid w:val="006A207E"/>
    <w:rsid w:val="006D4A19"/>
    <w:rsid w:val="00783EBA"/>
    <w:rsid w:val="007C0426"/>
    <w:rsid w:val="007D5282"/>
    <w:rsid w:val="007F4F01"/>
    <w:rsid w:val="007F527E"/>
    <w:rsid w:val="00883444"/>
    <w:rsid w:val="00887D4C"/>
    <w:rsid w:val="00911C29"/>
    <w:rsid w:val="009739E0"/>
    <w:rsid w:val="009C297A"/>
    <w:rsid w:val="00A01D6F"/>
    <w:rsid w:val="00A16FE1"/>
    <w:rsid w:val="00A1716F"/>
    <w:rsid w:val="00A35B8A"/>
    <w:rsid w:val="00A474D7"/>
    <w:rsid w:val="00A72729"/>
    <w:rsid w:val="00A77A68"/>
    <w:rsid w:val="00A801D9"/>
    <w:rsid w:val="00A934F6"/>
    <w:rsid w:val="00AA7D7C"/>
    <w:rsid w:val="00AB6D7B"/>
    <w:rsid w:val="00AF6ED2"/>
    <w:rsid w:val="00B3481C"/>
    <w:rsid w:val="00B36B1B"/>
    <w:rsid w:val="00B609D7"/>
    <w:rsid w:val="00B9290C"/>
    <w:rsid w:val="00B949DC"/>
    <w:rsid w:val="00C012BF"/>
    <w:rsid w:val="00C12C61"/>
    <w:rsid w:val="00C400EA"/>
    <w:rsid w:val="00CA02D2"/>
    <w:rsid w:val="00CC25A4"/>
    <w:rsid w:val="00CD14B2"/>
    <w:rsid w:val="00D42F75"/>
    <w:rsid w:val="00D8708E"/>
    <w:rsid w:val="00DB052E"/>
    <w:rsid w:val="00DB3D73"/>
    <w:rsid w:val="00E4582E"/>
    <w:rsid w:val="00EB51CF"/>
    <w:rsid w:val="00EC4BFC"/>
    <w:rsid w:val="00EC5F04"/>
    <w:rsid w:val="00EF774B"/>
    <w:rsid w:val="00F25C09"/>
    <w:rsid w:val="00F55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1E2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B3D7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3D7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B3D7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3D7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7B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7B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7B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7B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7B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1E2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B3D7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3D7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B3D7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3D7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7B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7B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7B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7B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7B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2100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1074</izvorni_sadrzaj>
    <derivirana_varijabla naziv="DomainObject.Predmet.Broj_1">1074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2013.</izvorni_sadrzaj>
    <derivirana_varijabla naziv="DomainObject.Predmet.DatumOsnivanja_1">3.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St-1074/2013</izvorni_sadrzaj>
    <derivirana_varijabla naziv="DomainObject.Predmet.OznakaBroj_1">St-1074/2013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I,II,III,IV,V,VI,VII dio kod  Dubi,    VIII, IX. spis u kal.</izvorni_sadrzaj>
    <derivirana_varijabla naziv="DomainObject.Predmet.PrimjedbaSuca_1">I,II,III,IV,V,VI,VII dio kod  Dubi,    VIII, IX. spis u kal.</derivirana_varijabla>
  </DomainObject.Predmet.PrimjedbaSuca>
  <DomainObject.Predmet.ProtustrankaFormated>
    <izvorni_sadrzaj>  CESTE d. d. za održavanje, zaštitu, rekonstrukciju i izgradnju cesta u stečaju</izvorni_sadrzaj>
    <derivirana_varijabla naziv="DomainObject.Predmet.ProtustrankaFormated_1">  CESTE d. d. za održavanje, zaštitu, rekonstrukciju i izgradnju cesta u stečaju</derivirana_varijabla>
  </DomainObject.Predmet.ProtustrankaFormated>
  <DomainObject.Predmet.ProtustrankaFormatedOIB>
    <izvorni_sadrzaj>  CESTE d. d. za održavanje, zaštitu, rekonstrukciju i izgradnju cesta u stečaju, OIB 58799999864</izvorni_sadrzaj>
    <derivirana_varijabla naziv="DomainObject.Predmet.ProtustrankaFormatedOIB_1">  CESTE d. d. za održavanje, zaštitu, rekonstrukciju i izgradnju cesta u stečaju, OIB 58799999864</derivirana_varijabla>
  </DomainObject.Predmet.ProtustrankaFormatedOIB>
  <DomainObject.Predmet.ProtustrankaFormatedWithAdress>
    <izvorni_sadrzaj> CESTE d. d. za održavanje, zaštitu, rekonstrukciju i izgradnju cesta u stečaju, Ivana Gorana Kovačića 58, 35000 Slavonski Brod</izvorni_sadrzaj>
    <derivirana_varijabla naziv="DomainObject.Predmet.ProtustrankaFormatedWithAdress_1"> CESTE d. d. za održavanje, zaštitu, rekonstrukciju i izgradnju cesta u stečaju, Ivana Gorana Kovačića 58, 35000 Slavonski Brod</derivirana_varijabla>
  </DomainObject.Predmet.ProtustrankaFormatedWithAdress>
  <DomainObject.Predmet.ProtustrankaFormatedWithAdressOIB>
    <izvorni_sadrzaj> CESTE d. d. za održavanje, zaštitu, rekonstrukciju i izgradnju cesta u stečaju, OIB 58799999864, Ivana Gorana Kovačića 58, 35000 Slavonski Brod</izvorni_sadrzaj>
    <derivirana_varijabla naziv="DomainObject.Predmet.ProtustrankaFormatedWithAdressOIB_1"> CESTE d. d. za održavanje, zaštitu, rekonstrukciju i izgradnju cesta u stečaju, OIB 58799999864, Ivana Gorana Kovačića 58, 35000 Slavonski Brod</derivirana_varijabla>
  </DomainObject.Predmet.ProtustrankaFormatedWithAdressOIB>
  <DomainObject.Predmet.ProtustrankaWithAdress>
    <izvorni_sadrzaj>CESTE d. d. za održavanje, zaštitu, rekonstrukciju i izgradnju cesta u stečaju Ivana Gorana Kovačića 58, 35000 Slavonski Brod</izvorni_sadrzaj>
    <derivirana_varijabla naziv="DomainObject.Predmet.ProtustrankaWithAdress_1">CESTE d. d. za održavanje, zaštitu, rekonstrukciju i izgradnju cesta u stečaju Ivana Gorana Kovačića 58, 35000 Slavonski Brod</derivirana_varijabla>
  </DomainObject.Predmet.ProtustrankaWithAdress>
  <DomainObject.Predmet.ProtustrankaWithAdressOIB>
    <izvorni_sadrzaj>CESTE d. d. za održavanje, zaštitu, rekonstrukciju i izgradnju cesta u stečaju, OIB 58799999864, Ivana Gorana Kovačića 58, 35000 Slavonski Brod</izvorni_sadrzaj>
    <derivirana_varijabla naziv="DomainObject.Predmet.ProtustrankaWithAdressOIB_1">CESTE d. d. za održavanje, zaštitu, rekonstrukciju i izgradnju cesta u stečaju, OIB 58799999864, Ivana Gorana Kovačića 58, 35000 Slavonski Brod</derivirana_varijabla>
  </DomainObject.Predmet.ProtustrankaWithAdressOIB>
  <DomainObject.Predmet.ProtustrankaNazivFormated>
    <izvorni_sadrzaj>CESTE d. d. za održavanje, zaštitu, rekonstrukciju i izgradnju cesta u stečaju</izvorni_sadrzaj>
    <derivirana_varijabla naziv="DomainObject.Predmet.ProtustrankaNazivFormated_1">CESTE d. d. za održavanje, zaštitu, rekonstrukciju i izgradnju cesta u stečaju</derivirana_varijabla>
  </DomainObject.Predmet.ProtustrankaNazivFormated>
  <DomainObject.Predmet.ProtustrankaNazivFormatedOIB>
    <izvorni_sadrzaj>CESTE d. d. za održavanje, zaštitu, rekonstrukciju i izgradnju cesta u stečaju, OIB 58799999864</izvorni_sadrzaj>
    <derivirana_varijabla naziv="DomainObject.Predmet.ProtustrankaNazivFormatedOIB_1">CESTE d. d. za održavanje, zaštitu, rekonstrukciju i izgradnju cesta u stečaju, OIB 58799999864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MIMIĆ vl.USLUGE I UGOSTITELJSTVO " MIMA" NOVSKA</izvorni_sadrzaj>
    <derivirana_varijabla naziv="DomainObject.Predmet.StrankaFormated_1">  MARKO MIMIĆ vl.USLUGE I UGOSTITELJSTVO " MIMA" NOVSKA</derivirana_varijabla>
  </DomainObject.Predmet.StrankaFormated>
  <DomainObject.Predmet.StrankaFormatedOIB>
    <izvorni_sadrzaj>  MARKO MIMIĆ vl.USLUGE I UGOSTITELJSTVO " MIMA" NOVSKA, OIB 90221982549</izvorni_sadrzaj>
    <derivirana_varijabla naziv="DomainObject.Predmet.StrankaFormatedOIB_1">  MARKO MIMIĆ vl.USLUGE I UGOSTITELJSTVO " MIMA" NOVSKA, OIB 90221982549</derivirana_varijabla>
  </DomainObject.Predmet.StrankaFormatedOIB>
  <DomainObject.Predmet.StrankaFormatedWithAdress>
    <izvorni_sadrzaj> MARKO MIMIĆ vl.USLUGE I UGOSTITELJSTVO " MIMA" NOVSKA, Trg Đure Szabe 6, Novska</izvorni_sadrzaj>
    <derivirana_varijabla naziv="DomainObject.Predmet.StrankaFormatedWithAdress_1"> MARKO MIMIĆ vl.USLUGE I UGOSTITELJSTVO " MIMA" NOVSKA, Trg Đure Szabe 6, Novska</derivirana_varijabla>
  </DomainObject.Predmet.StrankaFormatedWithAdress>
  <DomainObject.Predmet.StrankaFormatedWithAdressOIB>
    <izvorni_sadrzaj> MARKO MIMIĆ vl.USLUGE I UGOSTITELJSTVO " MIMA" NOVSKA, OIB 90221982549, Trg Đure Szabe 6, Novska</izvorni_sadrzaj>
    <derivirana_varijabla naziv="DomainObject.Predmet.StrankaFormatedWithAdressOIB_1"> MARKO MIMIĆ vl.USLUGE I UGOSTITELJSTVO " MIMA" NOVSKA, OIB 90221982549, Trg Đure Szabe 6, Novska</derivirana_varijabla>
  </DomainObject.Predmet.StrankaFormatedWithAdressOIB>
  <DomainObject.Predmet.StrankaWithAdress>
    <izvorni_sadrzaj>MARKO MIMIĆ vl.USLUGE I UGOSTITELJSTVO " MIMA" NOVSKA Trg Đure Szabe 6,Novska</izvorni_sadrzaj>
    <derivirana_varijabla naziv="DomainObject.Predmet.StrankaWithAdress_1">MARKO MIMIĆ vl.USLUGE I UGOSTITELJSTVO " MIMA" NOVSKA Trg Đure Szabe 6,Novska</derivirana_varijabla>
  </DomainObject.Predmet.StrankaWithAdress>
  <DomainObject.Predmet.StrankaWithAdressOIB>
    <izvorni_sadrzaj>MARKO MIMIĆ vl.USLUGE I UGOSTITELJSTVO " MIMA" NOVSKA, OIB 90221982549, Trg Đure Szabe 6,Novska</izvorni_sadrzaj>
    <derivirana_varijabla naziv="DomainObject.Predmet.StrankaWithAdressOIB_1">MARKO MIMIĆ vl.USLUGE I UGOSTITELJSTVO " MIMA" NOVSKA, OIB 90221982549, Trg Đure Szabe 6,Novska</derivirana_varijabla>
  </DomainObject.Predmet.StrankaWithAdressOIB>
  <DomainObject.Predmet.StrankaNazivFormated>
    <izvorni_sadrzaj>MARKO MIMIĆ vl.USLUGE I UGOSTITELJSTVO " MIMA" NOVSKA</izvorni_sadrzaj>
    <derivirana_varijabla naziv="DomainObject.Predmet.StrankaNazivFormated_1">MARKO MIMIĆ vl.USLUGE I UGOSTITELJSTVO " MIMA" NOVSKA</derivirana_varijabla>
  </DomainObject.Predmet.StrankaNazivFormated>
  <DomainObject.Predmet.StrankaNazivFormatedOIB>
    <izvorni_sadrzaj>MARKO MIMIĆ vl.USLUGE I UGOSTITELJSTVO " MIMA" NOVSKA, OIB 90221982549</izvorni_sadrzaj>
    <derivirana_varijabla naziv="DomainObject.Predmet.StrankaNazivFormatedOIB_1">MARKO MIMIĆ vl.USLUGE I UGOSTITELJSTVO " MIMA" NOVSKA, OIB 90221982549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MARKO MIMIĆ vl.USLUGE I UGOSTITELJSTVO " MIMA" NOVSKA</item>
    </izvorni_sadrzaj>
    <derivirana_varijabla naziv="DomainObject.Predmet.StrankaListFormated_1">
      <item>MARKO MIMIĆ vl.USLUGE I UGOSTITELJSTVO " MIMA" NOVSKA</item>
    </derivirana_varijabla>
  </DomainObject.Predmet.StrankaListFormated>
  <DomainObject.Predmet.StrankaListFormatedOIB>
    <izvorni_sadrzaj>
      <item>MARKO MIMIĆ vl.USLUGE I UGOSTITELJSTVO " MIMA" NOVSKA, OIB 90221982549</item>
    </izvorni_sadrzaj>
    <derivirana_varijabla naziv="DomainObject.Predmet.StrankaListFormatedOIB_1">
      <item>MARKO MIMIĆ vl.USLUGE I UGOSTITELJSTVO " MIMA" NOVSKA, OIB 90221982549</item>
    </derivirana_varijabla>
  </DomainObject.Predmet.StrankaListFormatedOIB>
  <DomainObject.Predmet.StrankaListFormatedWithAdress>
    <izvorni_sadrzaj>
      <item>MARKO MIMIĆ vl.USLUGE I UGOSTITELJSTVO " MIMA" NOVSKA, Trg Đure Szabe 6, Novska</item>
    </izvorni_sadrzaj>
    <derivirana_varijabla naziv="DomainObject.Predmet.StrankaListFormatedWithAdress_1">
      <item>MARKO MIMIĆ vl.USLUGE I UGOSTITELJSTVO " MIMA" NOVSKA, Trg Đure Szabe 6, Novska</item>
    </derivirana_varijabla>
  </DomainObject.Predmet.StrankaListFormatedWithAdress>
  <DomainObject.Predmet.StrankaListFormatedWithAdressOIB>
    <izvorni_sadrzaj>
      <item>MARKO MIMIĆ vl.USLUGE I UGOSTITELJSTVO " MIMA" NOVSKA, OIB 90221982549, Trg Đure Szabe 6, Novska</item>
    </izvorni_sadrzaj>
    <derivirana_varijabla naziv="DomainObject.Predmet.StrankaListFormatedWithAdressOIB_1">
      <item>MARKO MIMIĆ vl.USLUGE I UGOSTITELJSTVO " MIMA" NOVSKA, OIB 90221982549, Trg Đure Szabe 6, Novska</item>
    </derivirana_varijabla>
  </DomainObject.Predmet.StrankaListFormatedWithAdressOIB>
  <DomainObject.Predmet.StrankaListNazivFormated>
    <izvorni_sadrzaj>
      <item>MARKO MIMIĆ vl.USLUGE I UGOSTITELJSTVO " MIMA" NOVSKA</item>
    </izvorni_sadrzaj>
    <derivirana_varijabla naziv="DomainObject.Predmet.StrankaListNazivFormated_1">
      <item>MARKO MIMIĆ vl.USLUGE I UGOSTITELJSTVO " MIMA" NOVSKA</item>
    </derivirana_varijabla>
  </DomainObject.Predmet.StrankaListNazivFormated>
  <DomainObject.Predmet.StrankaListNazivFormatedOIB>
    <izvorni_sadrzaj>
      <item>MARKO MIMIĆ vl.USLUGE I UGOSTITELJSTVO " MIMA" NOVSKA, OIB 90221982549</item>
    </izvorni_sadrzaj>
    <derivirana_varijabla naziv="DomainObject.Predmet.StrankaListNazivFormatedOIB_1">
      <item>MARKO MIMIĆ vl.USLUGE I UGOSTITELJSTVO " MIMA" NOVSKA, OIB 90221982549</item>
    </derivirana_varijabla>
  </DomainObject.Predmet.StrankaListNazivFormatedOIB>
  <DomainObject.Predmet.ProtuStrankaListFormated>
    <izvorni_sadrzaj>
      <item>CESTE d. d. za održavanje, zaštitu, rekonstrukciju i izgradnju cesta u stečaju</item>
    </izvorni_sadrzaj>
    <derivirana_varijabla naziv="DomainObject.Predmet.ProtuStrankaListFormated_1">
      <item>CESTE d. d. za održavanje, zaštitu, rekonstrukciju i izgradnju cesta u stečaju</item>
    </derivirana_varijabla>
  </DomainObject.Predmet.ProtuStrankaListFormated>
  <DomainObject.Predmet.ProtuStrankaListFormatedOIB>
    <izvorni_sadrzaj>
      <item>CESTE d. d. za održavanje, zaštitu, rekonstrukciju i izgradnju cesta u stečaju, OIB 58799999864</item>
    </izvorni_sadrzaj>
    <derivirana_varijabla naziv="DomainObject.Predmet.ProtuStrankaListFormatedOIB_1">
      <item>CESTE d. d. za održavanje, zaštitu, rekonstrukciju i izgradnju cesta u stečaju, OIB 58799999864</item>
    </derivirana_varijabla>
  </DomainObject.Predmet.ProtuStrankaListFormatedOIB>
  <DomainObject.Predmet.ProtuStrankaListFormatedWithAdress>
    <izvorni_sadrzaj>
      <item>CESTE d. d. za održavanje, zaštitu, rekonstrukciju i izgradnju cesta u stečaju, Ivana Gorana Kovačića 58, 35000 Slavonski Brod</item>
    </izvorni_sadrzaj>
    <derivirana_varijabla naziv="DomainObject.Predmet.ProtuStrankaListFormatedWithAdress_1">
      <item>CESTE d. d. za održavanje, zaštitu, rekonstrukciju i izgradnju cesta u stečaju, Ivana Gorana Kovačića 58, 35000 Slavonski Brod</item>
    </derivirana_varijabla>
  </DomainObject.Predmet.ProtuStrankaListFormatedWithAdress>
  <DomainObject.Predmet.ProtuStrankaListFormatedWithAdressOIB>
    <izvorni_sadrzaj>
      <item>CESTE d. d. za održavanje, zaštitu, rekonstrukciju i izgradnju cesta u stečaju, OIB 58799999864, Ivana Gorana Kovačića 58, 35000 Slavonski Brod</item>
    </izvorni_sadrzaj>
    <derivirana_varijabla naziv="DomainObject.Predmet.ProtuStrankaListFormatedWithAdressOIB_1">
      <item>CESTE d. d. za održavanje, zaštitu, rekonstrukciju i izgradnju cesta u stečaju, OIB 58799999864, Ivana Gorana Kovačića 58, 35000 Slavonski Brod</item>
    </derivirana_varijabla>
  </DomainObject.Predmet.ProtuStrankaListFormatedWithAdressOIB>
  <DomainObject.Predmet.ProtuStrankaListNazivFormated>
    <izvorni_sadrzaj>
      <item>CESTE d. d. za održavanje, zaštitu, rekonstrukciju i izgradnju cesta u stečaju</item>
    </izvorni_sadrzaj>
    <derivirana_varijabla naziv="DomainObject.Predmet.ProtuStrankaListNazivFormated_1">
      <item>CESTE d. d. za održavanje, zaštitu, rekonstrukciju i izgradnju cesta u stečaju</item>
    </derivirana_varijabla>
  </DomainObject.Predmet.ProtuStrankaListNazivFormated>
  <DomainObject.Predmet.ProtuStrankaListNazivFormatedOIB>
    <izvorni_sadrzaj>
      <item>CESTE d. d. za održavanje, zaštitu, rekonstrukciju i izgradnju cesta u stečaju, OIB 58799999864</item>
    </izvorni_sadrzaj>
    <derivirana_varijabla naziv="DomainObject.Predmet.ProtuStrankaListNazivFormatedOIB_1">
      <item>CESTE d. d. za održavanje, zaštitu, rekonstrukciju i izgradnju cesta u stečaju, OIB 58799999864</item>
    </derivirana_varijabla>
  </DomainObject.Predmet.ProtuStrankaListNazivFormatedOIB>
  <DomainObject.Predmet.OstaliListFormated>
    <izvorni_sadrzaj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  <item>Ružica Zmajić</item>
      <item>Nenad Horvat</item>
    </izvorni_sadrzaj>
    <derivirana_varijabla naziv="DomainObject.Predmet.OstaliListFormated_1"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  <item>Ružica Zmajić</item>
      <item>Nenad Horvat</item>
    </derivirana_varijabla>
  </DomainObject.Predmet.OstaliListFormated>
  <DomainObject.Predmet.OstaliListFormatedOIB>
    <izvorni_sadrzaj>
      <item>Zdravko Grubeša dipl.ecc., OIB 38584131681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Kovačević, OIB 06496098688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Šutalo, OIB 57207577276</item>
      <item>PROMET GRAĐENJE d.o.o. za gradnju, prijevoz i trgovinu, OIB 37123159229</item>
      <item>Tanja Sljepčević</item>
      <item>Danijela Kovačević</item>
      <item>Ružica Zmajić</item>
      <item>Nenad Horvat</item>
    </izvorni_sadrzaj>
    <derivirana_varijabla naziv="DomainObject.Predmet.OstaliListFormatedOIB_1">
      <item>Zdravko Grubeša dipl.ecc., OIB 38584131681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Kovačević, OIB 06496098688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Šutalo, OIB 57207577276</item>
      <item>PROMET GRAĐENJE d.o.o. za gradnju, prijevoz i trgovinu, OIB 37123159229</item>
      <item>Tanja Sljepčević</item>
      <item>Danijela Kovačević</item>
      <item>Ružica Zmajić</item>
      <item>Nenad Horvat</item>
    </derivirana_varijabla>
  </DomainObject.Predmet.OstaliListFormatedOIB>
  <DomainObject.Predmet.OstaliListFormatedWithAdress>
    <izvorni_sadrzaj>
      <item>Zdravko Grubeša dipl.ecc., Zagrebačka 8 a, 31417 Piškorevci</item>
      <item>Zlatko Haramustek, 35000 Slavonski Brod</item>
      <item>Tomislav Opačak, 35000 Slavonski Brod</item>
      <item>Alma Opačak, odvjetnica, A. Cesarca 12, 35000 Slavonski Brod</item>
      <item>Dražen Ivančić, odvjetnik, Ivančićeva 28, 35000 Slavonski Brod</item>
      <item>Ana Čulo, I.G. Kovačića 58, 35400 Nova Gradiška</item>
      <item>Krešimir Blagović, I.G.Kovačića 29, 35000 Slavonski Brod</item>
      <item>Sanja Conjar, odvjetnica, Pilareva 18, 35000 Slavonski Brod</item>
      <item>Krešimir Kmet, odvjetnik, A. Cesarca 16, 35000 Slavonski Brod</item>
      <item>Mato Stanković, Trg pobjede 13, 35000 Slavonski Brod</item>
      <item>Mijo Opačak, Zelinska 2/1, 35000 Slavonski Brod</item>
      <item>Josip Opačak, I.G:Kovačića 58, 35000 Slavonski Brod</item>
      <item>Olivera Hud, Huđova 10, 44330 Novska</item>
      <item>Mira Jelčić, I.G.Kovačića, 35000 Slavonski Brod</item>
      <item>Tihomir Grašar, Petra Svačića, 35000 Slavonski Brod</item>
      <item>Mirjana Dujmović, Vodovodna, 10000 Zagreb</item>
      <item>Olivera Baričević, odvjetnica, Sv. Florijana, 34000 Požega</item>
      <item>Marko Mimić, I.G:Kovačića, 35000 Slavonski Brod</item>
      <item>Katarina Digula Radaković, V. Holjevca, 10000 Zagreb</item>
      <item>Josip Jelić, odvjetnik, A. Cesarca 28, 35000 Slavonski Brod</item>
      <item>Antonio Krajina, I.G. Kovačića, 35000 Slavonski Brod</item>
      <item>Vjekoslav Bošnjak, I.G.Kovačića, 35000 Slavonski Brod</item>
      <item>Željka Kovačević, Osječka Ulica 419, 35000 Slavonski Brod</item>
      <item>Ante Mamić, Petra Svačića 1, 35000 Slavonski Brod</item>
      <item>Krunoslav Ziterbat</item>
      <item>Božidar Šafran</item>
      <item>Dalibor Gradinščak</item>
      <item>ŽUPANIJSKO DRŽAVNO ODVJETNIŠTVO, Tome Skalice 22, 35000 Slavonski Brod</item>
      <item>Gorana Klepač</item>
      <item>Vesna Lazarić</item>
      <item>Gabriel Zovak</item>
      <item>Milan Šutalo</item>
      <item>PROMET GRAĐENJE d.o.o. za gradnju, prijevoz i trgovinu, Industrijska 28, 34000 Požega</item>
      <item>Tanja Sljepčević</item>
      <item>Danijela Kovačević</item>
      <item>Ružica Zmajić</item>
      <item>Nenad Horvat</item>
    </izvorni_sadrzaj>
    <derivirana_varijabla naziv="DomainObject.Predmet.OstaliListFormatedWithAdress_1">
      <item>Zdravko Grubeša dipl.ecc., Zagrebačka 8 a, 31417 Piškorevci</item>
      <item>Zlatko Haramustek, 35000 Slavonski Brod</item>
      <item>Tomislav Opačak, 35000 Slavonski Brod</item>
      <item>Alma Opačak, odvjetnica, A. Cesarca 12, 35000 Slavonski Brod</item>
      <item>Dražen Ivančić, odvjetnik, Ivančićeva 28, 35000 Slavonski Brod</item>
      <item>Ana Čulo, I.G. Kovačića 58, 35400 Nova Gradiška</item>
      <item>Krešimir Blagović, I.G.Kovačića 29, 35000 Slavonski Brod</item>
      <item>Sanja Conjar, odvjetnica, Pilareva 18, 35000 Slavonski Brod</item>
      <item>Krešimir Kmet, odvjetnik, A. Cesarca 16, 35000 Slavonski Brod</item>
      <item>Mato Stanković, Trg pobjede 13, 35000 Slavonski Brod</item>
      <item>Mijo Opačak, Zelinska 2/1, 35000 Slavonski Brod</item>
      <item>Josip Opačak, I.G:Kovačića 58, 35000 Slavonski Brod</item>
      <item>Olivera Hud, Huđova 10, 44330 Novska</item>
      <item>Mira Jelčić, I.G.Kovačića, 35000 Slavonski Brod</item>
      <item>Tihomir Grašar, Petra Svačića, 35000 Slavonski Brod</item>
      <item>Mirjana Dujmović, Vodovodna, 10000 Zagreb</item>
      <item>Olivera Baričević, odvjetnica, Sv. Florijana, 34000 Požega</item>
      <item>Marko Mimić, I.G:Kovačića, 35000 Slavonski Brod</item>
      <item>Katarina Digula Radaković, V. Holjevca, 10000 Zagreb</item>
      <item>Josip Jelić, odvjetnik, A. Cesarca 28, 35000 Slavonski Brod</item>
      <item>Antonio Krajina, I.G. Kovačića, 35000 Slavonski Brod</item>
      <item>Vjekoslav Bošnjak, I.G.Kovačića, 35000 Slavonski Brod</item>
      <item>Željka Kovačević, Osječka Ulica 419, 35000 Slavonski Brod</item>
      <item>Ante Mamić, Petra Svačića 1, 35000 Slavonski Brod</item>
      <item>Krunoslav Ziterbat</item>
      <item>Božidar Šafran</item>
      <item>Dalibor Gradinščak</item>
      <item>ŽUPANIJSKO DRŽAVNO ODVJETNIŠTVO, Tome Skalice 22, 35000 Slavonski Brod</item>
      <item>Gorana Klepač</item>
      <item>Vesna Lazarić</item>
      <item>Gabriel Zovak</item>
      <item>Milan Šutalo</item>
      <item>PROMET GRAĐENJE d.o.o. za gradnju, prijevoz i trgovinu, Industrijska 28, 34000 Požega</item>
      <item>Tanja Sljepčević</item>
      <item>Danijela Kovačević</item>
      <item>Ružica Zmajić</item>
      <item>Nenad Horvat</item>
    </derivirana_varijabla>
  </DomainObject.Predmet.OstaliListFormatedWithAdress>
  <DomainObject.Predmet.OstaliListFormatedWithAdressOIB>
    <izvorni_sadrzaj>
      <item>Zdravko Grubeša dipl.ecc., OIB 38584131681, Zagrebačka 8 a, 31417 Piškorevci</item>
      <item>Zlatko Haramustek, 35000 Slavonski Brod</item>
      <item>Tomislav Opačak, 35000 Slavonski Brod</item>
      <item>Alma Opačak, odvjetnica, A. Cesarca 12, 35000 Slavonski Brod</item>
      <item>Dražen Ivančić, odvjetnik, Ivančićeva 28, 35000 Slavonski Brod</item>
      <item>Ana Čulo, I.G. Kovačića 58, 35400 Nova Gradiška</item>
      <item>Krešimir Blagović, I.G.Kovačića 29, 35000 Slavonski Brod</item>
      <item>Sanja Conjar, odvjetnica, Pilareva 18, 35000 Slavonski Brod</item>
      <item>Krešimir Kmet, odvjetnik, A. Cesarca 16, 35000 Slavonski Brod</item>
      <item>Mato Stanković, Trg pobjede 13, 35000 Slavonski Brod</item>
      <item>Mijo Opačak, Zelinska 2/1, 35000 Slavonski Brod</item>
      <item>Josip Opačak, I.G:Kovačića 58, 35000 Slavonski Brod</item>
      <item>Olivera Hud, Huđova 10, 44330 Novska</item>
      <item>Mira Jelčić, I.G.Kovačića, 35000 Slavonski Brod</item>
      <item>Tihomir Grašar, Petra Svačića, 35000 Slavonski Brod</item>
      <item>Mirjana Dujmović, Vodovodna, 10000 Zagreb</item>
      <item>Olivera Baričević, odvjetnica, Sv. Florijana, 34000 Požega</item>
      <item>Marko Mimić, I.G:Kovačića, 35000 Slavonski Brod</item>
      <item>Katarina Digula Radaković, V. Holjevca, 10000 Zagreb</item>
      <item>Josip Jelić, odvjetnik, A. Cesarca 28, 35000 Slavonski Brod</item>
      <item>Antonio Krajina, I.G. Kovačića, 35000 Slavonski Brod</item>
      <item>Vjekoslav Bošnjak, I.G.Kovačića, 35000 Slavonski Brod</item>
      <item>Željka Kovačević, OIB 06496098688, Osječka Ulica 419, 35000 Slavonski Brod</item>
      <item>Ante Mamić, Petra Svačića 1, 35000 Slavonski Brod</item>
      <item>Krunoslav Ziterbat</item>
      <item>Božidar Šafran</item>
      <item>Dalibor Gradinščak</item>
      <item>ŽUPANIJSKO DRŽAVNO ODVJETNIŠTVO, Tome Skalice 22, 35000 Slavonski Brod</item>
      <item>Gorana Klepač</item>
      <item>Vesna Lazarić</item>
      <item>Gabriel Zovak</item>
      <item>Milan Šutalo, OIB 57207577276</item>
      <item>PROMET GRAĐENJE d.o.o. za gradnju, prijevoz i trgovinu, OIB 37123159229, Industrijska 28, 34000 Požega</item>
      <item>Tanja Sljepčević</item>
      <item>Danijela Kovačević</item>
      <item>Ružica Zmajić</item>
      <item>Nenad Horvat</item>
    </izvorni_sadrzaj>
    <derivirana_varijabla naziv="DomainObject.Predmet.OstaliListFormatedWithAdressOIB_1">
      <item>Zdravko Grubeša dipl.ecc., OIB 38584131681, Zagrebačka 8 a, 31417 Piškorevci</item>
      <item>Zlatko Haramustek, 35000 Slavonski Brod</item>
      <item>Tomislav Opačak, 35000 Slavonski Brod</item>
      <item>Alma Opačak, odvjetnica, A. Cesarca 12, 35000 Slavonski Brod</item>
      <item>Dražen Ivančić, odvjetnik, Ivančićeva 28, 35000 Slavonski Brod</item>
      <item>Ana Čulo, I.G. Kovačića 58, 35400 Nova Gradiška</item>
      <item>Krešimir Blagović, I.G.Kovačića 29, 35000 Slavonski Brod</item>
      <item>Sanja Conjar, odvjetnica, Pilareva 18, 35000 Slavonski Brod</item>
      <item>Krešimir Kmet, odvjetnik, A. Cesarca 16, 35000 Slavonski Brod</item>
      <item>Mato Stanković, Trg pobjede 13, 35000 Slavonski Brod</item>
      <item>Mijo Opačak, Zelinska 2/1, 35000 Slavonski Brod</item>
      <item>Josip Opačak, I.G:Kovačića 58, 35000 Slavonski Brod</item>
      <item>Olivera Hud, Huđova 10, 44330 Novska</item>
      <item>Mira Jelčić, I.G.Kovačića, 35000 Slavonski Brod</item>
      <item>Tihomir Grašar, Petra Svačića, 35000 Slavonski Brod</item>
      <item>Mirjana Dujmović, Vodovodna, 10000 Zagreb</item>
      <item>Olivera Baričević, odvjetnica, Sv. Florijana, 34000 Požega</item>
      <item>Marko Mimić, I.G:Kovačića, 35000 Slavonski Brod</item>
      <item>Katarina Digula Radaković, V. Holjevca, 10000 Zagreb</item>
      <item>Josip Jelić, odvjetnik, A. Cesarca 28, 35000 Slavonski Brod</item>
      <item>Antonio Krajina, I.G. Kovačića, 35000 Slavonski Brod</item>
      <item>Vjekoslav Bošnjak, I.G.Kovačića, 35000 Slavonski Brod</item>
      <item>Željka Kovačević, OIB 06496098688, Osječka Ulica 419, 35000 Slavonski Brod</item>
      <item>Ante Mamić, Petra Svačića 1, 35000 Slavonski Brod</item>
      <item>Krunoslav Ziterbat</item>
      <item>Božidar Šafran</item>
      <item>Dalibor Gradinščak</item>
      <item>ŽUPANIJSKO DRŽAVNO ODVJETNIŠTVO, Tome Skalice 22, 35000 Slavonski Brod</item>
      <item>Gorana Klepač</item>
      <item>Vesna Lazarić</item>
      <item>Gabriel Zovak</item>
      <item>Milan Šutalo, OIB 57207577276</item>
      <item>PROMET GRAĐENJE d.o.o. za gradnju, prijevoz i trgovinu, OIB 37123159229, Industrijska 28, 34000 Požega</item>
      <item>Tanja Sljepčević</item>
      <item>Danijela Kovačević</item>
      <item>Ružica Zmajić</item>
      <item>Nenad Horvat</item>
    </derivirana_varijabla>
  </DomainObject.Predmet.OstaliListFormatedWithAdressOIB>
  <DomainObject.Predmet.OstaliListNazivFormated>
    <izvorni_sadrzaj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  <item>Ružica Zmajić</item>
      <item>Nenad Horvat</item>
    </izvorni_sadrzaj>
    <derivirana_varijabla naziv="DomainObject.Predmet.OstaliListNazivFormated_1"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  <item>Ružica Zmajić</item>
      <item>Nenad Horvat</item>
    </derivirana_varijabla>
  </DomainObject.Predmet.OstaliListNazivFormated>
  <DomainObject.Predmet.OstaliListNazivFormatedOIB>
    <izvorni_sadrzaj>
      <item>Zdravko Grubeša dipl.ecc., OIB 38584131681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Kovačević, OIB 06496098688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Šutalo, OIB 57207577276</item>
      <item>PROMET GRAĐENJE d.o.o. za gradnju, prijevoz i trgovinu, OIB 37123159229</item>
      <item>Tanja Sljepčević</item>
      <item>Danijela Kovačević</item>
      <item>Ružica Zmajić</item>
      <item>Nenad Horvat</item>
    </izvorni_sadrzaj>
    <derivirana_varijabla naziv="DomainObject.Predmet.OstaliListNazivFormatedOIB_1">
      <item>Zdravko Grubeša dipl.ecc., OIB 38584131681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Kovačević, OIB 06496098688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Šutalo, OIB 57207577276</item>
      <item>PROMET GRAĐENJE d.o.o. za gradnju, prijevoz i trgovinu, OIB 37123159229</item>
      <item>Tanja Sljepčević</item>
      <item>Danijela Kovačević</item>
      <item>Ružica Zmajić</item>
      <item>Nenad Horvat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 MIMIĆ vl.USLUGE I UGOSTITELJSTVO " MIMA" NOVSKA</izvorni_sadrzaj>
    <derivirana_varijabla naziv="DomainObject.Predmet.StrankaIDrugi_1">MARKO MIMIĆ vl.USLUGE I UGOSTITELJSTVO " MIMA" NOVSKA</derivirana_varijabla>
  </DomainObject.Predmet.StrankaIDrugi>
  <DomainObject.Predmet.ProtustrankaIDrugi>
    <izvorni_sadrzaj>CESTE d. d. za održavanje, zaštitu, rekonstrukciju i izgradnju cesta u stečaju</izvorni_sadrzaj>
    <derivirana_varijabla naziv="DomainObject.Predmet.ProtustrankaIDrugi_1">CESTE d. d. za održavanje, zaštitu, rekonstrukciju i izgradnju cesta u stečaju</derivirana_varijabla>
  </DomainObject.Predmet.ProtustrankaIDrugi>
  <DomainObject.Predmet.StrankaIDrugiAdressOIB>
    <izvorni_sadrzaj>MARKO MIMIĆ vl.USLUGE I UGOSTITELJSTVO " MIMA" NOVSKA, OIB 90221982549, Trg Đure Szabe 6, Novska</izvorni_sadrzaj>
    <derivirana_varijabla naziv="DomainObject.Predmet.StrankaIDrugiAdressOIB_1">MARKO MIMIĆ vl.USLUGE I UGOSTITELJSTVO " MIMA" NOVSKA, OIB 90221982549, Trg Đure Szabe 6, Novska</derivirana_varijabla>
  </DomainObject.Predmet.StrankaIDrugiAdressOIB>
  <DomainObject.Predmet.ProtustrankaIDrugiAdressOIB>
    <izvorni_sadrzaj>CESTE d. d. za održavanje, zaštitu, rekonstrukciju i izgradnju cesta u stečaju, OIB 58799999864, Ivana Gorana Kovačića 58, 35000 Slavonski Brod</izvorni_sadrzaj>
    <derivirana_varijabla naziv="DomainObject.Predmet.ProtustrankaIDrugiAdressOIB_1">CESTE d. d. za održavanje, zaštitu, rekonstrukciju i izgradnju cesta u stečaju, OIB 58799999864, Ivana Gorana Kovačića 58,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MIMIĆ vl.USLUGE I UGOSTITELJSTVO " MIMA" NOVSKA</item>
      <item>CESTE d. d. za održavanje, zaštitu, rekonstrukciju i izgradnju cesta u stečaju</item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  <item>Ružica Zmajić</item>
      <item>Nenad Horvat</item>
    </izvorni_sadrzaj>
    <derivirana_varijabla naziv="DomainObject.Predmet.SudioniciListNaziv_1">
      <item>MARKO MIMIĆ vl.USLUGE I UGOSTITELJSTVO " MIMA" NOVSKA</item>
      <item>CESTE d. d. za održavanje, zaštitu, rekonstrukciju i izgradnju cesta u stečaju</item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  <item>Ružica Zmajić</item>
      <item>Nenad Horvat</item>
    </derivirana_varijabla>
  </DomainObject.Predmet.SudioniciListNaziv>
  <DomainObject.Predmet.SudioniciListAdressOIB>
    <izvorni_sadrzaj>
      <item>MARKO MIMIĆ vl.USLUGE I UGOSTITELJSTVO " MIMA" NOVSKA, OIB 90221982549, Trg Đure Szabe 6,Novska</item>
      <item>CESTE d. d. za održavanje, zaštitu, rekonstrukciju i izgradnju cesta u stečaju, OIB 58799999864, Ivana Gorana Kovačića 58,35000 Slavonski Brod</item>
      <item>Zdravko Grubeša dipl.ecc., OIB 38584131681, Zagrebačka 8 a,31417 Piškorevci</item>
      <item>Zlatko Haramustek, 35000 Slavonski Brod</item>
      <item>Tomislav Opačak, 35000 Slavonski Brod</item>
      <item>Alma Opačak, odvjetnica, A. Cesarca 12,35000 Slavonski Brod</item>
      <item>Dražen Ivančić, odvjetnik, Ivančićeva 28,35000 Slavonski Brod</item>
      <item>Ana Čulo, I.G. Kovačića 58,35400 Nova Gradiška</item>
      <item>Krešimir Blagović, I.G.Kovačića 29,35000 Slavonski Brod</item>
      <item>Sanja Conjar, odvjetnica, Pilareva 18,35000 Slavonski Brod</item>
      <item>Krešimir Kmet, odvjetnik, A. Cesarca 16,35000 Slavonski Brod</item>
      <item>Mato Stanković, Trg pobjede 13,35000 Slavonski Brod</item>
      <item>Mijo Opačak, Zelinska 2/1,35000 Slavonski Brod</item>
      <item>Josip Opačak, I.G:Kovačića 58,35000 Slavonski Brod</item>
      <item>Olivera Hud, Huđova 10,44330 Novska</item>
      <item>Mira Jelčić, I.G.Kovačića,35000 Slavonski Brod</item>
      <item>Tihomir Grašar, Petra Svačića,35000 Slavonski Brod</item>
      <item>Mirjana Dujmović, Vodovodna,10000 Zagreb</item>
      <item>Olivera Baričević, odvjetnica, Sv. Florijana,34000 Požega</item>
      <item>Marko Mimić, I.G:Kovačića,35000 Slavonski Brod</item>
      <item>Katarina Digula Radaković, V. Holjevca,10000 Zagreb</item>
      <item>Josip Jelić, odvjetnik, A. Cesarca 28,35000 Slavonski Brod</item>
      <item>Antonio Krajina, I.G. Kovačića,35000 Slavonski Brod</item>
      <item>Vjekoslav Bošnjak, I.G.Kovačića,35000 Slavonski Brod</item>
      <item>Željka Kovačević, OIB 06496098688, Osječka Ulica 419,35000 Slavonski Brod</item>
      <item>Ante Mamić, Petra Svačića 1,35000 Slavonski Brod</item>
      <item>Krunoslav Ziterbat</item>
      <item>Božidar Šafran</item>
      <item>Dalibor Gradinščak</item>
      <item>ŽUPANIJSKO DRŽAVNO ODVJETNIŠTVO, Tome Skalice 22,35000 Slavonski Brod</item>
      <item>Gorana Klepač</item>
      <item>Vesna Lazarić</item>
      <item>Gabriel Zovak</item>
      <item>Milan Šutalo, OIB 57207577276</item>
      <item>PROMET GRAĐENJE d.o.o. za gradnju, prijevoz i trgovinu, OIB 37123159229, Industrijska 28,34000 Požega</item>
      <item>Tanja Sljepčević</item>
      <item>Danijela Kovačević</item>
      <item>Ružica Zmajić</item>
      <item>Nenad Horvat</item>
    </izvorni_sadrzaj>
    <derivirana_varijabla naziv="DomainObject.Predmet.SudioniciListAdressOIB_1">
      <item>MARKO MIMIĆ vl.USLUGE I UGOSTITELJSTVO " MIMA" NOVSKA, OIB 90221982549, Trg Đure Szabe 6,Novska</item>
      <item>CESTE d. d. za održavanje, zaštitu, rekonstrukciju i izgradnju cesta u stečaju, OIB 58799999864, Ivana Gorana Kovačića 58,35000 Slavonski Brod</item>
      <item>Zdravko Grubeša dipl.ecc., OIB 38584131681, Zagrebačka 8 a,31417 Piškorevci</item>
      <item>Zlatko Haramustek, 35000 Slavonski Brod</item>
      <item>Tomislav Opačak, 35000 Slavonski Brod</item>
      <item>Alma Opačak, odvjetnica, A. Cesarca 12,35000 Slavonski Brod</item>
      <item>Dražen Ivančić, odvjetnik, Ivančićeva 28,35000 Slavonski Brod</item>
      <item>Ana Čulo, I.G. Kovačića 58,35400 Nova Gradiška</item>
      <item>Krešimir Blagović, I.G.Kovačića 29,35000 Slavonski Brod</item>
      <item>Sanja Conjar, odvjetnica, Pilareva 18,35000 Slavonski Brod</item>
      <item>Krešimir Kmet, odvjetnik, A. Cesarca 16,35000 Slavonski Brod</item>
      <item>Mato Stanković, Trg pobjede 13,35000 Slavonski Brod</item>
      <item>Mijo Opačak, Zelinska 2/1,35000 Slavonski Brod</item>
      <item>Josip Opačak, I.G:Kovačića 58,35000 Slavonski Brod</item>
      <item>Olivera Hud, Huđova 10,44330 Novska</item>
      <item>Mira Jelčić, I.G.Kovačića,35000 Slavonski Brod</item>
      <item>Tihomir Grašar, Petra Svačića,35000 Slavonski Brod</item>
      <item>Mirjana Dujmović, Vodovodna,10000 Zagreb</item>
      <item>Olivera Baričević, odvjetnica, Sv. Florijana,34000 Požega</item>
      <item>Marko Mimić, I.G:Kovačića,35000 Slavonski Brod</item>
      <item>Katarina Digula Radaković, V. Holjevca,10000 Zagreb</item>
      <item>Josip Jelić, odvjetnik, A. Cesarca 28,35000 Slavonski Brod</item>
      <item>Antonio Krajina, I.G. Kovačića,35000 Slavonski Brod</item>
      <item>Vjekoslav Bošnjak, I.G.Kovačića,35000 Slavonski Brod</item>
      <item>Željka Kovačević, OIB 06496098688, Osječka Ulica 419,35000 Slavonski Brod</item>
      <item>Ante Mamić, Petra Svačića 1,35000 Slavonski Brod</item>
      <item>Krunoslav Ziterbat</item>
      <item>Božidar Šafran</item>
      <item>Dalibor Gradinščak</item>
      <item>ŽUPANIJSKO DRŽAVNO ODVJETNIŠTVO, Tome Skalice 22,35000 Slavonski Brod</item>
      <item>Gorana Klepač</item>
      <item>Vesna Lazarić</item>
      <item>Gabriel Zovak</item>
      <item>Milan Šutalo, OIB 57207577276</item>
      <item>PROMET GRAĐENJE d.o.o. za gradnju, prijevoz i trgovinu, OIB 37123159229, Industrijska 28,34000 Požega</item>
      <item>Tanja Sljepčević</item>
      <item>Danijela Kovačević</item>
      <item>Ružica Zmajić</item>
      <item>Nenad Horvat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90221982549</item>
      <item>, OIB 58799999864</item>
      <item>, OIB 38584131681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06496098688</item>
      <item>, OIB null</item>
      <item>, OIB null</item>
      <item>, OIB null</item>
      <item>, OIB null</item>
      <item>, OIB null</item>
      <item>, OIB null</item>
      <item>, OIB null</item>
      <item>, OIB null</item>
      <item>, OIB 57207577276</item>
      <item>, OIB 37123159229</item>
      <item>, OIB null</item>
      <item>, OIB null</item>
      <item>, OIB null</item>
      <item>, OIB null</item>
    </izvorni_sadrzaj>
    <derivirana_varijabla naziv="DomainObject.Predmet.SudioniciListNazivOIB_1">
      <item>, OIB 90221982549</item>
      <item>, OIB 58799999864</item>
      <item>, OIB 38584131681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06496098688</item>
      <item>, OIB null</item>
      <item>, OIB null</item>
      <item>, OIB null</item>
      <item>, OIB null</item>
      <item>, OIB null</item>
      <item>, OIB null</item>
      <item>, OIB null</item>
      <item>, OIB null</item>
      <item>, OIB 57207577276</item>
      <item>, OIB 37123159229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149</properties:Words>
  <properties:Characters>787</properties:Characters>
  <properties:Lines>44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2018-06-14T12:02:00Z</dcterms:created>
  <dc:creator>wsadmin</dc:creator>
  <cp:lastModifiedBy>wsadmin</cp:lastModifiedBy>
  <cp:lastPrinted>2018-01-19T08:33:00Z</cp:lastPrinted>
  <dcterms:modified xmlns:xsi="http://www.w3.org/2001/XMLSchema-instance" xsi:type="dcterms:W3CDTF">2018-06-14T12:10:00Z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(st-1074-2013 od 14.06.2018. ZAKLJUČAK RAČUNOVODSTVU.docx)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