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8cd8" w14:paraId="a708cd8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F55C08">
        <w:rPr>
          <w:lang w:val="hr-HR"/>
        </w:rPr>
        <w:t>SMETIŠKO d.o.o., Varaždin, Milana i Dragice Dvorščak 19,</w:t>
      </w:r>
      <w:r w:rsidR="004133DA" w:rsidRPr="008B025F">
        <w:rPr>
          <w:lang w:val="hr-HR"/>
        </w:rPr>
        <w:t xml:space="preserve"> OIB: </w:t>
      </w:r>
      <w:r w:rsidR="00F55C08">
        <w:rPr>
          <w:lang w:val="hr-HR"/>
        </w:rPr>
        <w:t>63168439119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F55C08">
        <w:rPr>
          <w:lang w:val="hr-HR"/>
        </w:rPr>
        <w:t>SMETIŠKO d.o.o., Varaždin, Milana i Dragice Dvorščak 19</w:t>
      </w:r>
      <w:r w:rsidR="006C6F2F" w:rsidRPr="008B025F">
        <w:rPr>
          <w:lang w:val="hr-HR"/>
        </w:rPr>
        <w:t xml:space="preserve">, OIB: </w:t>
      </w:r>
      <w:r w:rsidR="00F55C08">
        <w:rPr>
          <w:lang w:val="hr-HR"/>
        </w:rPr>
        <w:t>63168439119</w:t>
      </w:r>
      <w:r w:rsidR="004133DA" w:rsidRPr="008B025F">
        <w:rPr>
          <w:lang w:val="hr-HR"/>
        </w:rPr>
        <w:t xml:space="preserve">, iznosi </w:t>
      </w:r>
      <w:r w:rsidR="00F55C08">
        <w:rPr>
          <w:lang w:val="hr-HR"/>
        </w:rPr>
        <w:t>37.171,80</w:t>
      </w:r>
      <w:r w:rsidR="004C474B">
        <w:rPr>
          <w:lang w:val="hr-HR"/>
        </w:rPr>
        <w:t xml:space="preserve"> kn.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II/ Poziva se d</w:t>
      </w:r>
      <w:r w:rsidR="002E00D7" w:rsidRPr="008B025F">
        <w:rPr>
          <w:lang w:val="hr-HR"/>
        </w:rPr>
        <w:t>irekto</w:t>
      </w:r>
      <w:r w:rsidR="001D6394">
        <w:rPr>
          <w:lang w:val="hr-HR"/>
        </w:rPr>
        <w:t>r</w:t>
      </w:r>
      <w:r w:rsidR="004C474B">
        <w:rPr>
          <w:lang w:val="hr-HR"/>
        </w:rPr>
        <w:t xml:space="preserve"> dužnika </w:t>
      </w:r>
      <w:r w:rsidR="00F55C08">
        <w:rPr>
          <w:lang w:val="hr-HR"/>
        </w:rPr>
        <w:t>Romano Smetiško iz Varaždina, Milana i Dragice Dvorščak 19</w:t>
      </w:r>
      <w:r w:rsidR="004133DA" w:rsidRPr="008B025F">
        <w:rPr>
          <w:lang w:val="hr-HR"/>
        </w:rPr>
        <w:t xml:space="preserve">, OIB: </w:t>
      </w:r>
      <w:r w:rsidR="00F55C08">
        <w:rPr>
          <w:lang w:val="hr-HR"/>
        </w:rPr>
        <w:t>47752148250</w:t>
      </w:r>
      <w:r w:rsidR="00B42637" w:rsidRPr="008B025F">
        <w:rPr>
          <w:lang w:val="hr-HR"/>
        </w:rPr>
        <w:t>, da</w:t>
      </w:r>
      <w:r w:rsidRPr="008B025F">
        <w:rPr>
          <w:lang w:val="hr-HR"/>
        </w:rPr>
        <w:t xml:space="preserve"> 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384E" w:rsidRPr="003B384E">
      <w:rPr>
        <w:noProof/>
        <w:lang w:val="hr-HR"/>
      </w:rPr>
      <w:t>2</w:t>
    </w:r>
    <w:r>
      <w:fldChar w:fldCharType="end"/>
    </w:r>
  </w:p>
  <w:p w:rsidRDefault="00F55C08" w:rsidP="00F55C08" w:rsidR="00F55C0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St-538/15-4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F55C08">
      <w:rPr>
        <w:lang w:val="hr-HR"/>
      </w:rPr>
      <w:t>538/15-4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384E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84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384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384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384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84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384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384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384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St-538/2015</izvorni_sadrzaj>
    <derivirana_varijabla naziv="DomainObject.Predmet.OznakaBroj_1">St-538/2015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</izvorni_sadrzaj>
    <derivirana_varijabla naziv="DomainObject.Predmet.ProtustrankaFormated_1">  SMETIŠKO društvo s ograničenom odgovornošću za graditeljstvo, trgovinu i usluge</derivirana_varijabla>
  </DomainObject.Predmet.ProtustrankaFormated>
  <DomainObject.Predmet.ProtustrankaFormatedOIB>
    <izvorni_sadrzaj>  SMETIŠKO društvo s ograničenom odgovornošću za graditeljstvo, trgovinu i usluge, OIB 63168439119</izvorni_sadrzaj>
    <derivirana_varijabla naziv="DomainObject.Predmet.ProtustrankaFormatedOIB_1">  SMETIŠKO društvo s ograničenom odgovornošću za graditeljstvo, trgovinu i usluge, OIB 63168439119</derivirana_varijabla>
  </DomainObject.Predmet.ProtustrankaFormatedOIB>
  <DomainObject.Predmet.ProtustrankaFormatedWithAdress>
    <izvorni_sadrzaj> SMETIŠKO društvo s ograničenom odgovornošću za graditeljstvo, trgovinu i usluge, Milana i Dragice Dvorščak 19, 42000 Varaždin</izvorni_sadrzaj>
    <derivirana_varijabla naziv="DomainObject.Predmet.ProtustrankaFormatedWithAdress_1"> SMETIŠKO društvo s ograničenom odgovornošću za graditeljstvo, trgovinu i usluge, Milana i Dragice Dvorščak 19, 42000 Varaždin</derivirana_varijabla>
  </DomainObject.Predmet.ProtustrankaFormatedWithAdress>
  <DomainObject.Predmet.ProtustrankaFormatedWithAdressOIB>
    <izvorni_sadrzaj> SMETIŠKO društvo s ograničenom odgovornošću za graditeljstvo, trgovinu i usluge, OIB 63168439119, Milana i Dragice Dvorščak 19, 42000 Varaždin</izvorni_sadrzaj>
    <derivirana_varijabla naziv="DomainObject.Predmet.ProtustrankaFormatedWithAdressOIB_1"> SMETIŠKO društvo s ograničenom odgovornošću za graditeljstvo, trgovinu i usluge, OIB 63168439119, Milana i Dragice Dvorščak 19, 42000 Varaždin</derivirana_varijabla>
  </DomainObject.Predmet.ProtustrankaFormatedWithAdressOIB>
  <DomainObject.Predmet.ProtustrankaWithAdress>
    <izvorni_sadrzaj>SMETIŠKO društvo s ograničenom odgovornošću za graditeljstvo, trgovinu i usluge Milana i Dragice Dvorščak 19, 42000 Varaždin</izvorni_sadrzaj>
    <derivirana_varijabla naziv="DomainObject.Predmet.ProtustrankaWithAdress_1">SMETIŠKO društvo s ograničenom odgovornošću za graditeljstvo, trgovinu i usluge Milana i Dragice Dvorščak 19, 42000 Varaždin</derivirana_varijabla>
  </DomainObject.Predmet.ProtustrankaWithAdress>
  <DomainObject.Predmet.ProtustrankaWithAdressOIB>
    <izvorni_sadrzaj>SMETIŠKO društvo s ograničenom odgovornošću za graditeljstvo, trgovinu i usluge, OIB 63168439119, Milana i Dragice Dvorščak 19, 42000 Varaždin</izvorni_sadrzaj>
    <derivirana_varijabla naziv="DomainObject.Predmet.ProtustrankaWithAdressOIB_1">SMETIŠKO društvo s ograničenom odgovornošću za graditeljstvo, trgovinu i usluge,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</izvorni_sadrzaj>
    <derivirana_varijabla naziv="DomainObject.Predmet.ProtustrankaNazivFormated_1">SMETIŠKO društvo s ograničenom odgovornošću za graditeljstvo, trgovinu i usluge</derivirana_varijabla>
  </DomainObject.Predmet.ProtustrankaNazivFormated>
  <DomainObject.Predmet.ProtustrankaNazivFormatedOIB>
    <izvorni_sadrzaj>SMETIŠKO društvo s ograničenom odgovornošću za graditeljstvo, trgovinu i usluge, OIB 63168439119</izvorni_sadrzaj>
    <derivirana_varijabla naziv="DomainObject.Predmet.ProtustrankaNazivFormatedOIB_1">SMETIŠKO društvo s ograničenom odgovornošću za graditeljstvo, trgovinu i usluge,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37171.80</izvorni_sadrzaj>
    <derivirana_varijabla naziv="DomainObject.Predmet.TrenutnaVrijednost_1">37171.80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SMETIŠKO društvo s ograničenom odgovornošću za graditeljstvo, trgovinu i usluge</item>
    </izvorni_sadrzaj>
    <derivirana_varijabla naziv="DomainObject.Predmet.ProtuStrankaListFormated_1">
      <item>SMETIŠKO društvo s ograničenom odgovornošću za graditeljstvo, trgovinu i usluge</item>
    </derivirana_varijabla>
  </DomainObject.Predmet.ProtuStrankaListFormated>
  <DomainObject.Predmet.ProtuStrankaListFormatedOIB>
    <izvorni_sadrzaj>
      <item>SMETIŠKO društvo s ograničenom odgovornošću za graditeljstvo, trgovinu i usluge, OIB 63168439119</item>
    </izvorni_sadrzaj>
    <derivirana_varijabla naziv="DomainObject.Predmet.ProtuStrankaListFormatedOIB_1">
      <item>SMETIŠKO društvo s ograničenom odgovornošću za graditeljstvo, trgovinu i usluge, OIB 63168439119</item>
    </derivirana_varijabla>
  </DomainObject.Predmet.ProtuStrankaListFormatedOIB>
  <DomainObject.Predmet.ProtuStrankaListFormatedWithAdress>
    <izvorni_sadrzaj>
      <item>SMETIŠKO društvo s ograničenom odgovornošću za graditeljstvo, trgovinu i usluge, Milana i Dragice Dvorščak 19, 42000 Varaždin</item>
    </izvorni_sadrzaj>
    <derivirana_varijabla naziv="DomainObject.Predmet.ProtuStrankaListFormatedWithAdress_1">
      <item>SMETIŠKO društvo s ograničenom odgovornošću za graditeljstvo, trgovinu i usluge, Milana i Dragice Dvorščak 19, 42000 Varaždin</item>
    </derivirana_varijabla>
  </DomainObject.Predmet.ProtuStrankaListFormatedWithAdress>
  <DomainObject.Predmet.ProtuStrankaListFormatedWithAdressOIB>
    <izvorni_sadrzaj>
      <item>SMETIŠKO društvo s ograničenom odgovornošću za graditeljstvo, trgovinu i usluge, OIB 63168439119, Milana i Dragice Dvorščak 19, 42000 Varaždin</item>
    </izvorni_sadrzaj>
    <derivirana_varijabla naziv="DomainObject.Predmet.ProtuStrankaListFormatedWithAdressOIB_1">
      <item>SMETIŠKO društvo s ograničenom odgovornošću za graditeljstvo, trgovinu i usluge, OIB 63168439119, Milana i Dragice Dvorščak 19, 42000 Varaždin</item>
    </derivirana_varijabla>
  </DomainObject.Predmet.ProtuStrankaListFormatedWithAdressOIB>
  <DomainObject.Predmet.ProtuStrankaListNazivFormated>
    <izvorni_sadrzaj>
      <item>SMETIŠKO društvo s ograničenom odgovornošću za graditeljstvo, trgovinu i usluge</item>
    </izvorni_sadrzaj>
    <derivirana_varijabla naziv="DomainObject.Predmet.ProtuStrankaListNazivFormated_1">
      <item>SMETIŠKO društvo s ograničenom odgovornošću za graditeljstvo, trgovinu i usluge</item>
    </derivirana_varijabla>
  </DomainObject.Predmet.ProtuStrankaListNazivFormated>
  <DomainObject.Predmet.ProtuStrankaListNazivFormatedOIB>
    <izvorni_sadrzaj>
      <item>SMETIŠKO društvo s ograničenom odgovornošću za graditeljstvo, trgovinu i usluge, OIB 63168439119</item>
    </izvorni_sadrzaj>
    <derivirana_varijabla naziv="DomainObject.Predmet.ProtuStrankaListNazivFormatedOIB_1">
      <item>SMETIŠKO društvo s ograničenom odgovornošću za graditeljstvo, trgovinu i usluge, OIB 63168439119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SMETIŠKO društvo s ograničenom odgovornošću za graditeljstvo, trgovinu i usluge</izvorni_sadrzaj>
    <derivirana_varijabla naziv="DomainObject.Predmet.ProtustrankaIDrugi_1">SMETIŠKO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SMETIŠKO društvo s ograničenom odgovornošću za graditeljstvo, trgovinu i usluge, OIB 63168439119, Milana i Dragice Dvorščak 19, 42000 Varaždin</izvorni_sadrzaj>
    <derivirana_varijabla naziv="DomainObject.Predmet.ProtustrankaIDrugiAdressOIB_1">SMETIŠKO društvo s ograničenom odgovornošću za graditeljstvo, trgovinu i usluge,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SMETIŠKO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SMETIŠKO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SMETIŠKO društvo s ograničenom odgovornošću za graditeljstvo, trgovinu i usluge, OIB 63168439119, Milana i Dragice Dvorščak 19,42000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SMETIŠKO društvo s ograničenom odgovornošću za graditeljstvo, trgovinu i usluge, OIB 63168439119, Milana i Dragice Dvorščak 19,42000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63168439119</item>
      <item>, OIB null</item>
      <item>, OIB null</item>
    </izvorni_sadrzaj>
    <derivirana_varijabla naziv="DomainObject.Predmet.SudioniciListNazivOIB_1">
      <item>, OIB 85821130368</item>
      <item>, OIB 63168439119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394</properties:Words>
  <properties:Characters>2072</properties:Characters>
  <properties:Lines>56</properties:Lines>
  <properties:Paragraphs>16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2015-11-05T09:33:00Z</dcterms:modified>
  <cp:revision>25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