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d0ec0" w14:paraId="48d0ec0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AF0CE6" w:rsidP="00A86584" w:rsidR="00AF0CE6">
      <w:pPr>
        <w:spacing w:after="0"/>
        <w:jc w:val="center"/>
      </w:pPr>
    </w:p>
    <w:p w:rsidRDefault="0094633F" w:rsidP="0094633F" w:rsidR="00A86584">
      <w:pPr>
        <w:ind w:firstLine="708"/>
        <w:jc w:val="both"/>
      </w:pPr>
      <w:r>
        <w:t>Trgovački sud u Varaždinu po sutkinji toga suda Meliti Poljanec Bubaš, kao stečajnoj sutkinji, u predmetu povodom zahtjeva Financijske agencije, Regionalni centar Zagreb, Podružnica Varaždin, Augusta Cesarca 2, Varaždin, za pokretanje skraćenog stečajnog postupka protiv dužnika MILAS d.o.o., Čakovec, Stanka Vraza 2/a, OIB: 25325933509, dana 4. veljače 2016.</w:t>
      </w: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Obustavlja se skraćeni stečajni postupak nad dužnikom </w:t>
      </w:r>
      <w:r w:rsidR="0094633F">
        <w:t>MILAS d.o.o., Čakovec, Stanka Vraza 2/a, OIB: 25325933509</w:t>
      </w:r>
      <w:r>
        <w:t>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94633F" w:rsidP="00A86584" w:rsidR="00A86584">
      <w:pPr>
        <w:spacing w:after="0"/>
        <w:jc w:val="both"/>
      </w:pPr>
      <w:r>
        <w:tab/>
        <w:t>Predlagatelj je dana 29</w:t>
      </w:r>
      <w:r w:rsidR="00A86584">
        <w:t xml:space="preserve">. </w:t>
      </w:r>
      <w:r w:rsidR="00B67414">
        <w:t>listopada</w:t>
      </w:r>
      <w:r w:rsidR="00A86584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r w:rsidR="00B67414">
        <w:t xml:space="preserve"> vjerovnik Republika Hrvatska, Ministarstvo financija – Porezna uprava, Područni ured sjeverna </w:t>
      </w:r>
      <w:r w:rsidR="00160A9E">
        <w:t>Hrvatska, Varaždin, Graberje 1, OIB: 18683136487, kojeg</w:t>
      </w:r>
      <w:r w:rsidR="00B67414">
        <w:t xml:space="preserve"> zastupa Županijsko državno odvjetništvo u Varaždinu</w:t>
      </w:r>
      <w:r w:rsidR="00160A9E">
        <w:t>,</w:t>
      </w:r>
      <w:r>
        <w:t xml:space="preserve"> </w:t>
      </w:r>
      <w:r w:rsidR="00A86584">
        <w:t>u određenom roku predložio otvaranje stečajnoga postupka, sud je primjenom čl. 433. SZ-a odlučio kao u izreci ovog rješenja.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</w:p>
    <w:p w:rsidRDefault="00A86584" w:rsidP="00A86584" w:rsidR="00A86584">
      <w:pPr>
        <w:spacing w:after="0"/>
        <w:jc w:val="center"/>
      </w:pPr>
      <w:r>
        <w:t>U Varaž</w:t>
      </w:r>
      <w:r w:rsidR="0094633F">
        <w:t>dinu 4</w:t>
      </w:r>
      <w:r>
        <w:t xml:space="preserve">. </w:t>
      </w:r>
      <w:r w:rsidR="0094633F">
        <w:t>veljače</w:t>
      </w:r>
      <w:r w:rsidR="00AF0CE6">
        <w:t xml:space="preserve"> 2016</w:t>
      </w:r>
      <w:r>
        <w:t>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</w:t>
      </w:r>
      <w:r w:rsidR="0018549D">
        <w:t xml:space="preserve"> </w:t>
      </w:r>
      <w:r w:rsidR="00AF0CE6">
        <w:t>Sutkinja</w:t>
      </w:r>
    </w:p>
    <w:p w:rsidRDefault="00A86584" w:rsidP="00A86584" w:rsidR="00A8658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8549D">
        <w:t xml:space="preserve">              </w:t>
      </w:r>
      <w:r w:rsidR="007373FF">
        <w:t xml:space="preserve"> Melita Poljanec-Bubaš</w:t>
      </w:r>
    </w:p>
    <w:p w:rsidRDefault="0094633F" w:rsidP="00A86584" w:rsidR="0094633F">
      <w:pPr>
        <w:spacing w:after="0"/>
      </w:pPr>
    </w:p>
    <w:p w:rsidRDefault="0094633F" w:rsidP="0094633F" w:rsidR="0094633F">
      <w:pPr>
        <w:spacing w:after="0"/>
        <w:ind w:firstLine="708" w:left="4248"/>
      </w:pPr>
    </w:p>
    <w:p w:rsidRDefault="003F003E" w:rsidP="00A86584" w:rsidR="003F003E">
      <w:pPr>
        <w:spacing w:after="0"/>
      </w:pPr>
    </w:p>
    <w:p w:rsidRDefault="0018549D" w:rsidP="00A86584" w:rsidR="0018549D">
      <w:pPr>
        <w:spacing w:after="0"/>
      </w:pPr>
    </w:p>
    <w:p w:rsidRDefault="00A86584" w:rsidP="00A86584" w:rsidR="00A86584">
      <w:pPr>
        <w:spacing w:after="0"/>
      </w:pPr>
      <w:r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Predlagatelju, putem ŽDO u Varaždinu </w:t>
      </w:r>
    </w:p>
    <w:p w:rsidRDefault="0094633F" w:rsidP="00A86584" w:rsidR="0094633F">
      <w:pPr>
        <w:numPr>
          <w:ilvl w:val="0"/>
          <w:numId w:val="47"/>
        </w:numPr>
        <w:spacing w:after="0"/>
        <w:jc w:val="both"/>
      </w:pPr>
      <w:r>
        <w:t xml:space="preserve">dužniku, MILAS d.o.o., Čakovec, Stanka Vraza 2/a 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  <w:r w:rsidR="0094633F">
        <w:t xml:space="preserve"> </w:t>
      </w:r>
    </w:p>
    <w:p w:rsidRDefault="00115A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3C3" w:rsidP="00537B78" w:rsidR="00FB03C3">
      <w:r>
        <w:separator/>
      </w:r>
    </w:p>
  </w:endnote>
  <w:endnote w:id="0" w:type="continuationSeparator">
    <w:p w:rsidRDefault="00FB03C3" w:rsidP="00537B78" w:rsidR="00FB0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3C3" w:rsidP="00537B78" w:rsidR="00FB03C3">
      <w:r>
        <w:separator/>
      </w:r>
    </w:p>
  </w:footnote>
  <w:footnote w:id="0" w:type="continuationSeparator">
    <w:p w:rsidRDefault="00FB03C3" w:rsidP="00537B78" w:rsidR="00FB03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A28">
          <w:t>2</w:t>
        </w:r>
        <w:r>
          <w:fldChar w:fldCharType="end"/>
        </w:r>
      </w:p>
      <w:p w:rsidRDefault="0094633F" w:rsidP="0094633F" w:rsidR="0094633F">
        <w:pPr>
          <w:pStyle w:val="Zaglavlje"/>
          <w:spacing w:after="0"/>
        </w:pPr>
        <w:r>
          <w:rPr>
            <w:rStyle w:val="PozadinaSvijetloCrvena"/>
            <w:shd w:fill="auto" w:color="auto" w:val="clear"/>
          </w:rPr>
          <w:t>Poslovni broj: 2 St-291/15-8</w:t>
        </w:r>
      </w:p>
      <w:p w:rsidRDefault="00115A28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33F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St-291</w:t>
    </w:r>
    <w:r w:rsidR="003F003E">
      <w:rPr>
        <w:rStyle w:val="PozadinaSvijetloCrvena"/>
        <w:shd w:fill="auto" w:color="auto" w:val="clear"/>
      </w:rPr>
      <w:t>/15-</w:t>
    </w:r>
    <w:r>
      <w:rPr>
        <w:rStyle w:val="PozadinaSvijetloCrvena"/>
        <w:shd w:fill="auto" w:color="auto" w:val="clear"/>
      </w:rPr>
      <w:t>8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5A2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49D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33F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CE6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AA8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374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ECB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3C3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0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St-291/2015-8</izvorni_sadrzaj>
    <derivirana_varijabla naziv="DomainObject.Oznaka_1">St-291/2015-8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zahjev za provedbu skraćenoga st. postupka</izvorni_sadrzaj>
    <derivirana_varijabla naziv="DomainObject.Predmet.Opis_1">zahjev za provedbu skraćenoga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17.11.2015. uplaćen predujam od 6.000,00 KN od strane Erste%Steiermarkische bank</izvorni_sadrzaj>
    <derivirana_varijabla naziv="DomainObject.Predmet.PrimjedbaSuca_1">17.11.2015. uplaćen predujam od 6.000,00 KN od strane Erste%Steiermarkische bank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društvo s ograničenom odgovornošću za proizvodnju, trgovinu, usluge, uvoz-izvoz</izvorni_sadrzaj>
    <derivirana_varijabla naziv="DomainObject.Predmet.ProtustrankaFormated_1">  MILAS društvo s ograničenom odgovornošću za proizvodnju, trgovinu, usluge, uvoz-izvoz</derivirana_varijabla>
  </DomainObject.Predmet.ProtustrankaFormated>
  <DomainObject.Predmet.ProtustrankaFormatedOIB>
    <izvorni_sadrzaj>  MILAS društvo s ograničenom odgovornošću za proizvodnju, trgovinu, usluge, uvoz-izvoz, OIB 25325933509</izvorni_sadrzaj>
    <derivirana_varijabla naziv="DomainObject.Predmet.ProtustrankaFormatedOIB_1">  MILAS društvo s ograničenom odgovornošću za proizvodnju, trgovinu, usluge, uvoz-izvoz, OIB 25325933509</derivirana_varijabla>
  </DomainObject.Predmet.ProtustrankaFormatedOIB>
  <DomainObject.Predmet.ProtustrankaFormatedWithAdress>
    <izvorni_sadrzaj> MILAS društvo s ograničenom odgovornošću za proizvodnju, trgovinu, usluge, uvoz-izvoz, Stanka Vraza 2/a, 40000 Čakovec</izvorni_sadrzaj>
    <derivirana_varijabla naziv="DomainObject.Predmet.ProtustrankaFormatedWithAdress_1"> MILAS društvo s ograničenom odgovornošću za proizvodnju, trgovinu, usluge, uvoz-izvoz, Stanka Vraza 2/a, 40000 Čakovec</derivirana_varijabla>
  </DomainObject.Predmet.ProtustrankaFormatedWithAdress>
  <DomainObject.Predmet.ProtustrankaFormatedWithAdressOIB>
    <izvorni_sadrzaj> MILAS društvo s ograničenom odgovornošću za proizvodnju, trgovinu, usluge, uvoz-izvoz, OIB 25325933509, Stanka Vraza 2/a, 40000 Čakovec</izvorni_sadrzaj>
    <derivirana_varijabla naziv="DomainObject.Predmet.ProtustrankaFormatedWithAdressOIB_1"> MILAS društvo s ograničenom odgovornošću za proizvodnju, trgovinu, usluge, uvoz-izvoz, OIB 25325933509, Stanka Vraza 2/a, 40000 Čakovec</derivirana_varijabla>
  </DomainObject.Predmet.ProtustrankaFormatedWithAdressOIB>
  <DomainObject.Predmet.ProtustrankaWithAdress>
    <izvorni_sadrzaj>MILAS društvo s ograničenom odgovornošću za proizvodnju, trgovinu, usluge, uvoz-izvoz Stanka Vraza 2/a, 40000 Čakovec</izvorni_sadrzaj>
    <derivirana_varijabla naziv="DomainObject.Predmet.ProtustrankaWithAdress_1">MILAS društvo s ograničenom odgovornošću za proizvodnju, trgovinu, usluge, uvoz-izvoz Stanka Vraza 2/a, 40000 Čakovec</derivirana_varijabla>
  </DomainObject.Predmet.ProtustrankaWithAdress>
  <DomainObject.Predmet.ProtustrankaWithAdressOIB>
    <izvorni_sadrzaj>MILAS društvo s ograničenom odgovornošću za proizvodnju, trgovinu, usluge, uvoz-izvoz, OIB 25325933509, Stanka Vraza 2/a, 40000 Čakovec</izvorni_sadrzaj>
    <derivirana_varijabla naziv="DomainObject.Predmet.ProtustrankaWithAdressOIB_1">MILAS društvo s ograničenom odgovornošću za proizvodnju, trgovinu, usluge, uvoz-izvoz, OIB 25325933509, Stanka Vraza 2/a, 40000 Čakovec</derivirana_varijabla>
  </DomainObject.Predmet.ProtustrankaWithAdressOIB>
  <DomainObject.Predmet.ProtustrankaNazivFormated>
    <izvorni_sadrzaj>MILAS društvo s ograničenom odgovornošću za proizvodnju, trgovinu, usluge, uvoz-izvoz</izvorni_sadrzaj>
    <derivirana_varijabla naziv="DomainObject.Predmet.ProtustrankaNazivFormated_1">MILAS društvo s ograničenom odgovornošću za proizvodnju, trgovinu, usluge, uvoz-izvoz</derivirana_varijabla>
  </DomainObject.Predmet.ProtustrankaNazivFormated>
  <DomainObject.Predmet.ProtustrankaNazivFormatedOIB>
    <izvorni_sadrzaj>MILAS društvo s ograničenom odgovornošću za proizvodnju, trgovinu, usluge, uvoz-izvoz, OIB 25325933509</izvorni_sadrzaj>
    <derivirana_varijabla naziv="DomainObject.Predmet.ProtustrankaNazivFormatedOIB_1">MILAS društvo s ograničenom odgovornošću za proizvodnju, trgovinu, usluge, uvoz-izvoz, OIB 25325933509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214728.05</izvorni_sadrzaj>
    <derivirana_varijabla naziv="DomainObject.Predmet.TrenutnaVrijednost_1">214728.05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MILAS društvo s ograničenom odgovornošću za proizvodnju, trgovinu, usluge, uvoz-izvoz</item>
    </izvorni_sadrzaj>
    <derivirana_varijabla naziv="DomainObject.Predmet.ProtuStrankaListFormated_1">
      <item>MILAS društvo s ograničenom odgovornošću za proizvodnju, trgovinu, usluge, uvoz-izvoz</item>
    </derivirana_varijabla>
  </DomainObject.Predmet.ProtuStrankaListFormated>
  <DomainObject.Predmet.ProtuStrankaListFormatedOIB>
    <izvorni_sadrzaj>
      <item>MILAS društvo s ograničenom odgovornošću za proizvodnju, trgovinu, usluge, uvoz-izvoz, OIB 25325933509</item>
    </izvorni_sadrzaj>
    <derivirana_varijabla naziv="DomainObject.Predmet.ProtuStrankaListFormatedOIB_1">
      <item>MILAS društvo s ograničenom odgovornošću za proizvodnju, trgovinu, usluge, uvoz-izvoz, OIB 25325933509</item>
    </derivirana_varijabla>
  </DomainObject.Predmet.ProtuStrankaListFormatedOIB>
  <DomainObject.Predmet.ProtuStrankaListFormatedWithAdress>
    <izvorni_sadrzaj>
      <item>MILAS društvo s ograničenom odgovornošću za proizvodnju, trgovinu, usluge, uvoz-izvoz, Stanka Vraza 2/a, 40000 Čakovec</item>
    </izvorni_sadrzaj>
    <derivirana_varijabla naziv="DomainObject.Predmet.ProtuStrankaListFormatedWithAdress_1">
      <item>MILAS društvo s ograničenom odgovornošću za proizvodnju, trgovinu, usluge, uvoz-izvoz, Stanka Vraza 2/a, 40000 Čakovec</item>
    </derivirana_varijabla>
  </DomainObject.Predmet.ProtuStrankaListFormatedWithAdress>
  <DomainObject.Predmet.ProtuStrankaListFormatedWithAdressOIB>
    <izvorni_sadrzaj>
      <item>MILAS društvo s ograničenom odgovornošću za proizvodnju, trgovinu, usluge, uvoz-izvoz, OIB 25325933509, Stanka Vraza 2/a, 40000 Čakovec</item>
    </izvorni_sadrzaj>
    <derivirana_varijabla naziv="DomainObject.Predmet.ProtuStrankaListFormatedWithAdressOIB_1">
      <item>MILAS društvo s ograničenom odgovornošću za proizvodnju, trgovinu, usluge, uvoz-izvoz, OIB 25325933509, Stanka Vraza 2/a, 40000 Čakovec</item>
    </derivirana_varijabla>
  </DomainObject.Predmet.ProtuStrankaListFormatedWithAdressOIB>
  <DomainObject.Predmet.ProtuStrankaListNazivFormated>
    <izvorni_sadrzaj>
      <item>MILAS društvo s ograničenom odgovornošću za proizvodnju, trgovinu, usluge, uvoz-izvoz</item>
    </izvorni_sadrzaj>
    <derivirana_varijabla naziv="DomainObject.Predmet.ProtuStrankaListNazivFormated_1">
      <item>MILAS društvo s ograničenom odgovornošću za proizvodnju, trgovinu, usluge, uvoz-izvoz</item>
    </derivirana_varijabla>
  </DomainObject.Predmet.ProtuStrankaListNazivFormated>
  <DomainObject.Predmet.ProtuStrankaListNazivFormatedOIB>
    <izvorni_sadrzaj>
      <item>MILAS društvo s ograničenom odgovornošću za proizvodnju, trgovinu, usluge, uvoz-izvoz, OIB 25325933509</item>
    </izvorni_sadrzaj>
    <derivirana_varijabla naziv="DomainObject.Predmet.ProtuStrankaListNazivFormatedOIB_1">
      <item>MILAS društvo s ograničenom odgovornošću za proizvodnju, trgovinu, usluge, uvoz-izvoz, OIB 25325933509</item>
    </derivirana_varijabla>
  </DomainObject.Predmet.ProtuStrankaListNazivFormatedOIB>
  <DomainObject.Predmet.OstaliListFormated>
    <izvorni_sadrzaj>
      <item>Sudski registar</item>
      <item>e-Oglasna</item>
      <item>Marijan Milas</item>
      <item>ERSTE&amp;STEIERMÄRKISCHE BANKA dioničko društvo</item>
      <item>Porezna uprava, Područni ured Sjeverna Hrvatska</item>
      <item>Županijsko državno odvjetništvo u Varaždinu</item>
    </izvorni_sadrzaj>
    <derivirana_varijabla naziv="DomainObject.Predmet.OstaliListFormated_1">
      <item>Sudski registar</item>
      <item>e-Oglasna</item>
      <item>Marijan Milas</item>
      <item>ERSTE&amp;STEIERMÄRKISCHE BANKA dioničko društvo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Marijan Milas, OIB 60808189570</item>
      <item>ERSTE&amp;STEIERMÄRKISCHE BANKA dioničko društvo, OIB 23057039320</item>
      <item>Porezna uprava, Područni ured Sjeverna Hrvatska</item>
      <item>Županijsko državno odvjetništvo u Varaždinu</item>
    </izvorni_sadrzaj>
    <derivirana_varijabla naziv="DomainObject.Predmet.OstaliListFormatedOIB_1">
      <item>Sudski registar</item>
      <item>e-Oglasna</item>
      <item>Marijan Milas, OIB 60808189570</item>
      <item>ERSTE&amp;STEIERMÄRKISCHE BANKA dioničko društvo, OIB 23057039320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Marijan Milas, Stanka Vraza 2/a, 40000 Čakovec</item>
      <item>ERSTE&amp;STEIERMÄRKISCHE BANKA dioničko društvo, Jadranski Trg 3/a, 51000 Rijeka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</item>
      <item>e-Oglasna</item>
      <item>Marijan Milas, Stanka Vraza 2/a, 40000 Čakovec</item>
      <item>ERSTE&amp;STEIERMÄRKISCHE BANKA dioničko društvo, Jadranski Trg 3/a, 51000 Rijeka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Marijan Milas, OIB 60808189570, Stanka Vraza 2/a, 40000 Čakovec</item>
      <item>ERSTE&amp;STEIERMÄRKISCHE BANKA dioničko društvo, OIB 23057039320, Jadranski Trg 3/a, 51000 Rijeka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</item>
      <item>e-Oglasna</item>
      <item>Marijan Milas, OIB 60808189570, Stanka Vraza 2/a, 40000 Čakovec</item>
      <item>ERSTE&amp;STEIERMÄRKISCHE BANKA dioničko društvo, OIB 23057039320, Jadranski Trg 3/a, 51000 Rijeka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Marijan Milas</item>
      <item>ERSTE&amp;STEIERMÄRKISCHE BANKA dioničko društvo</item>
      <item>Porezna uprava, Područni ured Sjeverna Hrvatska</item>
      <item>Županijsko državno odvjetništvo u Varaždinu</item>
    </izvorni_sadrzaj>
    <derivirana_varijabla naziv="DomainObject.Predmet.OstaliListNazivFormated_1">
      <item>Sudski registar</item>
      <item>e-Oglasna</item>
      <item>Marijan Milas</item>
      <item>ERSTE&amp;STEIERMÄRKISCHE BANKA dioničko društvo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Marijan Milas, OIB 60808189570</item>
      <item>ERSTE&amp;STEIERMÄRKISCHE BANKA dioničko društvo, OIB 23057039320</item>
      <item>Porezna uprava, Područni ured Sjeverna Hrvatska</item>
      <item>Županijsko državno odvjetništvo u Varaždinu</item>
    </izvorni_sadrzaj>
    <derivirana_varijabla naziv="DomainObject.Predmet.OstaliListNazivFormatedOIB_1">
      <item>Sudski registar</item>
      <item>e-Oglasna</item>
      <item>Marijan Milas, OIB 60808189570</item>
      <item>ERSTE&amp;STEIERMÄRKISCHE BANKA dioničko društvo, OIB 23057039320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St-291/2015-8</izvorni_sadrzaj>
    <derivirana_varijabla naziv="DomainObject.PoslovniBrojDokumenta_1">St-291/2015-8</derivirana_varijabla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MILAS društvo s ograničenom odgovornošću za proizvodnju, trgovinu, usluge, uvoz-izvoz</izvorni_sadrzaj>
    <derivirana_varijabla naziv="DomainObject.Predmet.ProtustrankaIDrugi_1">MILAS društvo s ograničenom odgovornošću za proizvodnju, trgovinu, usluge, uvoz-izvoz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MILAS društvo s ograničenom odgovornošću za proizvodnju, trgovinu, usluge, uvoz-izvoz, OIB 25325933509, Stanka Vraza 2/a, 40000 Čakovec</izvorni_sadrzaj>
    <derivirana_varijabla naziv="DomainObject.Predmet.ProtustrankaIDrugiAdressOIB_1">MILAS društvo s ograničenom odgovornošću za proizvodnju, trgovinu, usluge, uvoz-izvoz, OIB 25325933509, Stanka Vraza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MILAS društvo s ograničenom odgovornošću za proizvodnju, trgovinu, usluge, uvoz-izvoz</item>
      <item>e-Oglasna</item>
      <item>Sudski registar</item>
      <item>Marijan Milas</item>
      <item>ERSTE&amp;STEIERMÄRKISCHE BANKA dioničko društvo</item>
      <item>Porezna uprava, Područni ured Sjeverna Hrvatska</item>
      <item>Županijsko državno odvjetništvo u Varaždinu</item>
    </izvorni_sadrzaj>
    <derivirana_varijabla naziv="DomainObject.Predmet.SudioniciListNaziv_1">
      <item>Financijska agencija RC Podružnica Varaždin</item>
      <item>MILAS društvo s ograničenom odgovornošću za proizvodnju, trgovinu, usluge, uvoz-izvoz</item>
      <item>e-Oglasna</item>
      <item>Sudski registar</item>
      <item>Marijan Milas</item>
      <item>ERSTE&amp;STEIERMÄRKISCHE BANKA dioničko društvo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 RC Podružnica Varaždin, OIB 85821130368, A.Cesarca 2,42000 Varaždin</item>
      <item>MILAS društvo s ograničenom odgovornošću za proizvodnju, trgovinu, usluge, uvoz-izvoz, OIB 25325933509, Stanka Vraza 2/a,40000 Čakovec</item>
      <item>e-Oglasna</item>
      <item>Sudski registar</item>
      <item>Marijan Milas, OIB 60808189570, Stanka Vraza 2/a,40000 Čakovec</item>
      <item>ERSTE&amp;STEIERMÄRKISCHE BANKA dioničko društvo, OIB 23057039320, Jadranski Trg 3/a,51000 Rijeka</item>
      <item>Porezna uprava, Područni ured Sjeverna Hrvatska</item>
      <item>Županijsko državno odvjetništvo u Varaždinu</item>
    </izvorni_sadrzaj>
    <derivirana_varijabla naziv="DomainObject.Predmet.SudioniciListAdressOIB_1">
      <item>Financijska agencija RC Podružnica Varaždin, OIB 85821130368, A.Cesarca 2,42000 Varaždin</item>
      <item>MILAS društvo s ograničenom odgovornošću za proizvodnju, trgovinu, usluge, uvoz-izvoz, OIB 25325933509, Stanka Vraza 2/a,40000 Čakovec</item>
      <item>e-Oglasna</item>
      <item>Sudski registar</item>
      <item>Marijan Milas, OIB 60808189570, Stanka Vraza 2/a,40000 Čakovec</item>
      <item>ERSTE&amp;STEIERMÄRKISCHE BANKA dioničko društvo, OIB 23057039320, Jadranski Trg 3/a,51000 Rijeka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21147-CFE3-41AF-9145-8F0B89F23A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1693</properties:Characters>
  <properties:Lines>61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2016-02-04T07:55:00Z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2016-02-04T07:54:00Z</cp:lastPrinted>
  <dcterms:modified xmlns:xsi="http://www.w3.org/2001/XMLSchema-instance" xsi:type="dcterms:W3CDTF">2016-02-04T07:59:00Z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St-291/2015-8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