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ba27" w14:paraId="a1cba27" w:rsidRDefault="00F33C01" w:rsidP="00F33C01" w:rsidR="00F33C01" w:rsidRPr="00811C69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811C6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F33C01" w:rsidP="00F33C01" w:rsidR="00F33C01" w:rsidRPr="00811C69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F33C01" w:rsidP="00F33C01" w:rsidR="00F33C01" w:rsidRPr="00811C69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 w:rsidRPr="00811C69"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811C69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F33C01" w:rsidP="00F33C01" w:rsidR="00F33C01" w:rsidRPr="00811C69">
      <w:pPr>
        <w:pStyle w:val="Zaglavlje"/>
        <w:jc w:val="right"/>
      </w:pPr>
    </w:p>
    <w:p w:rsidRDefault="00F33C01" w:rsidP="00B361AE" w:rsidR="00F33C01" w:rsidRPr="00811C6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B361AE" w:rsidR="00F42B9A" w:rsidRPr="00811C69">
      <w:pPr>
        <w:pStyle w:val="Naslov2"/>
        <w:rPr>
          <w:b w:val="false"/>
          <w:szCs w:val="24"/>
        </w:rPr>
      </w:pPr>
      <w:r w:rsidRPr="00811C69">
        <w:rPr>
          <w:b w:val="false"/>
          <w:szCs w:val="24"/>
        </w:rPr>
        <w:t>R J E Š E NJ E</w:t>
      </w:r>
    </w:p>
    <w:p w:rsidRDefault="00B361AE" w:rsidP="00B361AE" w:rsidR="00B361AE" w:rsidRPr="00811C69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2C09E6" w:rsidP="002C09E6" w:rsidR="002C09E6" w:rsidRPr="002C09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09E6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QUEEN d.o.o., Varaždin, Zagrebačka 25, OIB: 55488503548, </w:t>
      </w:r>
      <w:r w:rsidR="00717A31">
        <w:rPr>
          <w:rFonts w:cs="Times New Roman" w:hAnsi="Times New Roman" w:ascii="Times New Roman"/>
          <w:sz w:val="24"/>
          <w:szCs w:val="24"/>
        </w:rPr>
        <w:t>12. prosinca</w:t>
      </w:r>
      <w:r w:rsidRPr="002C09E6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F33C01" w:rsidP="00F33C01" w:rsidR="00F33C01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1.</w:t>
      </w:r>
      <w:r w:rsidR="00F43353" w:rsidRPr="00811C69">
        <w:rPr>
          <w:rFonts w:cs="Times New Roman" w:hAnsi="Times New Roman" w:ascii="Times New Roman"/>
          <w:sz w:val="24"/>
          <w:szCs w:val="24"/>
        </w:rPr>
        <w:t xml:space="preserve"> </w:t>
      </w:r>
      <w:r w:rsidRPr="00811C69"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2C09E6" w:rsidRPr="002C09E6">
        <w:rPr>
          <w:rFonts w:cs="Times New Roman" w:hAnsi="Times New Roman" w:ascii="Times New Roman"/>
          <w:sz w:val="24"/>
          <w:szCs w:val="24"/>
        </w:rPr>
        <w:t>QUEEN d.o.o., Varaždin, Zagrebačka 25, OIB: 55488503548</w:t>
      </w:r>
      <w:r w:rsidR="00765B60">
        <w:rPr>
          <w:rFonts w:cs="Times New Roman" w:hAnsi="Times New Roman" w:ascii="Times New Roman"/>
          <w:sz w:val="24"/>
          <w:szCs w:val="24"/>
        </w:rPr>
        <w:t xml:space="preserve"> </w:t>
      </w:r>
      <w:r w:rsidRPr="00811C69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7A3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17. siječnja 2018</w:t>
      </w:r>
      <w:r w:rsidR="00F33C01" w:rsidRPr="00811C69">
        <w:rPr>
          <w:rFonts w:cs="Times New Roman" w:hAnsi="Times New Roman" w:ascii="Times New Roman"/>
          <w:sz w:val="24"/>
          <w:szCs w:val="24"/>
        </w:rPr>
        <w:t xml:space="preserve">. u </w:t>
      </w:r>
      <w:r w:rsidR="00346EB1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,00</w:t>
      </w:r>
      <w:r w:rsidR="00F33C01" w:rsidRPr="00811C69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894EB8" w:rsidR="00B361AE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na koje se dostavom p</w:t>
      </w:r>
      <w:r w:rsidR="00894EB8" w:rsidRPr="00811C69">
        <w:rPr>
          <w:rFonts w:cs="Times New Roman" w:hAnsi="Times New Roman" w:ascii="Times New Roman"/>
          <w:sz w:val="24"/>
          <w:szCs w:val="24"/>
        </w:rPr>
        <w:t>rijepisa ovoga rješenja poziva</w:t>
      </w:r>
      <w:r w:rsidR="00B361AE" w:rsidRPr="00811C69">
        <w:rPr>
          <w:rFonts w:cs="Times New Roman" w:hAnsi="Times New Roman" w:ascii="Times New Roman"/>
          <w:sz w:val="24"/>
          <w:szCs w:val="24"/>
        </w:rPr>
        <w:t>ju</w:t>
      </w:r>
      <w:r w:rsidR="00894EB8" w:rsidRPr="00811C69">
        <w:rPr>
          <w:rFonts w:cs="Times New Roman" w:hAnsi="Times New Roman" w:ascii="Times New Roman"/>
          <w:sz w:val="24"/>
          <w:szCs w:val="24"/>
        </w:rPr>
        <w:t xml:space="preserve"> pristupiti</w:t>
      </w:r>
      <w:r w:rsidR="00B361AE" w:rsidRPr="00811C69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2C09E6" w:rsidP="002C09E6" w:rsidR="002C09E6">
      <w:pPr>
        <w:pStyle w:val="Odlomakpopisa"/>
        <w:numPr>
          <w:ilvl w:val="0"/>
          <w:numId w:val="6"/>
        </w:numPr>
        <w:spacing w:lineRule="auto" w:line="240" w:after="0"/>
        <w:jc w:val="both"/>
      </w:pPr>
      <w:r>
        <w:t xml:space="preserve">direktor dužnika </w:t>
      </w:r>
      <w:r w:rsidR="004C04D1" w:rsidRPr="001826C3">
        <w:t>Mirela Baradia,</w:t>
      </w:r>
      <w:r w:rsidR="004C04D1">
        <w:t xml:space="preserve"> iz Varaždina, Alojzije Stepinca 1/A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U Varaždinu</w:t>
      </w:r>
      <w:r w:rsidR="00717A31">
        <w:rPr>
          <w:rFonts w:cs="Times New Roman" w:hAnsi="Times New Roman" w:ascii="Times New Roman"/>
          <w:sz w:val="24"/>
          <w:szCs w:val="24"/>
        </w:rPr>
        <w:t>, 12. prosinca</w:t>
      </w:r>
      <w:r w:rsidR="00765B60">
        <w:rPr>
          <w:rFonts w:cs="Times New Roman" w:hAnsi="Times New Roman" w:ascii="Times New Roman"/>
          <w:sz w:val="24"/>
          <w:szCs w:val="24"/>
        </w:rPr>
        <w:t xml:space="preserve"> 2017</w:t>
      </w:r>
      <w:r w:rsidRPr="00811C69">
        <w:rPr>
          <w:rFonts w:cs="Times New Roman" w:hAnsi="Times New Roman" w:ascii="Times New Roman"/>
          <w:sz w:val="24"/>
          <w:szCs w:val="24"/>
        </w:rPr>
        <w:t>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        </w:t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765B60" w:rsidP="00F33C01" w:rsidR="00765B60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6824B7" w:rsidR="006824B7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</w:r>
      <w:r w:rsidRPr="00811C69">
        <w:rPr>
          <w:rFonts w:cs="Times New Roman" w:hAnsi="Times New Roman" w:ascii="Times New Roman"/>
          <w:sz w:val="24"/>
          <w:szCs w:val="24"/>
        </w:rPr>
        <w:tab/>
        <w:t xml:space="preserve">  Iris Hatvalić Nemec</w:t>
      </w:r>
      <w:r w:rsidR="006824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B60" w:rsidP="00F33C01" w:rsidR="00765B60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11C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1C69">
        <w:rPr>
          <w:rFonts w:cs="Times New Roman" w:hAnsi="Times New Roman" w:ascii="Times New Roman"/>
          <w:sz w:val="24"/>
          <w:szCs w:val="24"/>
        </w:rPr>
        <w:t>DNA:</w:t>
      </w:r>
    </w:p>
    <w:p w:rsidRDefault="004C04D1" w:rsidP="004C04D1" w:rsidR="004C04D1">
      <w:pPr>
        <w:pStyle w:val="Odlomakpopisa"/>
        <w:numPr>
          <w:ilvl w:val="0"/>
          <w:numId w:val="6"/>
        </w:numPr>
        <w:spacing w:lineRule="auto" w:line="240" w:after="0"/>
        <w:jc w:val="both"/>
      </w:pPr>
      <w:r>
        <w:t xml:space="preserve">direktor dužnika </w:t>
      </w:r>
      <w:r w:rsidRPr="001826C3">
        <w:t>Mirela Baradia,</w:t>
      </w:r>
      <w:r>
        <w:t xml:space="preserve"> iz Varaždina, Alojzije Stepinca 1/A</w:t>
      </w:r>
    </w:p>
    <w:p w:rsidRDefault="00173415" w:rsidR="00173415" w:rsidRPr="00811C69">
      <w:pPr>
        <w:rPr>
          <w:rFonts w:cs="Times New Roman" w:hAnsi="Times New Roman" w:ascii="Times New Roman"/>
          <w:sz w:val="24"/>
          <w:szCs w:val="24"/>
        </w:rPr>
      </w:pPr>
    </w:p>
    <w:sectPr w:rsidSect="00B361AE" w:rsidR="00173415" w:rsidRPr="00811C69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FE2">
          <w:rPr>
            <w:noProof/>
          </w:rPr>
          <w:t>1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894EB8">
      <w:t>Poslovni broj: 4 St-</w:t>
    </w:r>
    <w:r w:rsidR="00717A31">
      <w:t>1149/16-24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5CF267C9"/>
    <w:multiLevelType w:val="hybridMultilevel"/>
    <w:tmpl w:val="80DE27C0"/>
    <w:lvl w:tplc="3E56C176" w:ilvl="0">
      <w:start w:val="28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C800776"/>
    <w:multiLevelType w:val="hybridMultilevel"/>
    <w:tmpl w:val="BCD84B60"/>
    <w:lvl w:tplc="90EE80CE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25392"/>
    <w:rsid w:val="00173415"/>
    <w:rsid w:val="00196FE2"/>
    <w:rsid w:val="002C09E6"/>
    <w:rsid w:val="00346EB1"/>
    <w:rsid w:val="00374F79"/>
    <w:rsid w:val="004C04D1"/>
    <w:rsid w:val="006824B7"/>
    <w:rsid w:val="00717A31"/>
    <w:rsid w:val="0075114C"/>
    <w:rsid w:val="00765B60"/>
    <w:rsid w:val="00811C69"/>
    <w:rsid w:val="00894EB8"/>
    <w:rsid w:val="00902D2D"/>
    <w:rsid w:val="009A7B11"/>
    <w:rsid w:val="00B361AE"/>
    <w:rsid w:val="00F33C01"/>
    <w:rsid w:val="00F42B9A"/>
    <w:rsid w:val="00F4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196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196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1.4.2016</izvorni_sadrzaj>
    <derivirana_varijabla naziv="DomainObject.Predmet.Opis_1">Prijedlog za pokretanje st. postupka 1.4.2016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QUEEN društvo s ograničenom odgovornošću za trgovinu i ugostiteljstvo zastupanog po punomoćniku Zorislav Novoselac</izvorni_sadrzaj>
    <derivirana_varijabla naziv="DomainObject.Predmet.ProtustrankaFormated_1">  QUEEN društvo s ograničenom odgovornošću za trgovinu i ugostiteljstvo zastupanog po punomoćniku Zorislav Novoselac</derivirana_varijabla>
  </DomainObject.Predmet.ProtustrankaFormated>
  <DomainObject.Predmet.ProtustrankaFormatedOIB>
    <izvorni_sadrzaj>  QUEEN društvo s ograničenom odgovornošću za trgovinu i ugostiteljstvo, OIB 55488503548 zastupanog po punomoćniku Zorislav Novoselac</izvorni_sadrzaj>
    <derivirana_varijabla naziv="DomainObject.Predmet.ProtustrankaFormatedOIB_1">  QUEEN društvo s ograničenom odgovornošću za trgovinu i ugostiteljstvo, OIB 55488503548 zastupanog po punomoćniku Zorislav Novoselac</derivirana_varijabla>
  </DomainObject.Predmet.ProtustrankaFormatedOIB>
  <DomainObject.Predmet.ProtustrankaFormatedWithAdress>
    <izvorni_sadrzaj> QUEEN društvo s ograničenom odgovornošću za trgovinu i ugostiteljstvo, Zagrebačka 25, 42000 Varaždin zastupanog po punomoćniku Zorislav Novoselac</izvorni_sadrzaj>
    <derivirana_varijabla naziv="DomainObject.Predmet.ProtustrankaFormatedWithAdress_1"> QUEEN društvo s ograničenom odgovornošću za trgovinu i ugostiteljstvo, Zagrebačka 25, 42000 Varaždin zastupanog po punomoćniku Zorislav Novoselac</derivirana_varijabla>
  </DomainObject.Predmet.ProtustrankaFormatedWithAdress>
  <DomainObject.Predmet.ProtustrankaFormatedWithAdressOIB>
    <izvorni_sadrzaj> QUEEN društvo s ograničenom odgovornošću za trgovinu i ugostiteljstvo, OIB 55488503548, Zagrebačka 25, 42000 Varaždin zastupanog po punomoćniku Zorislav Novoselac</izvorni_sadrzaj>
    <derivirana_varijabla naziv="DomainObject.Predmet.ProtustrankaFormatedWithAdressOIB_1"> QUEEN društvo s ograničenom odgovornošću za trgovinu i ugostiteljstvo, OIB 55488503548, Zagrebačka 25, 42000 Varaždin zastupanog po punomoćniku Zorislav Novoselac</derivirana_varijabla>
  </DomainObject.Predmet.ProtustrankaFormatedWithAdressOIB>
  <DomainObject.Predmet.ProtustrankaWithAdress>
    <izvorni_sadrzaj>QUEEN društvo s ograničenom odgovornošću za trgovinu i ugostiteljstvo Zagrebačka 25, 42000 Varaždin</izvorni_sadrzaj>
    <derivirana_varijabla naziv="DomainObject.Predmet.ProtustrankaWithAdress_1">QUEEN društvo s ograničenom odgovornošću za trgovinu i ugostiteljstvo Zagrebačka 25, 42000 Varaždin</derivirana_varijabla>
  </DomainObject.Predmet.ProtustrankaWithAdress>
  <DomainObject.Predmet.ProtustrankaWithAdressOIB>
    <izvorni_sadrzaj>QUEEN društvo s ograničenom odgovornošću za trgovinu i ugostiteljstvo, OIB 55488503548, Zagrebačka 25, 42000 Varaždin</izvorni_sadrzaj>
    <derivirana_varijabla naziv="DomainObject.Predmet.ProtustrankaWithAdressOIB_1">QUEEN društvo s ograničenom odgovornošću za trgovinu i ugostiteljstvo, OIB 55488503548, Zagrebačka 25, 42000 Varaždin</derivirana_varijabla>
  </DomainObject.Predmet.ProtustrankaWithAdressOIB>
  <DomainObject.Predmet.ProtustrankaNazivFormated>
    <izvorni_sadrzaj>QUEEN društvo s ograničenom odgovornošću za trgovinu i ugostiteljstvo</izvorni_sadrzaj>
    <derivirana_varijabla naziv="DomainObject.Predmet.ProtustrankaNazivFormated_1">QUEEN društvo s ograničenom odgovornošću za trgovinu i ugostiteljstvo</derivirana_varijabla>
  </DomainObject.Predmet.ProtustrankaNazivFormated>
  <DomainObject.Predmet.ProtustrankaNazivFormatedOIB>
    <izvorni_sadrzaj>QUEEN društvo s ograničenom odgovornošću za trgovinu i ugostiteljstvo, OIB 55488503548</izvorni_sadrzaj>
    <derivirana_varijabla naziv="DomainObject.Predmet.ProtustrankaNazivFormatedOIB_1">QUEEN društvo s ograničenom odgovornošću za trgovinu i ugostiteljstvo, OIB 55488503548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4461.05</izvorni_sadrzaj>
    <derivirana_varijabla naziv="DomainObject.Predmet.TrenutnaVrijednost_1">4461.05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QUEEN društvo s ograničenom odgovornošću za trgovinu i ugostiteljstvo zastupanog po punomoćniku Zorislav Novoselac</item>
    </izvorni_sadrzaj>
    <derivirana_varijabla naziv="DomainObject.Predmet.ProtuStrankaListFormated_1">
      <item>QUEEN društvo s ograničenom odgovornošću za trgovinu i ugostiteljstvo zastupanog po punomoćniku Zorislav Novoselac</item>
    </derivirana_varijabla>
  </DomainObject.Predmet.ProtuStrankaListFormated>
  <DomainObject.Predmet.ProtuStrankaListFormatedOIB>
    <izvorni_sadrzaj>
      <item>QUEEN društvo s ograničenom odgovornošću za trgovinu i ugostiteljstvo, OIB 55488503548 zastupanog po punomoćniku Zorislav Novoselac</item>
    </izvorni_sadrzaj>
    <derivirana_varijabla naziv="DomainObject.Predmet.ProtuStrankaListFormatedOIB_1">
      <item>QUEEN društvo s ograničenom odgovornošću za trgovinu i ugostiteljstvo, OIB 55488503548 zastupanog po punomoćniku Zorislav Novoselac</item>
    </derivirana_varijabla>
  </DomainObject.Predmet.ProtuStrankaListFormatedOIB>
  <DomainObject.Predmet.ProtuStrankaListFormatedWithAdress>
    <izvorni_sadrzaj>
      <item>QUEEN društvo s ograničenom odgovornošću za trgovinu i ugostiteljstvo, Zagrebačka 25, 42000 Varaždin zastupanog po punomoćniku Zorislav Novoselac</item>
    </izvorni_sadrzaj>
    <derivirana_varijabla naziv="DomainObject.Predmet.ProtuStrankaListFormatedWithAdress_1">
      <item>QUEEN društvo s ograničenom odgovornošću za trgovinu i ugostiteljstvo, Zagrebačka 25, 42000 Varaždin zastupanog po punomoćniku Zorislav Novoselac</item>
    </derivirana_varijabla>
  </DomainObject.Predmet.ProtuStrankaListFormatedWithAdress>
  <DomainObject.Predmet.ProtuStrankaListFormatedWithAdressOIB>
    <izvorni_sadrzaj>
      <item>QUEEN društvo s ograničenom odgovornošću za trgovinu i ugostiteljstvo, OIB 55488503548, Zagrebačka 25, 42000 Varaždin zastupanog po punomoćniku Zorislav Novoselac</item>
    </izvorni_sadrzaj>
    <derivirana_varijabla naziv="DomainObject.Predmet.ProtuStrankaListFormatedWithAdressOIB_1">
      <item>QUEEN društvo s ograničenom odgovornošću za trgovinu i ugostiteljstvo, OIB 55488503548, Zagrebačka 25, 42000 Varaždin zastupanog po punomoćniku Zorislav Novoselac</item>
    </derivirana_varijabla>
  </DomainObject.Predmet.ProtuStrankaListFormatedWithAdressOIB>
  <DomainObject.Predmet.ProtuStrankaListNazivFormated>
    <izvorni_sadrzaj>
      <item>QUEEN društvo s ograničenom odgovornošću za trgovinu i ugostiteljstvo</item>
    </izvorni_sadrzaj>
    <derivirana_varijabla naziv="DomainObject.Predmet.ProtuStrankaListNazivFormated_1">
      <item>QUEEN društvo s ograničenom odgovornošću za trgovinu i ugostiteljstvo</item>
    </derivirana_varijabla>
  </DomainObject.Predmet.ProtuStrankaListNazivFormated>
  <DomainObject.Predmet.ProtuStrankaListNazivFormatedOIB>
    <izvorni_sadrzaj>
      <item>QUEEN društvo s ograničenom odgovornošću za trgovinu i ugostiteljstvo, OIB 55488503548</item>
    </izvorni_sadrzaj>
    <derivirana_varijabla naziv="DomainObject.Predmet.ProtuStrankaListNazivFormatedOIB_1">
      <item>QUEEN društvo s ograničenom odgovornošću za trgovinu i ugostiteljstvo, OIB 55488503548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  <item>Zorislav Novoselac punomoćnik sudionika u postupku QUEEN društvo s ograničenom odgovornošću za trgovinu i ugostiteljstvo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  <item>Zorislav Novoselac punomoćnik sudionika u postupku QUEEN društvo s ograničenom odgovornošću za trgovinu i ugostiteljstvo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  <item>Zorislav Novoselac, OIB 35178090537 punomoćnik sudionika u postupku QUEEN društvo s ograničenom odgovornošću za trgovinu i ugostiteljstvo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  <item>Zorislav Novoselac, OIB 35178090537 punomoćnik sudionika u postupku QUEEN društvo s ograničenom odgovornošću za trgovinu i ugostiteljstvo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  <item>Zorislav Novoselac, Martina Divalta 38, 31000 Osijek punomoćnik sudionika u postupku QUEEN društvo s ograničenom odgovornošću za trgovinu i ugostiteljstvo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  <item>Zorislav Novoselac, Martina Divalta 38, 31000 Osijek punomoćnik sudionika u postupku QUEEN društvo s ograničenom odgovornošću za trgovinu i ugostiteljstvo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  <item>Zorislav Novoselac, OIB 35178090537, Martina Divalta 38, 31000 Osijek punomoćnik sudionika u postupku QUEEN društvo s ograničenom odgovornošću za trgovinu i ugostiteljstvo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  <item>Zorislav Novoselac, OIB 35178090537, Martina Divalta 38, 31000 Osijek punomoćnik sudionika u postupku QUEEN društvo s ograničenom odgovornošću za trgovinu i ugostiteljstvo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Sudski registar</item>
      <item>Mirela Baradia</item>
      <item>Zorislav Novoselac</item>
    </izvorni_sadrzaj>
    <derivirana_varijabla naziv="DomainObject.Predmet.OstaliListNazivFormated_1">
      <item>Županijsko državno odvjetništvo u Varaždinu</item>
      <item>Financijska agencija</item>
      <item>Sudski registar</item>
      <item>Mirela Baradia</item>
      <item>Zorislav Novoselac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Sudski registar</item>
      <item>Mirela Baradia, OIB 71010004879</item>
      <item>Zorislav Novoselac, OIB 35178090537</item>
    </izvorni_sadrzaj>
    <derivirana_varijabla naziv="DomainObject.Predmet.OstaliListNazivFormatedOIB_1">
      <item>Županijsko državno odvjetništvo u Varaždinu</item>
      <item>Financijska agencija, OIB 85821130368</item>
      <item>Sudski registar</item>
      <item>Mirela Baradia, OIB 71010004879</item>
      <item>Zorislav Novoselac, OIB 35178090537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QUEEN društvo s ograničenom odgovornošću za trgovinu i ugostiteljstvo</izvorni_sadrzaj>
    <derivirana_varijabla naziv="DomainObject.Predmet.ProtustrankaIDrugi_1">QUEEN društvo s ograničenom odgovornošću za trgovinu i ugostiteljstvo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QUEEN društvo s ograničenom odgovornošću za trgovinu i ugostiteljstvo, OIB 55488503548, Zagrebačka 25, 42000 Varaždin</izvorni_sadrzaj>
    <derivirana_varijabla naziv="DomainObject.Predmet.ProtustrankaIDrugiAdressOIB_1">QUEEN društvo s ograničenom odgovornošću za trgovinu i ugostiteljstvo, OIB 55488503548, Zagrebačka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  <item>Zorislav Novoselac</item>
    </izvorni_sadrzaj>
    <derivirana_varijabla naziv="DomainObject.Predmet.SudioniciListNaziv_1"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  <item>Zorislav Novoselac</item>
    </derivirana_varijabla>
  </DomainObject.Predmet.SudioniciListNaziv>
  <DomainObject.Predmet.SudioniciListAdressOIB>
    <izvorni_sadrzaj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  <item>Zorislav Novoselac, OIB 35178090537, Martina Divalta 38,31000 Osijek</item>
    </izvorni_sadrzaj>
    <derivirana_varijabla naziv="DomainObject.Predmet.SudioniciListAdressOIB_1"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  <item>Zorislav Novoselac, OIB 35178090537, Martina Divalta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55488503548</item>
      <item>, OIB null</item>
      <item>, OIB 18683136487</item>
      <item>, OIB 85821130368</item>
      <item>, OIB null</item>
      <item>, OIB 71010004879</item>
      <item>, OIB 35178090537</item>
    </izvorni_sadrzaj>
    <derivirana_varijabla naziv="DomainObject.Predmet.SudioniciListNazivOIB_1">
      <item>, OIB 55488503548</item>
      <item>, OIB null</item>
      <item>, OIB 18683136487</item>
      <item>, OIB 85821130368</item>
      <item>, OIB null</item>
      <item>, OIB 71010004879</item>
      <item>, OIB 35178090537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984</properties:Characters>
  <properties:Lines>41</properties:Lines>
  <properties:Paragraphs>18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2017-12-12T11:05:00Z</cp:lastPrinted>
  <dcterms:modified xmlns:xsi="http://www.w3.org/2001/XMLSchema-instance" xsi:type="dcterms:W3CDTF">2017-12-12T11:06:00Z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