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1011846" w14:paraId="1011846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7120E1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BAČVICA j.d.o.o., </w:t>
      </w:r>
      <w:proofErr w:type="spellStart"/>
      <w:r>
        <w:t>Ivankovo</w:t>
      </w:r>
      <w:proofErr w:type="spellEnd"/>
      <w:r>
        <w:t>, Trg bana Jelačića 10, MBS: 030183390, OIB: 14287001424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7120E1">
        <w:t xml:space="preserve">BAČVICA j.d.o.o., </w:t>
      </w:r>
      <w:proofErr w:type="spellStart"/>
      <w:r w:rsidR="007120E1">
        <w:t>Ivankovo</w:t>
      </w:r>
      <w:proofErr w:type="spellEnd"/>
      <w:r w:rsidR="007120E1">
        <w:t>, Trg bana Jelačića 10, MBS: 030183390, OIB: 14287001424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7120E1">
        <w:t>1135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lastRenderedPageBreak/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CA1C57">
        <w:t xml:space="preserve">BAČVICA j.d.o.o., </w:t>
      </w:r>
      <w:proofErr w:type="spellStart"/>
      <w:r w:rsidR="00CA1C57">
        <w:t>Ivankovo</w:t>
      </w:r>
      <w:proofErr w:type="spellEnd"/>
      <w:r w:rsidR="00CA1C57">
        <w:t>, Trg bana Jelačića 10, MBS: 030183390, OIB: 14287001424</w:t>
      </w:r>
      <w:r w:rsidR="00BB798A">
        <w:t xml:space="preserve"> </w:t>
      </w:r>
      <w:r w:rsidR="00324B97">
        <w:t>održano</w:t>
      </w:r>
      <w:r w:rsidR="00E8200C">
        <w:t>g</w:t>
      </w:r>
      <w:r w:rsidR="00324B97">
        <w:t xml:space="preserve"> </w:t>
      </w:r>
      <w:r w:rsidR="00E721AF">
        <w:t>1</w:t>
      </w:r>
      <w:r w:rsidR="00CA1C57">
        <w:t>3</w:t>
      </w:r>
      <w:r w:rsidR="00A62878">
        <w:t>. prosinca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893A34">
      <w:pPr>
        <w:jc w:val="both"/>
      </w:pPr>
      <w:r>
        <w:t xml:space="preserve">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B40">
        <w:t>2</w:t>
      </w:r>
      <w:r w:rsidR="00E65E44">
        <w:t>5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2C0" w:rsidR="008E42C0">
      <w:r>
        <w:separator/>
      </w:r>
    </w:p>
  </w:endnote>
  <w:endnote w:id="0" w:type="continuationSeparator">
    <w:p w:rsidRDefault="008E42C0" w:rsidR="008E4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2C0" w:rsidR="008E42C0">
      <w:r>
        <w:separator/>
      </w:r>
    </w:p>
  </w:footnote>
  <w:footnote w:id="0" w:type="continuationSeparator">
    <w:p w:rsidRDefault="008E42C0" w:rsidR="008E4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1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015B" w:rsidP="0071015B" w:rsidR="0071015B">
    <w:pPr>
      <w:jc w:val="right"/>
    </w:pPr>
    <w:r>
      <w:t>Poslovni broj: 7 St-1135/18-</w:t>
    </w:r>
    <w:proofErr w:type="spellStart"/>
    <w:r>
      <w:t>18</w:t>
    </w:r>
    <w:proofErr w:type="spellEnd"/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1015B" w:rsidR="0071015B">
    <w:pPr>
      <w:jc w:val="right"/>
    </w:pPr>
    <w:r w:rsidRPr="00DE5F8A">
      <w:rPr>
        <w:rFonts w:cs="Tahoma" w:hAnsi="Tahoma" w:ascii="Tahoma"/>
      </w:rPr>
      <w:tab/>
    </w:r>
    <w:r w:rsidR="00B574FF">
      <w:t xml:space="preserve">Poslovni broj: </w:t>
    </w:r>
    <w:r w:rsidR="0071015B">
      <w:t>7 St-1135/18-</w:t>
    </w:r>
    <w:proofErr w:type="spellStart"/>
    <w:r w:rsidR="0071015B">
      <w:t>18</w:t>
    </w:r>
    <w:proofErr w:type="spellEnd"/>
  </w:p>
  <w:p w:rsidRDefault="00BB798A" w:rsidP="00BB798A" w:rsidR="00BB798A">
    <w:pPr>
      <w:jc w:val="right"/>
    </w:pPr>
  </w:p>
  <w:p w:rsidRDefault="005253BE" w:rsidP="00BB798A" w:rsidR="005253BE">
    <w:pPr>
      <w:pStyle w:val="Zaglavlje"/>
      <w:jc w:val="right"/>
    </w:pP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271B0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15B"/>
    <w:rsid w:val="00710C58"/>
    <w:rsid w:val="007120B5"/>
    <w:rsid w:val="007120E1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2C0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C57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01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271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7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01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271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7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St-1135/2018</izvorni_sadrzaj>
    <derivirana_varijabla naziv="DomainObject.Predmet.OznakaBroj_1">St-1135/2018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BAČVICA j.d.o.o. za trgovinu i usluge zastupanog po punomoćniku Tomislav Voloder</izvorni_sadrzaj>
    <derivirana_varijabla naziv="DomainObject.Predmet.ProtustrankaFormated_1">  BAČVICA j.d.o.o. za trgovinu i usluge zastupanog po punomoćniku Tomislav Voloder</derivirana_varijabla>
  </DomainObject.Predmet.ProtustrankaFormated>
  <DomainObject.Predmet.ProtustrankaFormatedOIB>
    <izvorni_sadrzaj>  BAČVICA j.d.o.o. za trgovinu i usluge, OIB 14287001424 zastupanog po punomoćniku Tomislav Voloder</izvorni_sadrzaj>
    <derivirana_varijabla naziv="DomainObject.Predmet.ProtustrankaFormatedOIB_1">  BAČVICA j.d.o.o. za trgovinu i usluge, OIB 14287001424 zastupanog po punomoćniku Tomislav Voloder</derivirana_varijabla>
  </DomainObject.Predmet.ProtustrankaFormatedOIB>
  <DomainObject.Predmet.ProtustrankaFormatedWithAdress>
    <izvorni_sadrzaj> BAČVICA j.d.o.o. za trgovinu i usluge, Trg bana Jelačića 10, 32281 Ivankovo zastupanog po punomoćniku Tomislav Voloder</izvorni_sadrzaj>
    <derivirana_varijabla naziv="DomainObject.Predmet.ProtustrankaFormatedWithAdress_1"> BAČVICA j.d.o.o. za trgovinu i usluge, Trg bana Jelačića 10, 32281 Ivankovo zastupanog po punomoćniku Tomislav Voloder</derivirana_varijabla>
  </DomainObject.Predmet.ProtustrankaFormatedWithAdress>
  <DomainObject.Predmet.ProtustrankaFormatedWithAdressOIB>
    <izvorni_sadrzaj> BAČVICA j.d.o.o. za trgovinu i usluge, OIB 14287001424, Trg bana Jelačića 10, 32281 Ivankovo zastupanog po punomoćniku Tomislav Voloder</izvorni_sadrzaj>
    <derivirana_varijabla naziv="DomainObject.Predmet.ProtustrankaFormatedWithAdressOIB_1"> BAČVICA j.d.o.o. za trgovinu i usluge, OIB 14287001424, Trg bana Jelačića 10, 32281 Ivankovo zastupanog po punomoćniku Tomislav Voloder</derivirana_varijabla>
  </DomainObject.Predmet.ProtustrankaFormatedWithAdressOIB>
  <DomainObject.Predmet.ProtustrankaWithAdress>
    <izvorni_sadrzaj>BAČVICA j.d.o.o. za trgovinu i usluge Trg bana Jelačića 10, 32281 Ivankovo</izvorni_sadrzaj>
    <derivirana_varijabla naziv="DomainObject.Predmet.ProtustrankaWithAdress_1">BAČVICA j.d.o.o. za trgovinu i usluge Trg bana Jelačića 10, 32281 Ivankovo</derivirana_varijabla>
  </DomainObject.Predmet.ProtustrankaWithAdress>
  <DomainObject.Predmet.ProtustrankaWithAdressOIB>
    <izvorni_sadrzaj>BAČVICA j.d.o.o. za trgovinu i usluge, OIB 14287001424, Trg bana Jelačića 10, 32281 Ivankovo</izvorni_sadrzaj>
    <derivirana_varijabla naziv="DomainObject.Predmet.ProtustrankaWithAdressOIB_1">BAČVICA j.d.o.o. za trgovinu i usluge, OIB 14287001424, Trg bana Jelačića 10, 32281 Ivankovo</derivirana_varijabla>
  </DomainObject.Predmet.ProtustrankaWithAdressOIB>
  <DomainObject.Predmet.ProtustrankaNazivFormated>
    <izvorni_sadrzaj>BAČVICA j.d.o.o. za trgovinu i usluge</izvorni_sadrzaj>
    <derivirana_varijabla naziv="DomainObject.Predmet.ProtustrankaNazivFormated_1">BAČVICA j.d.o.o. za trgovinu i usluge</derivirana_varijabla>
  </DomainObject.Predmet.ProtustrankaNazivFormated>
  <DomainObject.Predmet.ProtustrankaNazivFormatedOIB>
    <izvorni_sadrzaj>BAČVICA j.d.o.o. za trgovinu i usluge, OIB 14287001424</izvorni_sadrzaj>
    <derivirana_varijabla naziv="DomainObject.Predmet.ProtustrankaNazivFormatedOIB_1">BAČVICA j.d.o.o. za trgovinu i usluge, OIB 14287001424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BAČVICA j.d.o.o. za trgovinu i usluge zastupanog po punomoćniku Tomislav Voloder</item>
    </izvorni_sadrzaj>
    <derivirana_varijabla naziv="DomainObject.Predmet.ProtuStrankaListFormated_1">
      <item>BAČVICA j.d.o.o. za trgovinu i usluge zastupanog po punomoćniku Tomislav Voloder</item>
    </derivirana_varijabla>
  </DomainObject.Predmet.ProtuStrankaListFormated>
  <DomainObject.Predmet.ProtuStrankaListFormatedOIB>
    <izvorni_sadrzaj>
      <item>BAČVICA j.d.o.o. za trgovinu i usluge, OIB 14287001424 zastupanog po punomoćniku Tomislav Voloder</item>
    </izvorni_sadrzaj>
    <derivirana_varijabla naziv="DomainObject.Predmet.ProtuStrankaListFormatedOIB_1">
      <item>BAČVICA j.d.o.o. za trgovinu i usluge, OIB 14287001424 zastupanog po punomoćniku Tomislav Voloder</item>
    </derivirana_varijabla>
  </DomainObject.Predmet.ProtuStrankaListFormatedOIB>
  <DomainObject.Predmet.ProtuStrankaListFormatedWithAdress>
    <izvorni_sadrzaj>
      <item>BAČVICA j.d.o.o. za trgovinu i usluge, Trg bana Jelačića 10, 32281 Ivankovo zastupanog po punomoćniku Tomislav Voloder</item>
    </izvorni_sadrzaj>
    <derivirana_varijabla naziv="DomainObject.Predmet.ProtuStrankaListFormatedWithAdress_1">
      <item>BAČVICA j.d.o.o. za trgovinu i usluge, Trg bana Jelačića 10, 32281 Ivankovo zastupanog po punomoćniku Tomislav Voloder</item>
    </derivirana_varijabla>
  </DomainObject.Predmet.ProtuStrankaListFormatedWithAdress>
  <DomainObject.Predmet.ProtuStrankaListFormatedWithAdressOIB>
    <izvorni_sadrzaj>
      <item>BAČVICA j.d.o.o. za trgovinu i usluge, OIB 14287001424, Trg bana Jelačića 10, 32281 Ivankovo zastupanog po punomoćniku Tomislav Voloder</item>
    </izvorni_sadrzaj>
    <derivirana_varijabla naziv="DomainObject.Predmet.ProtuStrankaListFormatedWithAdressOIB_1">
      <item>BAČVICA j.d.o.o. za trgovinu i usluge, OIB 14287001424, Trg bana Jelačića 10, 32281 Ivankovo zastupanog po punomoćniku Tomislav Voloder</item>
    </derivirana_varijabla>
  </DomainObject.Predmet.ProtuStrankaListFormatedWithAdressOIB>
  <DomainObject.Predmet.ProtuStrankaListNazivFormated>
    <izvorni_sadrzaj>
      <item>BAČVICA j.d.o.o. za trgovinu i usluge</item>
    </izvorni_sadrzaj>
    <derivirana_varijabla naziv="DomainObject.Predmet.ProtuStrankaListNazivFormated_1">
      <item>BAČVICA j.d.o.o. za trgovinu i usluge</item>
    </derivirana_varijabla>
  </DomainObject.Predmet.ProtuStrankaListNazivFormated>
  <DomainObject.Predmet.ProtuStrankaListNazivFormatedOIB>
    <izvorni_sadrzaj>
      <item>BAČVICA j.d.o.o. za trgovinu i usluge, OIB 14287001424</item>
    </izvorni_sadrzaj>
    <derivirana_varijabla naziv="DomainObject.Predmet.ProtuStrankaListNazivFormatedOIB_1">
      <item>BAČVICA j.d.o.o. za trgovinu i usluge, OIB 14287001424</item>
    </derivirana_varijabla>
  </DomainObject.Predmet.ProtuStrankaListNazivFormatedOIB>
  <DomainObject.Predmet.OstaliListFormated>
    <izvorni_sadrzaj>
      <item>Tomislav Voloder punomoćnik sudionika u postupku BAČVICA j.d.o.o. za trgovinu i usluge</item>
      <item>Županijsko državno odvjetništvo u Vukovaru</item>
    </izvorni_sadrzaj>
    <derivirana_varijabla naziv="DomainObject.Predmet.OstaliListFormated_1">
      <item>Tomislav Voloder punomoćnik sudionika u postupku BAČVICA j.d.o.o. za trgovinu i usluge</item>
      <item>Županijsko državno odvjetništvo u Vukovaru</item>
    </derivirana_varijabla>
  </DomainObject.Predmet.OstaliListFormated>
  <DomainObject.Predmet.OstaliListFormatedOIB>
    <izvorni_sadrzaj>
      <item>Tomislav Voloder, OIB 21363912895 punomoćnik sudionika u postupku BAČVICA j.d.o.o. za trgovinu i usluge</item>
      <item>Županijsko državno odvjetništvo u Vukovaru, OIB 81618487055</item>
    </izvorni_sadrzaj>
    <derivirana_varijabla naziv="DomainObject.Predmet.OstaliListFormatedOIB_1">
      <item>Tomislav Voloder, OIB 21363912895 punomoćnik sudionika u postupku BAČVICA j.d.o.o. za trgovinu i usluge</item>
      <item>Županijsko državno odvjetništvo u Vukovaru, OIB 81618487055</item>
    </derivirana_varijabla>
  </DomainObject.Predmet.OstaliListFormatedOIB>
  <DomainObject.Predmet.OstaliListFormatedWithAdress>
    <izvorni_sadrzaj>
      <item>Tomislav Voloder, Trg Bana Jelačića 10, 32281 Ivankovo punomoćnik sudionika u postupku BAČVICA j.d.o.o. za trgovinu i usluge</item>
      <item>Županijsko državno odvjetništvo u Vukovaru, Ulica Andrije Hebranga 2, 32000 Vukovar</item>
    </izvorni_sadrzaj>
    <derivirana_varijabla naziv="DomainObject.Predmet.OstaliListFormatedWithAdress_1">
      <item>Tomislav Voloder, Trg Bana Jelačića 10, 32281 Ivankovo punomoćnik sudionika u postupku BAČVICA j.d.o.o.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Tomislav Voloder, OIB 21363912895, Trg Bana Jelačića 10, 32281 Ivankovo punomoćnik sudionika u postupku BAČVICA j.d.o.o. za trgovinu i usluge</item>
      <item>Županijsko državno odvjetništvo u Vukovaru, OIB 81618487055, Ulica Andrije Hebranga 2, 32000 Vukovar</item>
    </izvorni_sadrzaj>
    <derivirana_varijabla naziv="DomainObject.Predmet.OstaliListFormatedWithAdressOIB_1">
      <item>Tomislav Voloder, OIB 21363912895, Trg Bana Jelačića 10, 32281 Ivankovo punomoćnik sudionika u postupku BAČVICA j.d.o.o.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Tomislav Voloder</item>
      <item>Županijsko državno odvjetništvo u Vukovaru</item>
    </izvorni_sadrzaj>
    <derivirana_varijabla naziv="DomainObject.Predmet.OstaliListNazivFormated_1">
      <item>Tomislav Voloder</item>
      <item>Županijsko državno odvjetništvo u Vukovaru</item>
    </derivirana_varijabla>
  </DomainObject.Predmet.OstaliListNazivFormated>
  <DomainObject.Predmet.OstaliListNazivFormatedOIB>
    <izvorni_sadrzaj>
      <item>Tomislav Voloder, OIB 21363912895</item>
      <item>Županijsko državno odvjetništvo u Vukovaru, OIB 81618487055</item>
    </izvorni_sadrzaj>
    <derivirana_varijabla naziv="DomainObject.Predmet.OstaliListNazivFormatedOIB_1">
      <item>Tomislav Voloder, OIB 21363912895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BAČVICA j.d.o.o. za trgovinu i usluge</izvorni_sadrzaj>
    <derivirana_varijabla naziv="DomainObject.Predmet.ProtustrankaIDrugi_1">BAČVICA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BAČVICA j.d.o.o. za trgovinu i usluge, OIB 14287001424, Trg bana Jelačića 10, 32281 Ivankovo</izvorni_sadrzaj>
    <derivirana_varijabla naziv="DomainObject.Predmet.ProtustrankaIDrugiAdressOIB_1">BAČVICA j.d.o.o. za trgovinu i usluge, OIB 14287001424, Trg bana Jelačića 10,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BAČVICA j.d.o.o. za trgovinu i usluge</item>
      <item>Tomislav Voloder</item>
      <item>Županijsko državno odvjetništvo u Vukovaru</item>
    </izvorni_sadrzaj>
    <derivirana_varijabla naziv="DomainObject.Predmet.SudioniciListNaziv_1">
      <item>FINA RC OSIJEK</item>
      <item>BAČVICA j.d.o.o. za trgovinu i usluge</item>
      <item>Tomislav Voloder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BAČVICA j.d.o.o. za trgovinu i usluge, OIB 14287001424, Trg bana Jelačića 10,32281 Ivankovo</item>
      <item>Tomislav Voloder, OIB 21363912895, Trg Bana Jelačića 10,32281 Ivankovo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BAČVICA j.d.o.o. za trgovinu i usluge, OIB 14287001424, Trg bana Jelačića 10,32281 Ivankovo</item>
      <item>Tomislav Voloder, OIB 21363912895, Trg Bana Jelačića 10,32281 Ivankovo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14287001424</item>
      <item>, OIB 21363912895</item>
      <item>, OIB 81618487055</item>
    </izvorni_sadrzaj>
    <derivirana_varijabla naziv="DomainObject.Predmet.SudioniciListNazivOIB_1">
      <item>, OIB 85821130368</item>
      <item>, OIB 14287001424</item>
      <item>, OIB 21363912895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St-1135/2018-9</izvorni_sadrzaj>
    <derivirana_varijabla naziv="DomainObject.PredzadnjaOdlukaIzPredmeta.Oznaka_1">St-1135/2018-9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9D22F-3355-4223-A647-379CECD74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668</properties:Words>
  <properties:Characters>3555</properties:Characters>
  <properties:Lines>106</properties:Lines>
  <properties:Paragraphs>31</properties:Paragraphs>
  <properties:TotalTime>1103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2018-12-18T09:06:00Z</dcterms:modified>
  <cp:revision>697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(1135-18 (-18) BAČVICA.docx)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