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74ba0" w14:paraId="3874ba0" w:rsidRDefault="00AE649C" w:rsidP="00FA5B5E" w:rsidR="00AE649C" w:rsidRPr="00B76F3C">
      <w:pPr>
        <w:pStyle w:val="Naslov3"/>
        <w15:collapsed w:val="false"/>
      </w:pPr>
    </w:p>
    <w:p w:rsidRDefault="00601F3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01F31" w:rsidP="00601F31" w:rsidR="00601F31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St-376/2015-3.</w:t>
      </w:r>
    </w:p>
    <w:p w:rsidRDefault="00601F31" w:rsidP="00601F31" w:rsidR="00601F31">
      <w:pPr>
        <w:outlineLvl w:val="0"/>
        <w:rPr>
          <w:rFonts w:cs="Arial" w:hAnsi="Arial" w:ascii="Arial"/>
          <w:noProof/>
        </w:rPr>
      </w:pPr>
    </w:p>
    <w:p w:rsidRDefault="00601F31" w:rsidP="00601F31" w:rsidR="00601F31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601F31" w:rsidP="00601F31" w:rsidR="00601F31">
      <w:pPr>
        <w:rPr>
          <w:rFonts w:cs="Arial" w:hAnsi="Arial" w:ascii="Arial"/>
          <w:b/>
          <w:noProof/>
        </w:rPr>
      </w:pPr>
    </w:p>
    <w:p w:rsidRDefault="00601F31" w:rsidP="00601F31" w:rsidR="00601F31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601F31" w:rsidP="00601F31" w:rsidR="00601F31">
      <w:pPr>
        <w:outlineLvl w:val="0"/>
        <w:rPr>
          <w:rFonts w:cs="Arial" w:hAnsi="Arial" w:ascii="Arial"/>
          <w:noProof/>
        </w:rPr>
      </w:pPr>
    </w:p>
    <w:p w:rsidRDefault="00601F31" w:rsidP="00601F31" w:rsidR="00601F3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>povodom prijedloga FINANCIJSKE AGENCIJE, OIB: 85821130368, RC ZAGREB, Podružnica Bjelovar, F. Supila 4, za otvaranje stečajnog postupka nad dužnikom EKO POEN j.d.o.o. za proizvodnju i trgovinu iz Slatine, Kralja Zvonimira, MBS 010085712, OIB 97480102455, d</w:t>
      </w:r>
      <w:r>
        <w:rPr>
          <w:rFonts w:cs="Arial" w:hAnsi="Arial" w:ascii="Arial"/>
          <w:noProof/>
        </w:rPr>
        <w:t>ana 14. ožujka 2016. godine</w:t>
      </w:r>
    </w:p>
    <w:p w:rsidRDefault="00601F31" w:rsidP="00601F31" w:rsidR="00601F31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601F31" w:rsidP="00601F31" w:rsidR="00601F31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lang w:eastAsia="en-US"/>
        </w:rPr>
      </w:pPr>
      <w:r>
        <w:rPr>
          <w:rFonts w:cs="Arial" w:hAnsi="Arial" w:ascii="Arial"/>
        </w:rPr>
        <w:t>I. Pokreće se postupak radi utvrđivanja uvjeta za otvaranje stečajnog postupka nad dužnikom EKO POEN j.d.o.o. za proizvodnju i trgovinu iz Slatine, Kralja Zvonimira, MBS 010085712, OIB 97480102455.</w:t>
      </w:r>
    </w:p>
    <w:p w:rsidRDefault="00601F31" w:rsidP="00601F31" w:rsidR="00601F3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II.</w:t>
      </w:r>
      <w:r>
        <w:rPr>
          <w:rFonts w:cs="Arial" w:hAnsi="Arial" w:ascii="Arial"/>
          <w:noProof/>
        </w:rPr>
        <w:t xml:space="preserve"> Dužniku </w:t>
      </w:r>
      <w:r>
        <w:rPr>
          <w:rFonts w:cs="Arial" w:hAnsi="Arial" w:ascii="Arial"/>
        </w:rPr>
        <w:t>EKO POEN j.d.o.o. za proizvodnju i trgovinu iz Slatine, Kralja Zvonimira, MBS 010085712, OIB 97480102455, p</w:t>
      </w:r>
      <w:r>
        <w:rPr>
          <w:rFonts w:cs="Arial" w:hAnsi="Arial" w:ascii="Arial"/>
          <w:noProof/>
        </w:rPr>
        <w:t>ostavlja se privremeni stečajni upravitelj.</w:t>
      </w:r>
    </w:p>
    <w:p w:rsidRDefault="00601F31" w:rsidP="00601F31" w:rsidR="00601F3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 Za privremenog stečajnog upravitelja imenuje se VLADO ŠOKAC iz Belišća, Bistrinci, Fiskulturna 12.</w:t>
      </w:r>
    </w:p>
    <w:p w:rsidRDefault="00601F31" w:rsidP="00601F31" w:rsidR="00601F3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IV. 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601F31" w:rsidP="00601F31" w:rsidR="00601F3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Dužnik je dužan privremenom stečajnom upravitelju dopustiti uvid u knjige i poslovnu dokumentaciju.</w:t>
      </w:r>
    </w:p>
    <w:p w:rsidRDefault="00601F31" w:rsidP="00601F31" w:rsidR="00601F3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Privremeni stečajni upravitelj je dužan sastaviti pisano izvješće o postojanju razloga za otvaranje stečajnog postupka i dostaviti ga sudu u roku od 15 dana, u tri primjerka.            </w:t>
      </w:r>
    </w:p>
    <w:p w:rsidRDefault="00601F31" w:rsidP="00601F31" w:rsidR="00601F3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V.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06. travnja 2016. u 9,00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601F31" w:rsidP="00601F31" w:rsidR="00601F31">
      <w:pPr>
        <w:ind w:firstLine="851"/>
        <w:jc w:val="both"/>
        <w:rPr>
          <w:rFonts w:cs="Arial" w:hAnsi="Arial" w:ascii="Arial"/>
          <w:noProof/>
        </w:rPr>
      </w:pPr>
    </w:p>
    <w:p w:rsidRDefault="00601F31" w:rsidP="00601F31" w:rsidR="00601F3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- predlagatelj FINA </w:t>
      </w:r>
    </w:p>
    <w:p w:rsidRDefault="00601F31" w:rsidP="00601F31" w:rsidR="00601F3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 zastupnik dužnika po zakonu Snežana Roland</w:t>
      </w:r>
    </w:p>
    <w:p w:rsidRDefault="00601F31" w:rsidP="00601F31" w:rsidR="00601F3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- privremeni stečajni upravitelj </w:t>
      </w:r>
    </w:p>
    <w:p w:rsidRDefault="00601F31" w:rsidP="00601F31" w:rsidR="00601F31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VI. Rješenje se dostavlja sudskom registru ovog suda.</w:t>
      </w:r>
    </w:p>
    <w:p w:rsidRDefault="00601F31" w:rsidP="00601F31" w:rsidR="00601F31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601F31" w:rsidP="00601F31" w:rsidR="00601F31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601F31" w:rsidP="00601F31" w:rsidR="00601F31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17. studenog 2015. dužnik u Očevidniku redoslijeda osnova za plaćanje ima evidentirane neizvršene osnove za plaćanje u neprekinutom razdoblju od 120 dana, u ukupnom iznosu od 1.092,26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601F31" w:rsidP="00601F31" w:rsidR="00601F3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</w:t>
      </w:r>
    </w:p>
    <w:p w:rsidRDefault="00601F31" w:rsidP="00601F31" w:rsidR="00601F3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S</w:t>
      </w:r>
      <w:r>
        <w:rPr>
          <w:rFonts w:cs="Arial" w:hAnsi="Arial" w:ascii="Arial"/>
          <w:noProof/>
        </w:rPr>
        <w:t>ud smatra da su ispunjeni razlozi iz čl.118. SZ-a da se dužniku postavi privremeni stečajni upravitelj koji će provesti potrebne radnje radi utvrđivanja okolnosti navedenih u toč.IV. izreke ovog rješenja.</w:t>
      </w:r>
      <w:r>
        <w:rPr>
          <w:rFonts w:cs="Arial" w:hAnsi="Arial" w:ascii="Arial"/>
        </w:rPr>
        <w:t xml:space="preserve">                    </w:t>
      </w:r>
    </w:p>
    <w:p w:rsidRDefault="00601F31" w:rsidP="00601F31" w:rsidR="00601F3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st.1., 3. i 5. SZ-a zakazano je ročište na koje su pozvane osobe iz točke V. izreke rješenja. Na tome ročištu pozvane osobe će se izjasniti o prijedlogu za otvaranje stečajnog postupka te će se raspraviti o uvjetima za otvaranje stečajnog postupka.             </w:t>
      </w:r>
    </w:p>
    <w:p w:rsidRDefault="00601F31" w:rsidP="00601F31" w:rsidR="00601F31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14. ožujka 2016. godine </w:t>
      </w:r>
    </w:p>
    <w:p w:rsidRDefault="00601F31" w:rsidP="00601F31" w:rsidR="00601F31">
      <w:pPr>
        <w:jc w:val="both"/>
        <w:rPr>
          <w:rFonts w:cs="Arial" w:hAnsi="Arial" w:ascii="Arial"/>
          <w:noProof/>
        </w:rPr>
      </w:pPr>
    </w:p>
    <w:p w:rsidRDefault="00601F31" w:rsidP="00601F31" w:rsidR="00601F31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601F31" w:rsidP="00601F31" w:rsidR="00601F31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  <w:bookmarkStart w:name="_GoBack" w:id="0"/>
      <w:bookmarkEnd w:id="0"/>
    </w:p>
    <w:p w:rsidRDefault="00601F31" w:rsidP="00601F31" w:rsidR="00601F31">
      <w:pPr>
        <w:jc w:val="both"/>
        <w:rPr>
          <w:rFonts w:cs="Arial" w:hAnsi="Arial" w:ascii="Arial"/>
          <w:noProof/>
        </w:rPr>
      </w:pPr>
    </w:p>
    <w:p w:rsidRDefault="00601F31" w:rsidP="00601F31" w:rsidR="00601F31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ovog rješenja nije dopuštena posebna žalba (čl.115. st.1. SZ-a), dok se protiv toč.II., III. i IV. može izjaviti žalba</w:t>
      </w:r>
      <w:r>
        <w:rPr>
          <w:rFonts w:cs="Arial" w:hAnsi="Arial" w:ascii="Arial"/>
        </w:rPr>
        <w:t xml:space="preserve"> u roku od 8 dana od dostave</w:t>
      </w:r>
      <w:r>
        <w:rPr>
          <w:rFonts w:cs="Arial" w:hAnsi="Arial" w:ascii="Arial"/>
          <w:noProof/>
        </w:rPr>
        <w:t xml:space="preserve"> rješenja, Visokom trgovačkom sudu RH u Zagrebu, putem ovoga suda</w:t>
      </w:r>
      <w:r>
        <w:rPr>
          <w:rFonts w:cs="Arial" w:hAnsi="Arial" w:ascii="Arial"/>
        </w:rPr>
        <w:t xml:space="preserve"> (čl.19. st.1. i 2. SZ-a). Dostava se smatra obavljenom istekom osmog dana od </w:t>
      </w:r>
      <w:r>
        <w:rPr>
          <w:rFonts w:cs="Arial" w:hAnsi="Arial" w:ascii="Arial"/>
        </w:rPr>
        <w:lastRenderedPageBreak/>
        <w:t>dana objave ovog rješenja na e-oglasnoj ploči suda (čl.12. st.1. SZ-a). Žalba se podnosi u tri primjerka i ne odgađa provedbu rješenja (čl.19. st.3. SZ-a).</w:t>
      </w:r>
    </w:p>
    <w:p w:rsidRDefault="00601F31" w:rsidP="00601F31" w:rsidR="00601F31">
      <w:pPr>
        <w:jc w:val="both"/>
        <w:rPr>
          <w:rFonts w:cs="Arial" w:hAnsi="Arial" w:ascii="Arial"/>
          <w:noProof/>
        </w:rPr>
      </w:pPr>
    </w:p>
    <w:p w:rsidRDefault="00601F31" w:rsidP="00601F31" w:rsidR="00601F3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601F31" w:rsidP="00601F31" w:rsidR="00601F31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 FINI putem sudskog dostavljača i e-oglasnom pločom</w:t>
      </w:r>
    </w:p>
    <w:p w:rsidRDefault="00601F31" w:rsidP="00601F31" w:rsidR="00601F31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zakonskom zastupniku dužnika uz prijedlog poštom i e-oglasnom pločom</w:t>
      </w:r>
    </w:p>
    <w:p w:rsidRDefault="00601F31" w:rsidP="00601F31" w:rsidR="00601F3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privremenom stečajnom upravitelju poštom i e-oglasnom pločom</w:t>
      </w:r>
    </w:p>
    <w:p w:rsidRDefault="00601F31" w:rsidP="00601F31" w:rsidR="00601F3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ŽDO Bjelovar e-oglasnom pločom</w:t>
      </w:r>
    </w:p>
    <w:p w:rsidRDefault="00601F31" w:rsidP="00601F31" w:rsidR="00601F3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e-oglasna ploča</w:t>
      </w:r>
    </w:p>
    <w:p w:rsidRDefault="00601F31" w:rsidP="00601F31" w:rsidR="00601F3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sudskom registru</w:t>
      </w:r>
    </w:p>
    <w:p w:rsidRDefault="00601F31" w:rsidP="00601F31" w:rsidR="00601F3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Bj.14.3.2016.g.</w:t>
      </w:r>
    </w:p>
    <w:p w:rsidRDefault="00601F31" w:rsidP="00601F31" w:rsidR="00601F31">
      <w:pPr>
        <w:rPr>
          <w:rFonts w:cs="Arial" w:hAnsi="Arial" w:ascii="Arial"/>
        </w:rPr>
      </w:pPr>
    </w:p>
    <w:p w:rsidRDefault="00601F31" w:rsidP="00601F31" w:rsidR="00601F31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1F31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66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St-376/2015-3</izvorni_sadrzaj>
    <derivirana_varijabla naziv="DomainObject.Oznaka_1">St-376/2015-3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</izvorni_sadrzaj>
    <derivirana_varijabla naziv="DomainObject.Predmet.Broj_1">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St-376/2015</izvorni_sadrzaj>
    <derivirana_varijabla naziv="DomainObject.Predmet.OznakaBroj_1">St-376/2015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POEN jednostavno društvo s ograničenom odgovornošću za proizvodnju i trgovinu, Slatina</izvorni_sadrzaj>
    <derivirana_varijabla naziv="DomainObject.Predmet.ProtustrankaFormated_1">  EKO POEN jednostavno društvo s ograničenom odgovornošću za proizvodnju i trgovinu, Slatina</derivirana_varijabla>
  </DomainObject.Predmet.ProtustrankaFormated>
  <DomainObject.Predmet.ProtustrankaFormatedOIB>
    <izvorni_sadrzaj>  EKO POEN jednostavno društvo s ograničenom odgovornošću za proizvodnju i trgovinu, Slatina, OIB 97480102455</izvorni_sadrzaj>
    <derivirana_varijabla naziv="DomainObject.Predmet.ProtustrankaFormatedOIB_1">  EKO POEN jednostavno društvo s ograničenom odgovornošću za proizvodnju i trgovinu, Slatina, OIB 97480102455</derivirana_varijabla>
  </DomainObject.Predmet.ProtustrankaFormatedOIB>
  <DomainObject.Predmet.ProtustrankaFormatedWithAdress>
    <izvorni_sadrzaj> EKO POEN jednostavno društvo s ograničenom odgovornošću za proizvodnju i trgovinu, Slatina, Kralja Zvonimira 39, 33520 Slatina</izvorni_sadrzaj>
    <derivirana_varijabla naziv="DomainObject.Predmet.ProtustrankaFormatedWithAdress_1"> EKO POEN jednostavno društvo s ograničenom odgovornošću za proizvodnju i trgovinu, Slatina, Kralja Zvonimira 39, 33520 Slatina</derivirana_varijabla>
  </DomainObject.Predmet.ProtustrankaFormatedWithAdress>
  <DomainObject.Predmet.ProtustrankaFormatedWithAdressOIB>
    <izvorni_sadrzaj> EKO POEN jednostavno društvo s ograničenom odgovornošću za proizvodnju i trgovinu, Slatina, OIB 97480102455, Kralja Zvonimira 39, 33520 Slatina</izvorni_sadrzaj>
    <derivirana_varijabla naziv="DomainObject.Predmet.ProtustrankaFormatedWithAdressOIB_1"> EKO POEN jednostavno društvo s ograničenom odgovornošću za proizvodnju i trgovinu, Slatina, OIB 97480102455, Kralja Zvonimira 39, 33520 Slatina</derivirana_varijabla>
  </DomainObject.Predmet.ProtustrankaFormatedWithAdressOIB>
  <DomainObject.Predmet.ProtustrankaWithAdress>
    <izvorni_sadrzaj>EKO POEN jednostavno društvo s ograničenom odgovornošću za proizvodnju i trgovinu, Slatina Kralja Zvonimira 39, 33520 Slatina</izvorni_sadrzaj>
    <derivirana_varijabla naziv="DomainObject.Predmet.ProtustrankaWithAdress_1">EKO POEN jednostavno društvo s ograničenom odgovornošću za proizvodnju i trgovinu, Slatina Kralja Zvonimira 39, 33520 Slatina</derivirana_varijabla>
  </DomainObject.Predmet.ProtustrankaWithAdress>
  <DomainObject.Predmet.ProtustrankaWithAdressOIB>
    <izvorni_sadrzaj>EKO POEN jednostavno društvo s ograničenom odgovornošću za proizvodnju i trgovinu, Slatina, OIB 97480102455, Kralja Zvonimira 39, 33520 Slatina</izvorni_sadrzaj>
    <derivirana_varijabla naziv="DomainObject.Predmet.ProtustrankaWithAdressOIB_1">EKO POEN jednostavno društvo s ograničenom odgovornošću za proizvodnju i trgovinu, Slatina, OIB 97480102455, Kralja Zvonimira 39, 33520 Slatina</derivirana_varijabla>
  </DomainObject.Predmet.ProtustrankaWithAdressOIB>
  <DomainObject.Predmet.ProtustrankaNazivFormated>
    <izvorni_sadrzaj>EKO POEN jednostavno društvo s ograničenom odgovornošću za proizvodnju i trgovinu, Slatina</izvorni_sadrzaj>
    <derivirana_varijabla naziv="DomainObject.Predmet.ProtustrankaNazivFormated_1">EKO POEN jednostavno društvo s ograničenom odgovornošću za proizvodnju i trgovinu, Slatina</derivirana_varijabla>
  </DomainObject.Predmet.ProtustrankaNazivFormated>
  <DomainObject.Predmet.ProtustrankaNazivFormatedOIB>
    <izvorni_sadrzaj>EKO POEN jednostavno društvo s ograničenom odgovornošću za proizvodnju i trgovinu, Slatina, OIB 97480102455</izvorni_sadrzaj>
    <derivirana_varijabla naziv="DomainObject.Predmet.ProtustrankaNazivFormatedOIB_1">EKO POEN jednostavno društvo s ograničenom odgovornošću za proizvodnju i trgovinu, Slatina, OIB 97480102455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EKO POEN jednostavno društvo s ograničenom odgovornošću za proizvodnju i trgovinu, Slatina</item>
    </izvorni_sadrzaj>
    <derivirana_varijabla naziv="DomainObject.Predmet.ProtuStrankaListFormated_1">
      <item>EKO POEN jednostavno društvo s ograničenom odgovornošću za proizvodnju i trgovinu, Slatina</item>
    </derivirana_varijabla>
  </DomainObject.Predmet.ProtuStrankaListFormated>
  <DomainObject.Predmet.ProtuStrankaListFormatedOIB>
    <izvorni_sadrzaj>
      <item>EKO POEN jednostavno društvo s ograničenom odgovornošću za proizvodnju i trgovinu, Slatina, OIB 97480102455</item>
    </izvorni_sadrzaj>
    <derivirana_varijabla naziv="DomainObject.Predmet.ProtuStrankaListFormatedOIB_1">
      <item>EKO POEN jednostavno društvo s ograničenom odgovornošću za proizvodnju i trgovinu, Slatina, OIB 97480102455</item>
    </derivirana_varijabla>
  </DomainObject.Predmet.ProtuStrankaListFormatedOIB>
  <DomainObject.Predmet.ProtuStrankaListFormatedWithAdress>
    <izvorni_sadrzaj>
      <item>EKO POEN jednostavno društvo s ograničenom odgovornošću za proizvodnju i trgovinu, Slatina, Kralja Zvonimira 39, 33520 Slatina</item>
    </izvorni_sadrzaj>
    <derivirana_varijabla naziv="DomainObject.Predmet.ProtuStrankaListFormatedWithAdress_1">
      <item>EKO POEN jednostavno društvo s ograničenom odgovornošću za proizvodnju i trgovinu, Slatina, Kralja Zvonimira 39, 33520 Slatina</item>
    </derivirana_varijabla>
  </DomainObject.Predmet.ProtuStrankaListFormatedWithAdress>
  <DomainObject.Predmet.ProtuStrankaListFormatedWithAdressOIB>
    <izvorni_sadrzaj>
      <item>EKO POEN jednostavno društvo s ograničenom odgovornošću za proizvodnju i trgovinu, Slatina, OIB 97480102455, Kralja Zvonimira 39, 33520 Slatina</item>
    </izvorni_sadrzaj>
    <derivirana_varijabla naziv="DomainObject.Predmet.ProtuStrankaListFormatedWithAdressOIB_1">
      <item>EKO POEN jednostavno društvo s ograničenom odgovornošću za proizvodnju i trgovinu, Slatina, OIB 97480102455, Kralja Zvonimira 39, 33520 Slatina</item>
    </derivirana_varijabla>
  </DomainObject.Predmet.ProtuStrankaListFormatedWithAdressOIB>
  <DomainObject.Predmet.ProtuStrankaListNazivFormated>
    <izvorni_sadrzaj>
      <item>EKO POEN jednostavno društvo s ograničenom odgovornošću za proizvodnju i trgovinu, Slatina</item>
    </izvorni_sadrzaj>
    <derivirana_varijabla naziv="DomainObject.Predmet.ProtuStrankaListNazivFormated_1">
      <item>EKO POEN jednostavno društvo s ograničenom odgovornošću za proizvodnju i trgovinu, Slatina</item>
    </derivirana_varijabla>
  </DomainObject.Predmet.ProtuStrankaListNazivFormated>
  <DomainObject.Predmet.ProtuStrankaListNazivFormatedOIB>
    <izvorni_sadrzaj>
      <item>EKO POEN jednostavno društvo s ograničenom odgovornošću za proizvodnju i trgovinu, Slatina, OIB 97480102455</item>
    </izvorni_sadrzaj>
    <derivirana_varijabla naziv="DomainObject.Predmet.ProtuStrankaListNazivFormatedOIB_1">
      <item>EKO POEN jednostavno društvo s ograničenom odgovornošću za proizvodnju i trgovinu, Slatina, OIB 97480102455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St-376/2015-3</izvorni_sadrzaj>
    <derivirana_varijabla naziv="DomainObject.PoslovniBrojDokumenta_1">St-376/2015-3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EKO POEN jednostavno društvo s ograničenom odgovornošću za proizvodnju i trgovinu, Slatina</izvorni_sadrzaj>
    <derivirana_varijabla naziv="DomainObject.Predmet.ProtustrankaIDrugi_1">EKO POEN jednostavno društvo s ograničenom odgovornošću za proizvodnju i trgovinu,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EKO POEN jednostavno društvo s ograničenom odgovornošću za proizvodnju i trgovinu, Slatina, OIB 97480102455, Kralja Zvonimira 39, 33520 Slatina</izvorni_sadrzaj>
    <derivirana_varijabla naziv="DomainObject.Predmet.ProtustrankaIDrugiAdressOIB_1">EKO POEN jednostavno društvo s ograničenom odgovornošću za proizvodnju i trgovinu, Slatina, OIB 97480102455, Kralja Zvonimira 39,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EKO POEN jednostavno društvo s ograničenom odgovornošću za proizvodnju i trgovinu, Slatina</item>
    </izvorni_sadrzaj>
    <derivirana_varijabla naziv="DomainObject.Predmet.SudioniciListNaziv_1">
      <item>FINA, RC ZAGREB, Podružnica Bjelovar</item>
      <item>EKO POEN jednostavno društvo s ograničenom odgovornošću za proizvodnju i trgovinu, Slatina</item>
    </derivirana_varijabla>
  </DomainObject.Predmet.SudioniciListNaziv>
  <DomainObject.Predmet.SudioniciListAdressOIB>
    <izvorni_sadrzaj>
      <item>FINA, RC ZAGREB, Podružnica Bjelovar, OIB 85821130368, F. Supila 4,43000 Bjelovar</item>
      <item>EKO POEN jednostavno društvo s ograničenom odgovornošću za proizvodnju i trgovinu, Slatina, OIB 97480102455, Kralja Zvonimira 39,33520 Slatina</item>
    </izvorni_sadrzaj>
    <derivirana_varijabla naziv="DomainObject.Predmet.SudioniciListAdressOIB_1">
      <item>FINA, RC ZAGREB, Podružnica Bjelovar, OIB 85821130368, F. Supila 4,43000 Bjelovar</item>
      <item>EKO POEN jednostavno društvo s ograničenom odgovornošću za proizvodnju i trgovinu, Slatina, OIB 97480102455, Kralja Zvonimira 39,33520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EF3B0B-E05D-4B20-95F9-C3F60CD533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622</properties:Words>
  <properties:Characters>3470</properties:Characters>
  <properties:Lines>87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2016-03-14T06:04:00Z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St-376/2015-3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