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5ab4" w14:paraId="4ff5ab4" w:rsidRDefault="00127FCC" w:rsidP="00AB7287" w:rsidR="00127FCC">
      <w:pPr>
        <w:jc w:val="both"/>
        <w15:collapsed w:val="false"/>
      </w:pPr>
      <w:bookmarkStart w:name="_GoBack" w:id="0"/>
      <w:bookmarkEnd w:id="0"/>
    </w:p>
    <w:p w:rsidRDefault="00127FCC" w:rsidP="00AB7287" w:rsidR="00127FCC">
      <w:pPr>
        <w:jc w:val="both"/>
      </w:pP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7FCC" w:rsidP="00AB7287" w:rsidR="00127FCC">
      <w:pPr>
        <w:jc w:val="both"/>
      </w:pPr>
      <w:r>
        <w:t xml:space="preserve"> </w:t>
      </w:r>
    </w:p>
    <w:p w:rsidRDefault="00127FCC" w:rsidP="00AB7287" w:rsidR="00127FCC">
      <w:pPr>
        <w:jc w:val="both"/>
      </w:pPr>
      <w:r>
        <w:t xml:space="preserve"> REPUBLIKA HRVATSKA</w:t>
      </w:r>
    </w:p>
    <w:p w:rsidRDefault="00127FCC" w:rsidP="00AB7287" w:rsidR="00127FCC">
      <w:pPr>
        <w:jc w:val="both"/>
      </w:pPr>
      <w:r>
        <w:t xml:space="preserve">   Trgovački sud u Zagrebu                                                                           </w:t>
      </w:r>
    </w:p>
    <w:p w:rsidRDefault="00127FCC" w:rsidP="00AB7287" w:rsidR="00127FCC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127FCC" w:rsidP="00AB7287" w:rsidR="00127FC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20E9">
        <w:t xml:space="preserve">         </w:t>
      </w:r>
      <w:r>
        <w:t>18. St-958/2019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  <w:r>
        <w:t xml:space="preserve">                                                                 R J E Š E N J E</w:t>
      </w:r>
    </w:p>
    <w:p w:rsidRDefault="00127FCC" w:rsidP="00AB7287" w:rsidR="00127FCC">
      <w:pPr>
        <w:jc w:val="both"/>
      </w:pPr>
    </w:p>
    <w:p w:rsidRDefault="00AB7287" w:rsidP="00AB7287" w:rsidR="00AB7287">
      <w:pPr>
        <w:jc w:val="both"/>
      </w:pPr>
    </w:p>
    <w:p w:rsidRDefault="00AB7287" w:rsidP="00AB7287" w:rsidR="00127FCC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 ANITA BURAZER j.d.o.o., OIB 23784601997, Zagreb, Avenija Dubrava 254, 30. travnja 2019.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>I. Nalaže se osobi ovlaštenoj za zastupanje dužnika</w:t>
      </w:r>
      <w:r w:rsidR="00AB7287" w:rsidRPr="00AB7287">
        <w:t xml:space="preserve"> Aniti </w:t>
      </w:r>
      <w:proofErr w:type="spellStart"/>
      <w:r w:rsidR="00AB7287" w:rsidRPr="00AB7287">
        <w:t>Burazer</w:t>
      </w:r>
      <w:proofErr w:type="spellEnd"/>
      <w:r w:rsidR="00AB7287" w:rsidRPr="00AB7287">
        <w:t xml:space="preserve">, Zagreb, Dubrava 254, OIB 82154820651, </w:t>
      </w:r>
      <w:r w:rsidR="00AB7287">
        <w:t xml:space="preserve"> u</w:t>
      </w:r>
      <w:r>
        <w:t xml:space="preserve"> roku od 8 dana od dostave ovog rješenja platiti predujam u iznosu 1.000,00 kn u korist Fonda za namirenje troškova stečajnog postupka na račun Trgovačkog suda u Zagrebu broj IBAN HR9223900011300000460, model 05, poziv na broj 2001-958-2019.</w:t>
      </w: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>Financijska agencija podnijela je ovom sudu prijedlog za otvaranje stečajnog postupka nad dužnikom sukladno odredbi čl. 110. st. 1. Stečajnog zakona („Narodne novine“ broj: 71/15. i 104/17.; dalje: SZ) jer je dužnik na dan 11. travnja 2019. u Očevidniku redoslijeda osnova za plaćanje imao evidentirane neizvršene osnove za plaćanje u neprekinutom razdoblju od 120 dana.</w:t>
      </w: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>Iz prijedloga od 15. travnja 2019. (list 1. spisa) i obavije</w:t>
      </w:r>
      <w:r w:rsidR="00AB7287">
        <w:t>sti Financijske agencije od 23.</w:t>
      </w:r>
      <w:r>
        <w:t xml:space="preserve"> travnja 2019. (list 14. spisa) u smislu odredbe čl. 112. st. 5. SZ-a proizlazi da dužnik na ime predujma za namirenje troškova stečajnog postupka nema zaplijenjenih sredstava.</w:t>
      </w: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127FCC" w:rsidP="00AB7287" w:rsidR="00127FCC">
      <w:pPr>
        <w:jc w:val="both"/>
      </w:pPr>
    </w:p>
    <w:p w:rsidRDefault="00127FCC" w:rsidP="00AB7287" w:rsidR="00127FCC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</w:t>
      </w:r>
      <w:r w:rsidR="00AB7287">
        <w:t>30. travnja</w:t>
      </w:r>
      <w:r>
        <w:t xml:space="preserve"> 2019.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127FCC" w:rsidP="00AB7287" w:rsidR="00127FC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</w:p>
    <w:p w:rsidRDefault="00127FCC" w:rsidP="00AB7287" w:rsidR="00127FCC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127FCC" w:rsidP="00AB7287" w:rsidR="00127FCC">
      <w:pPr>
        <w:jc w:val="both"/>
      </w:pPr>
    </w:p>
    <w:p w:rsidRDefault="00F32E0F" w:rsidP="00AB7287" w:rsidR="00127FCC">
      <w:pPr>
        <w:ind w:firstLine="708" w:left="5664"/>
        <w:jc w:val="both"/>
      </w:pPr>
      <w:r>
        <w:t xml:space="preserve">    </w:t>
      </w:r>
      <w:r w:rsidR="00127FCC">
        <w:t xml:space="preserve">Za točnost </w:t>
      </w:r>
      <w:proofErr w:type="spellStart"/>
      <w:r w:rsidR="00127FCC">
        <w:t>otpravka</w:t>
      </w:r>
      <w:proofErr w:type="spellEnd"/>
      <w:r w:rsidR="00127FCC">
        <w:t>:</w:t>
      </w:r>
    </w:p>
    <w:p w:rsidRDefault="00F32E0F" w:rsidP="00AB7287" w:rsidR="00127FCC">
      <w:pPr>
        <w:ind w:firstLine="708" w:left="5664"/>
        <w:jc w:val="both"/>
      </w:pPr>
      <w:r>
        <w:t xml:space="preserve">        </w:t>
      </w:r>
      <w:r w:rsidR="00127FCC">
        <w:t>Katarina Franjić</w:t>
      </w:r>
    </w:p>
    <w:p w:rsidRDefault="00AB7287" w:rsidP="00AB7287" w:rsidR="00127FC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8861BA" w:rsidP="00AB7287" w:rsidR="008861BA">
      <w:pPr>
        <w:jc w:val="both"/>
      </w:pPr>
    </w:p>
    <w:sectPr w:rsidR="008861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5702"/>
    <w:rsid w:val="00127FCC"/>
    <w:rsid w:val="001420E9"/>
    <w:rsid w:val="00356BBE"/>
    <w:rsid w:val="008861BA"/>
    <w:rsid w:val="00A55702"/>
    <w:rsid w:val="00AB7287"/>
    <w:rsid w:val="00E5524E"/>
    <w:rsid w:val="00EE2AE6"/>
    <w:rsid w:val="00F3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2E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E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2E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E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St-958/2019</izvorni_sadrzaj>
    <derivirana_varijabla naziv="DomainObject.Predmet.OznakaBroj_1">St-958/2019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BURAZER jednostavno društvo s ograničenom odgovornošću za usluge i trgovinu zastupanog po punomoćniku Anita Burazer</izvorni_sadrzaj>
    <derivirana_varijabla naziv="DomainObject.Predmet.ProtustrankaFormated_1">  ANITA BURAZER jednostavno društvo s ograničenom odgovornošću za usluge i trgovinu zastupanog po punomoćniku Anita Burazer</derivirana_varijabla>
  </DomainObject.Predmet.ProtustrankaFormated>
  <DomainObject.Predmet.ProtustrankaFormatedOIB>
    <izvorni_sadrzaj>  ANITA BURAZER jednostavno društvo s ograničenom odgovornošću za usluge i trgovinu, OIB 23784601997 zastupanog po punomoćniku Anita Burazer</izvorni_sadrzaj>
    <derivirana_varijabla naziv="DomainObject.Predmet.ProtustrankaFormatedOIB_1">  ANITA BURAZER jednostavno društvo s ograničenom odgovornošću za usluge i trgovinu, OIB 23784601997 zastupanog po punomoćniku Anita Burazer</derivirana_varijabla>
  </DomainObject.Predmet.ProtustrankaFormatedOIB>
  <DomainObject.Predmet.ProtustrankaFormatedWithAdress>
    <izvorni_sadrzaj> ANITA BURAZER jednostavno društvo s ograničenom odgovornošću za usluge i trgovinu, Avenija Dubrava 254, 10000 Zagreb zastupanog po punomoćniku Anita Burazer</izvorni_sadrzaj>
    <derivirana_varijabla naziv="DomainObject.Predmet.ProtustrankaFormatedWithAdress_1"> ANITA BURAZER jednostavno društvo s ograničenom odgovornošću za usluge i trgovinu, Avenija Dubrava 254, 10000 Zagreb zastupanog po punomoćniku Anita Burazer</derivirana_varijabla>
  </DomainObject.Predmet.ProtustrankaFormatedWithAdress>
  <DomainObject.Predmet.ProtustrankaFormatedWithAdressOIB>
    <izvorni_sadrzaj> ANITA BURAZER jednostavno društvo s ograničenom odgovornošću za usluge i trgovinu, OIB 23784601997, Avenija Dubrava 254, 10000 Zagreb zastupanog po punomoćniku Anita Burazer</izvorni_sadrzaj>
    <derivirana_varijabla naziv="DomainObject.Predmet.ProtustrankaFormatedWithAdressOIB_1"> ANITA BURAZER jednostavno društvo s ograničenom odgovornošću za usluge i trgovinu, OIB 23784601997, Avenija Dubrava 254, 10000 Zagreb zastupanog po punomoćniku Anita Burazer</derivirana_varijabla>
  </DomainObject.Predmet.ProtustrankaFormatedWithAdressOIB>
  <DomainObject.Predmet.ProtustrankaWithAdress>
    <izvorni_sadrzaj>ANITA BURAZER jednostavno društvo s ograničenom odgovornošću za usluge i trgovinu Avenija Dubrava 254, 10000 Zagreb</izvorni_sadrzaj>
    <derivirana_varijabla naziv="DomainObject.Predmet.ProtustrankaWithAdress_1">ANITA BURAZER jednostavno društvo s ograničenom odgovornošću za usluge i trgovinu Avenija Dubrava 254, 10000 Zagreb</derivirana_varijabla>
  </DomainObject.Predmet.ProtustrankaWithAdress>
  <DomainObject.Predmet.ProtustrankaWithAdressOIB>
    <izvorni_sadrzaj>ANITA BURAZER jednostavno društvo s ograničenom odgovornošću za usluge i trgovinu, OIB 23784601997, Avenija Dubrava 254, 10000 Zagreb</izvorni_sadrzaj>
    <derivirana_varijabla naziv="DomainObject.Predmet.ProtustrankaWithAdressOIB_1">ANITA BURAZER jednostavno društvo s ograničenom odgovornošću za usluge i trgovinu, OIB 23784601997, Avenija Dubrava 254, 10000 Zagreb</derivirana_varijabla>
  </DomainObject.Predmet.ProtustrankaWithAdressOIB>
  <DomainObject.Predmet.ProtustrankaNazivFormated>
    <izvorni_sadrzaj>ANITA BURAZER jednostavno društvo s ograničenom odgovornošću za usluge i trgovinu</izvorni_sadrzaj>
    <derivirana_varijabla naziv="DomainObject.Predmet.ProtustrankaNazivFormated_1">ANITA BURAZER jednostavno društvo s ograničenom odgovornošću za usluge i trgovinu</derivirana_varijabla>
  </DomainObject.Predmet.ProtustrankaNazivFormated>
  <DomainObject.Predmet.ProtustrankaNazivFormatedOIB>
    <izvorni_sadrzaj>ANITA BURAZER jednostavno društvo s ograničenom odgovornošću za usluge i trgovinu, OIB 23784601997</izvorni_sadrzaj>
    <derivirana_varijabla naziv="DomainObject.Predmet.ProtustrankaNazivFormatedOIB_1">ANITA BURAZER jednostavno društvo s ograničenom odgovornošću za usluge i trgovinu, OIB 23784601997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ANITA BURAZER jednostavno društvo s ograničenom odgovornošću za usluge i trgovinu zastupanog po punomoćniku Anita Burazer</item>
    </izvorni_sadrzaj>
    <derivirana_varijabla naziv="DomainObject.Predmet.ProtuStrankaListFormated_1">
      <item>ANITA BURAZER jednostavno društvo s ograničenom odgovornošću za usluge i trgovinu zastupanog po punomoćniku Anita Burazer</item>
    </derivirana_varijabla>
  </DomainObject.Predmet.ProtuStrankaListFormated>
  <DomainObject.Predmet.ProtuStrankaListFormatedOIB>
    <izvorni_sadrzaj>
      <item>ANITA BURAZER jednostavno društvo s ograničenom odgovornošću za usluge i trgovinu, OIB 23784601997 zastupanog po punomoćniku Anita Burazer</item>
    </izvorni_sadrzaj>
    <derivirana_varijabla naziv="DomainObject.Predmet.ProtuStrankaListFormatedOIB_1">
      <item>ANITA BURAZER jednostavno društvo s ograničenom odgovornošću za usluge i trgovinu, OIB 23784601997 zastupanog po punomoćniku Anita Burazer</item>
    </derivirana_varijabla>
  </DomainObject.Predmet.ProtuStrankaListFormatedOIB>
  <DomainObject.Predmet.ProtuStrankaListFormatedWithAdress>
    <izvorni_sadrzaj>
      <item>ANITA BURAZER jednostavno društvo s ograničenom odgovornošću za usluge i trgovinu, Avenija Dubrava 254, 10000 Zagreb zastupanog po punomoćniku Anita Burazer</item>
    </izvorni_sadrzaj>
    <derivirana_varijabla naziv="DomainObject.Predmet.ProtuStrankaListFormatedWithAdress_1">
      <item>ANITA BURAZER jednostavno društvo s ograničenom odgovornošću za usluge i trgovinu, Avenija Dubrava 254, 10000 Zagreb zastupanog po punomoćniku Anita Burazer</item>
    </derivirana_varijabla>
  </DomainObject.Predmet.ProtuStrankaListFormatedWithAdress>
  <DomainObject.Predmet.ProtuStrankaListFormatedWithAdressOIB>
    <izvorni_sadrzaj>
      <item>ANITA BURAZER jednostavno društvo s ograničenom odgovornošću za usluge i trgovinu, OIB 23784601997, Avenija Dubrava 254, 10000 Zagreb zastupanog po punomoćniku Anita Burazer</item>
    </izvorni_sadrzaj>
    <derivirana_varijabla naziv="DomainObject.Predmet.ProtuStrankaListFormatedWithAdressOIB_1">
      <item>ANITA BURAZER jednostavno društvo s ograničenom odgovornošću za usluge i trgovinu, OIB 23784601997, Avenija Dubrava 254, 10000 Zagreb zastupanog po punomoćniku Anita Burazer</item>
    </derivirana_varijabla>
  </DomainObject.Predmet.ProtuStrankaListFormatedWithAdressOIB>
  <DomainObject.Predmet.ProtuStrankaListNazivFormated>
    <izvorni_sadrzaj>
      <item>ANITA BURAZER jednostavno društvo s ograničenom odgovornošću za usluge i trgovinu</item>
    </izvorni_sadrzaj>
    <derivirana_varijabla naziv="DomainObject.Predmet.ProtuStrankaListNazivFormated_1">
      <item>ANITA BURAZER jednostavno društvo s ograničenom odgovornošću za usluge i trgovinu</item>
    </derivirana_varijabla>
  </DomainObject.Predmet.ProtuStrankaListNazivFormated>
  <DomainObject.Predmet.ProtuStrankaListNazivFormatedOIB>
    <izvorni_sadrzaj>
      <item>ANITA BURAZER jednostavno društvo s ograničenom odgovornošću za usluge i trgovinu, OIB 23784601997</item>
    </izvorni_sadrzaj>
    <derivirana_varijabla naziv="DomainObject.Predmet.ProtuStrankaListNazivFormatedOIB_1">
      <item>ANITA BURAZER jednostavno društvo s ograničenom odgovornošću za usluge i trgovinu, OIB 23784601997</item>
    </derivirana_varijabla>
  </DomainObject.Predmet.ProtuStrankaListNazivFormatedOIB>
  <DomainObject.Predmet.OstaliListFormated>
    <izvorni_sadrzaj>
      <item>Erste &amp; Steiermarkische bank d.d.</item>
      <item>Anita Burazer punomoćnik sudionika u postupku ANITA BURAZER jednostavno društvo s ograničenom odgovornošću za usluge i trgovinu</item>
    </izvorni_sadrzaj>
    <derivirana_varijabla naziv="DomainObject.Predmet.OstaliListFormated_1">
      <item>Erste &amp; Steiermarkische bank d.d.</item>
      <item>Anita Burazer punomoćnik sudionika u postupku ANITA BURAZER jednostavno društvo s ograničenom odgovornošću za usluge i trgovinu</item>
    </derivirana_varijabla>
  </DomainObject.Predmet.OstaliListFormated>
  <DomainObject.Predmet.OstaliListFormatedOIB>
    <izvorni_sadrzaj>
      <item>Erste &amp; Steiermarkische bank d.d.</item>
      <item>Anita Burazer punomoćnik sudionika u postupku ANITA BURAZER jednostavno društvo s ograničenom odgovornošću za usluge i trgovinu</item>
    </izvorni_sadrzaj>
    <derivirana_varijabla naziv="DomainObject.Predmet.OstaliListFormatedOIB_1">
      <item>Erste &amp; Steiermarkische bank d.d.</item>
      <item>Anita Burazer punomoćnik sudionika u postupku ANITA BURAZER jednostavno društvo s ograničenom odgovornošću za usluge i trgovinu</item>
    </derivirana_varijabla>
  </DomainObject.Predmet.OstaliListFormatedOIB>
  <DomainObject.Predmet.OstaliListFormatedWithAdress>
    <izvorni_sadrzaj>
      <item>Erste &amp; Steiermarkische bank d.d., Jadranski Trg 3/a, 51000 Rijeka</item>
      <item>Anita Burazer, Dubrava 254, 10000 Zagreb punomoćnik sudionika u postupku ANITA BURAZER jednostavno društvo s ograničenom odgovornošću za usluge i trgovinu</item>
    </izvorni_sadrzaj>
    <derivirana_varijabla naziv="DomainObject.Predmet.OstaliListFormatedWithAdress_1">
      <item>Erste &amp; Steiermarkische bank d.d., Jadranski Trg 3/a, 51000 Rijeka</item>
      <item>Anita Burazer, Dubrava 254, 10000 Zagreb punomoćnik sudionika u postupku ANITA BURAZER jednostavno društvo s ograničenom odgovornošću za usluge i trgovinu</item>
    </derivirana_varijabla>
  </DomainObject.Predmet.OstaliListFormatedWithAdress>
  <DomainObject.Predmet.OstaliListFormatedWithAdressOIB>
    <izvorni_sadrzaj>
      <item>Erste &amp; Steiermarkische bank d.d., Jadranski Trg 3/a, 51000 Rijeka</item>
      <item>Anita Burazer, Dubrava 254, 10000 Zagreb punomoćnik sudionika u postupku ANITA BURAZER jednostavno društvo s ograničenom odgovornošću za usluge i trgovinu</item>
    </izvorni_sadrzaj>
    <derivirana_varijabla naziv="DomainObject.Predmet.OstaliListFormatedWithAdressOIB_1">
      <item>Erste &amp; Steiermarkische bank d.d., Jadranski Trg 3/a, 51000 Rijeka</item>
      <item>Anita Burazer, Dubrava 254, 10000 Zagreb punomoćnik sudionika u postupku ANITA BURAZER jednostavno društvo s ograničenom odgovornošću za usluge i trgovinu</item>
    </derivirana_varijabla>
  </DomainObject.Predmet.OstaliListFormatedWithAdressOIB>
  <DomainObject.Predmet.OstaliListNazivFormated>
    <izvorni_sadrzaj>
      <item>Erste &amp; Steiermarkische bank d.d.</item>
      <item>Anita Burazer</item>
    </izvorni_sadrzaj>
    <derivirana_varijabla naziv="DomainObject.Predmet.OstaliListNazivFormated_1">
      <item>Erste &amp; Steiermarkische bank d.d.</item>
      <item>Anita Burazer</item>
    </derivirana_varijabla>
  </DomainObject.Predmet.OstaliListNazivFormated>
  <DomainObject.Predmet.OstaliListNazivFormatedOIB>
    <izvorni_sadrzaj>
      <item>Erste &amp; Steiermarkische bank d.d.</item>
      <item>Anita Burazer</item>
    </izvorni_sadrzaj>
    <derivirana_varijabla naziv="DomainObject.Predmet.OstaliListNazivFormatedOIB_1">
      <item>Erste &amp; Steiermarkische bank d.d.</item>
      <item>Anita Burazer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ANITA BURAZER jednostavno društvo s ograničenom odgovornošću za usluge i trgovinu</izvorni_sadrzaj>
    <derivirana_varijabla naziv="DomainObject.Predmet.ProtustrankaIDrugi_1">ANITA BURAZER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ANITA BURAZER jednostavno društvo s ograničenom odgovornošću za usluge i trgovinu, OIB 23784601997, Avenija Dubrava 254, 10000 Zagreb</izvorni_sadrzaj>
    <derivirana_varijabla naziv="DomainObject.Predmet.ProtustrankaIDrugiAdressOIB_1">ANITA BURAZER jednostavno društvo s ograničenom odgovornošću za usluge i trgovinu, OIB 23784601997, Avenija Dubrava 254,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BURAZER jednostavno društvo s ograničenom odgovornošću za usluge i trgovinu</item>
      <item>FINANCIJSKA AGENCIJA, RC Zagreb</item>
      <item>Erste &amp; Steiermarkische bank d.d.</item>
      <item>Anita Burazer</item>
    </izvorni_sadrzaj>
    <derivirana_varijabla naziv="DomainObject.Predmet.SudioniciListNaziv_1">
      <item>ANITA BURAZER jednostavno društvo s ograničenom odgovornošću za usluge i trgovinu</item>
      <item>FINANCIJSKA AGENCIJA, RC Zagreb</item>
      <item>Erste &amp; Steiermarkische bank d.d.</item>
      <item>Anita Burazer</item>
    </derivirana_varijabla>
  </DomainObject.Predmet.SudioniciListNaziv>
  <DomainObject.Predmet.SudioniciListAdressOIB>
    <izvorni_sadrzaj>
      <item>ANITA BURAZER jednostavno društvo s ograničenom odgovornošću za usluge i trgovinu, OIB 23784601997, Avenija Dubrava 254,10000 Zagreb</item>
      <item>FINANCIJSKA AGENCIJA, RC Zagreb, OIB 85821130368, Trg svibanjskih žrtava 1995. 1,10000 Zagreb</item>
      <item>Erste &amp; Steiermarkische bank d.d., Jadranski Trg 3/a,51000 Rijeka</item>
      <item>Anita Burazer, Dubrava 254,10000 Zagreb</item>
    </izvorni_sadrzaj>
    <derivirana_varijabla naziv="DomainObject.Predmet.SudioniciListAdressOIB_1">
      <item>ANITA BURAZER jednostavno društvo s ograničenom odgovornošću za usluge i trgovinu, OIB 23784601997, Avenija Dubrava 254,10000 Zagreb</item>
      <item>FINANCIJSKA AGENCIJA, RC Zagreb, OIB 85821130368, Trg svibanjskih žrtava 1995. 1,10000 Zagreb</item>
      <item>Erste &amp; Steiermarkische bank d.d., Jadranski Trg 3/a,51000 Rijeka</item>
      <item>Anita Burazer, Dubrava 254,10000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23784601997</item>
      <item>, OIB 85821130368</item>
      <item>, OIB null</item>
      <item>, OIB null</item>
    </izvorni_sadrzaj>
    <derivirana_varijabla naziv="DomainObject.Predmet.SudioniciListNazivOIB_1">
      <item>, OIB 23784601997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St-958/2019-5</izvorni_sadrzaj>
    <derivirana_varijabla naziv="DomainObject.PredzadnjaOdlukaIzPredmeta.Oznaka_1">St-958/2019-5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551</properties:Words>
  <properties:Characters>2843</properties:Characters>
  <properties:Lines>81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2019-04-30T10:49:00Z</dcterms:created>
  <dc:creator>Danijela Uzelac</dc:creator>
  <dc:description/>
  <cp:keywords/>
  <cp:lastModifiedBy>Katarina Franjić</cp:lastModifiedBy>
  <dcterms:modified xmlns:xsi="http://www.w3.org/2001/XMLSchema-instance" xsi:type="dcterms:W3CDTF">2019-05-02T05:57:00Z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(st-958-19 rješenje predujam 1000 kn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