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6FF49" w14:paraId="28388606" w:rsidRDefault="00A41365" w:rsidP="00A41365" w:rsidR="00A4136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B7A4C14" w:rsidRDefault="00A41365" w:rsidP="00A41365" w:rsidR="00A4136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DC56213" w:rsidRDefault="00A41365" w:rsidP="00A41365" w:rsidR="00A4136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8503F54" w:rsidRDefault="00A41365" w:rsidP="00A41365" w:rsidR="00A4136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99A5DD9" w:rsidRDefault="00A41365" w:rsidP="00A41365" w:rsidR="00A41365">
      <w:pPr>
        <w:tabs>
          <w:tab w:pos="709" w:val="left"/>
        </w:tabs>
        <w:jc w:val="right"/>
      </w:pPr>
      <w:r>
        <w:t xml:space="preserve">42. St-4812/2015         </w:t>
      </w:r>
    </w:p>
    <w:p w14:textId="77777777" w14:paraId="520F09A0" w:rsidRDefault="00A41365" w:rsidP="00A41365" w:rsidR="00A41365">
      <w:pPr>
        <w:tabs>
          <w:tab w:pos="709" w:val="left"/>
        </w:tabs>
        <w:jc w:val="right"/>
      </w:pPr>
    </w:p>
    <w:p w14:textId="77777777" w14:paraId="25F11705" w:rsidRDefault="00A41365" w:rsidP="00A41365" w:rsidR="00A41365">
      <w:pPr>
        <w:tabs>
          <w:tab w:pos="709" w:val="left"/>
        </w:tabs>
        <w:jc w:val="center"/>
      </w:pPr>
      <w:r>
        <w:t>R E P U B L I K A   H R V A T S K A</w:t>
      </w:r>
    </w:p>
    <w:p w14:textId="77777777" w14:paraId="2D0CD0C4" w:rsidRDefault="00A41365" w:rsidP="00A41365" w:rsidR="00A41365">
      <w:pPr>
        <w:tabs>
          <w:tab w:pos="709" w:val="left"/>
        </w:tabs>
        <w:jc w:val="center"/>
      </w:pPr>
    </w:p>
    <w:p w14:textId="77777777" w14:paraId="5FB1C0A6" w:rsidRDefault="00A41365" w:rsidP="00A41365" w:rsidR="00A41365">
      <w:pPr>
        <w:tabs>
          <w:tab w:pos="709" w:val="left"/>
        </w:tabs>
        <w:jc w:val="center"/>
      </w:pPr>
      <w:r>
        <w:t>R J E Š E N J E</w:t>
      </w:r>
    </w:p>
    <w:p w14:textId="77777777" w14:paraId="41388B27" w:rsidRDefault="00A41365" w:rsidP="00A41365" w:rsidR="00A41365">
      <w:pPr>
        <w:tabs>
          <w:tab w:pos="709" w:val="left"/>
        </w:tabs>
        <w:jc w:val="both"/>
      </w:pPr>
    </w:p>
    <w:p w14:textId="77777777" w14:paraId="313F31C2" w:rsidRDefault="00A41365" w:rsidP="00A41365" w:rsidR="00A4136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TEHNOKONSTRUKT ADRIA d.o.o., Zagreb, Horvaćanska 31, OIB 38021529500, dana 10. svibnja 2016.g.  </w:t>
      </w:r>
    </w:p>
    <w:p w14:textId="77777777" w14:paraId="6064AA1A" w:rsidRDefault="00A41365" w:rsidP="00A41365" w:rsidR="00A41365">
      <w:pPr>
        <w:tabs>
          <w:tab w:pos="709" w:val="left"/>
        </w:tabs>
        <w:jc w:val="both"/>
      </w:pPr>
    </w:p>
    <w:p w14:textId="77777777" w14:paraId="10DEA45B" w:rsidRDefault="00A41365" w:rsidP="00A41365" w:rsidR="00A41365">
      <w:pPr>
        <w:tabs>
          <w:tab w:pos="709" w:val="left"/>
        </w:tabs>
        <w:jc w:val="both"/>
      </w:pPr>
    </w:p>
    <w:p w14:textId="77777777" w14:paraId="4853E2AB" w:rsidRDefault="00A41365" w:rsidP="00A41365" w:rsidR="00A41365">
      <w:pPr>
        <w:tabs>
          <w:tab w:pos="709" w:val="left"/>
        </w:tabs>
        <w:jc w:val="center"/>
      </w:pPr>
      <w:r>
        <w:t>r i j e š i o   j e</w:t>
      </w:r>
    </w:p>
    <w:p w14:textId="77777777" w14:paraId="552B8905" w:rsidRDefault="00A41365" w:rsidP="00A41365" w:rsidR="00A41365">
      <w:pPr>
        <w:tabs>
          <w:tab w:pos="709" w:val="left"/>
        </w:tabs>
        <w:jc w:val="both"/>
      </w:pPr>
    </w:p>
    <w:p w14:textId="77777777" w14:paraId="023468ED" w:rsidRDefault="00A41365" w:rsidP="00A41365" w:rsidR="00A41365">
      <w:pPr>
        <w:ind w:firstLine="708"/>
        <w:jc w:val="both"/>
      </w:pPr>
      <w:r>
        <w:t>I   Otvara se stečajni postupak nad dužnikom TEHNOKONSTRUKT ADRIA d.o.o., Zagreb, Horvaćanska 31, OIB 38021529500.</w:t>
      </w:r>
    </w:p>
    <w:p w14:textId="77777777" w14:paraId="2FA9F2FD" w:rsidRDefault="00A41365" w:rsidP="00A41365" w:rsidR="00A41365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25DB91CE" w:rsidRDefault="00A41365" w:rsidP="00A41365" w:rsidR="00A41365">
      <w:pPr>
        <w:ind w:firstLine="708"/>
        <w:jc w:val="both"/>
      </w:pPr>
    </w:p>
    <w:p w14:textId="77777777" w14:paraId="737557A9" w:rsidRDefault="00A41365" w:rsidP="00A41365" w:rsidR="00A4136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Dušanka Ivančević, Zagreb, B. Bernardija 1, OIB: 59003296761.               </w:t>
      </w:r>
    </w:p>
    <w:p w14:textId="77777777" w14:paraId="77B0E7B3" w:rsidRDefault="00A41365" w:rsidP="00A41365" w:rsidR="00A41365">
      <w:pPr>
        <w:ind w:firstLine="708"/>
        <w:jc w:val="both"/>
      </w:pPr>
    </w:p>
    <w:p w14:textId="77777777" w14:paraId="58B5C13A" w:rsidRDefault="00A41365" w:rsidP="00A41365" w:rsidR="00A41365">
      <w:pPr>
        <w:ind w:firstLine="708"/>
        <w:jc w:val="both"/>
      </w:pPr>
      <w:r>
        <w:t>III  Zaključuje se stečajni postupak nad dužnikom TEHNOKONSTRUKT ADRIA d.o.o., Zagreb, Horvaćanska 31, OIB 38021529500.</w:t>
      </w:r>
    </w:p>
    <w:p w14:textId="77777777" w14:paraId="4FC2AA02" w:rsidRDefault="00A41365" w:rsidP="00A41365" w:rsidR="00A41365">
      <w:pPr>
        <w:ind w:firstLine="708"/>
        <w:jc w:val="both"/>
      </w:pPr>
    </w:p>
    <w:p w14:textId="77777777" w14:paraId="7A00E3B1" w:rsidRDefault="00A41365" w:rsidP="00A41365" w:rsidR="00A4136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F2BFCC2" w:rsidRDefault="00A41365" w:rsidP="00A41365" w:rsidR="00A41365">
      <w:pPr>
        <w:ind w:firstLine="708"/>
        <w:jc w:val="both"/>
      </w:pPr>
    </w:p>
    <w:p w14:textId="77777777" w14:paraId="258C50E8" w:rsidRDefault="00A41365" w:rsidP="00A41365" w:rsidR="00A41365">
      <w:pPr>
        <w:ind w:firstLine="708"/>
        <w:jc w:val="both"/>
      </w:pPr>
    </w:p>
    <w:p w14:textId="77777777" w14:paraId="13089120" w:rsidRDefault="00A41365" w:rsidP="00A41365" w:rsidR="00A41365">
      <w:pPr>
        <w:jc w:val="center"/>
      </w:pPr>
      <w:r>
        <w:t>Obrazloženje</w:t>
      </w:r>
    </w:p>
    <w:p w14:textId="77777777" w14:paraId="4AB43EFB" w:rsidRDefault="00A41365" w:rsidP="00A41365" w:rsidR="00A41365">
      <w:pPr>
        <w:jc w:val="center"/>
      </w:pPr>
    </w:p>
    <w:p w14:textId="77777777" w14:paraId="7FE11286" w:rsidRDefault="00A41365" w:rsidP="00A41365" w:rsidR="00A4136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8909BBB" w:rsidRDefault="00A41365" w:rsidP="00A41365" w:rsidR="00A4136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EB35B47" w:rsidRDefault="00A41365" w:rsidP="00A41365" w:rsidR="00A41365">
      <w:pPr>
        <w:ind w:firstLine="708"/>
        <w:jc w:val="both"/>
      </w:pPr>
      <w:r>
        <w:t>Po zaključku nije postupljeno.</w:t>
      </w:r>
    </w:p>
    <w:p w14:textId="77777777" w14:paraId="21C1A6DC" w:rsidRDefault="00A41365" w:rsidP="00A41365" w:rsidR="00A41365">
      <w:pPr>
        <w:ind w:firstLine="708"/>
        <w:jc w:val="both"/>
      </w:pPr>
    </w:p>
    <w:p w14:textId="77777777" w14:paraId="1D2B0743" w:rsidRDefault="00A41365" w:rsidP="00A41365" w:rsidR="00A413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6C257CE" w:rsidRDefault="00A41365" w:rsidP="00A41365" w:rsidR="00A413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8AF31BC" w:rsidRDefault="00A41365" w:rsidP="00A41365" w:rsidR="00A413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413C01B" w:rsidRDefault="00A41365" w:rsidP="00A41365" w:rsidR="00A413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4BD983C" w:rsidRDefault="00A41365" w:rsidP="00A41365" w:rsidR="00A413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8861A21" w:rsidRDefault="00A41365" w:rsidP="00A41365" w:rsidR="00A4136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BA51FDB" w:rsidRDefault="00A41365" w:rsidP="00A41365" w:rsidR="00A4136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8C3F36B" w:rsidRDefault="00A41365" w:rsidP="00A41365" w:rsidR="00A4136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05E2810" w:rsidRDefault="00A41365" w:rsidP="00A41365" w:rsidR="00A4136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90D57B2" w:rsidTr="00A41365" w:rsidR="00A41365">
        <w:tc>
          <w:tcPr>
            <w:tcW w:type="dxa" w:w="2346"/>
          </w:tcPr>
          <w:p w14:textId="77777777" w14:paraId="5733BFA2" w:rsidRDefault="00A41365" w:rsidR="00A41365">
            <w:pPr>
              <w:tabs>
                <w:tab w:pos="709" w:val="left"/>
              </w:tabs>
              <w:jc w:val="right"/>
            </w:pPr>
            <w:r>
              <w:t xml:space="preserve">42. St-4812/2015      </w:t>
            </w:r>
          </w:p>
          <w:p w14:textId="77777777" w14:paraId="774B912D" w:rsidRDefault="00A41365" w:rsidR="00A4136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FEA142A" w:rsidRDefault="00A41365" w:rsidP="00A41365" w:rsidR="00A41365">
      <w:pPr>
        <w:jc w:val="both"/>
      </w:pPr>
    </w:p>
    <w:p w14:textId="77777777" w14:paraId="52147A8E" w:rsidRDefault="00A41365" w:rsidP="00A41365" w:rsidR="00A4136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6AE779E" w:rsidRDefault="00A41365" w:rsidP="00A41365" w:rsidR="00A4136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E2FE708" w:rsidRDefault="00A41365" w:rsidP="00A41365" w:rsidR="00A4136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EBED056" w:rsidRDefault="00A41365" w:rsidP="00A41365" w:rsidR="00A41365">
      <w:pPr>
        <w:jc w:val="both"/>
      </w:pPr>
      <w:r>
        <w:tab/>
        <w:t>Izbor stečajnog upravitelja odabran je primjenom odredbe čl. 432 SZ.</w:t>
      </w:r>
    </w:p>
    <w:p w14:textId="77777777" w14:paraId="694B3015" w:rsidRDefault="00A41365" w:rsidP="00A41365" w:rsidR="00A41365">
      <w:pPr>
        <w:jc w:val="both"/>
      </w:pPr>
      <w:r>
        <w:tab/>
      </w:r>
    </w:p>
    <w:p w14:textId="77777777" w14:paraId="0480825B" w:rsidRDefault="00A41365" w:rsidP="00A41365" w:rsidR="00A41365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51157FAD" w:rsidRDefault="00A41365" w:rsidP="00A41365" w:rsidR="00A41365">
      <w:pPr>
        <w:tabs>
          <w:tab w:pos="709" w:val="left"/>
        </w:tabs>
      </w:pPr>
    </w:p>
    <w:p w14:textId="77777777" w14:paraId="40CFE68A" w:rsidRDefault="00A41365" w:rsidP="00A41365" w:rsidR="00A4136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2CC1C0C" w:rsidRDefault="00A41365" w:rsidP="00A41365" w:rsidR="00A41365">
      <w:pPr>
        <w:tabs>
          <w:tab w:pos="709" w:val="left"/>
        </w:tabs>
      </w:pPr>
    </w:p>
    <w:p w14:textId="77777777" w14:paraId="6B5C98A7" w:rsidRDefault="00A41365" w:rsidP="00A41365" w:rsidR="00A4136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A592386" w:rsidRDefault="00A41365" w:rsidP="00A41365" w:rsidR="00A41365">
      <w:pPr>
        <w:tabs>
          <w:tab w:pos="709" w:val="left"/>
        </w:tabs>
      </w:pPr>
    </w:p>
    <w:p w14:textId="77777777" w14:paraId="28B4A8D1" w:rsidRDefault="00A41365" w:rsidP="00A41365" w:rsidR="00A4136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5BD2B4D" w:rsidRDefault="00A41365" w:rsidP="00A41365" w:rsidR="00A4136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532E67D" w:rsidRDefault="00A41365" w:rsidP="00A41365" w:rsidR="00A4136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CC1281E" w:rsidRDefault="00A41365" w:rsidP="00A41365" w:rsidR="00A4136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92CF785" w:rsidRDefault="00A41365" w:rsidP="00A41365" w:rsidR="00A4136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D205D17" w:rsidRDefault="00A41365" w:rsidP="00A41365" w:rsidR="00A4136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DA028E7" w:rsidRDefault="00A41365" w:rsidP="00A41365" w:rsidR="00A4136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44DEED3" w:rsidRDefault="00A41365" w:rsidP="00A41365" w:rsidR="00A41365">
      <w:pPr>
        <w:tabs>
          <w:tab w:pos="709" w:val="left"/>
        </w:tabs>
      </w:pPr>
    </w:p>
    <w:p w14:textId="77777777" w14:paraId="4CCFE460" w:rsidRDefault="00A41365" w:rsidP="00A41365" w:rsidR="00A41365">
      <w:pPr>
        <w:tabs>
          <w:tab w:pos="709" w:val="left"/>
        </w:tabs>
      </w:pPr>
    </w:p>
    <w:p w14:textId="08313805" w14:paraId="0831380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136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1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136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4136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136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4136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13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36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1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4136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4136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4136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4136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413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36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4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St-4812/2015</izvorni_sadrzaj>
    <derivirana_varijabla naziv="DomainObject.Predmet.OznakaBroj_1">St-4812/2015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TEHNOKONSTRUKT ADRIA d.o.o.</izvorni_sadrzaj>
    <derivirana_varijabla naziv="DomainObject.Predmet.ProtustrankaFormated_1">  TEHNOKONSTRUKT ADRIA d.o.o.</derivirana_varijabla>
  </DomainObject.Predmet.ProtustrankaFormated>
  <DomainObject.Predmet.ProtustrankaFormatedOIB>
    <izvorni_sadrzaj>  TEHNOKONSTRUKT ADRIA d.o.o., OIB 38021529500</izvorni_sadrzaj>
    <derivirana_varijabla naziv="DomainObject.Predmet.ProtustrankaFormatedOIB_1">  TEHNOKONSTRUKT ADRIA d.o.o., OIB 38021529500</derivirana_varijabla>
  </DomainObject.Predmet.ProtustrankaFormatedOIB>
  <DomainObject.Predmet.ProtustrankaFormatedWithAdress>
    <izvorni_sadrzaj> TEHNOKONSTRUKT ADRIA d.o.o., Horvaćanska 31, 10000 Zagreb</izvorni_sadrzaj>
    <derivirana_varijabla naziv="DomainObject.Predmet.ProtustrankaFormatedWithAdress_1"> TEHNOKONSTRUKT ADRIA d.o.o., Horvaćanska 31, 10000 Zagreb</derivirana_varijabla>
  </DomainObject.Predmet.ProtustrankaFormatedWithAdress>
  <DomainObject.Predmet.ProtustrankaFormatedWithAdressOIB>
    <izvorni_sadrzaj> TEHNOKONSTRUKT ADRIA d.o.o., OIB 38021529500, Horvaćanska 31, 10000 Zagreb</izvorni_sadrzaj>
    <derivirana_varijabla naziv="DomainObject.Predmet.ProtustrankaFormatedWithAdressOIB_1"> TEHNOKONSTRUKT ADRIA d.o.o., OIB 38021529500, Horvaćanska 31, 10000 Zagreb</derivirana_varijabla>
  </DomainObject.Predmet.ProtustrankaFormatedWithAdressOIB>
  <DomainObject.Predmet.ProtustrankaWithAdress>
    <izvorni_sadrzaj>TEHNOKONSTRUKT ADRIA d.o.o. Horvaćanska 31, 10000 Zagreb</izvorni_sadrzaj>
    <derivirana_varijabla naziv="DomainObject.Predmet.ProtustrankaWithAdress_1">TEHNOKONSTRUKT ADRIA d.o.o. Horvaćanska 31, 10000 Zagreb</derivirana_varijabla>
  </DomainObject.Predmet.ProtustrankaWithAdress>
  <DomainObject.Predmet.ProtustrankaWithAdressOIB>
    <izvorni_sadrzaj>TEHNOKONSTRUKT ADRIA d.o.o., OIB 38021529500, Horvaćanska 31, 10000 Zagreb</izvorni_sadrzaj>
    <derivirana_varijabla naziv="DomainObject.Predmet.ProtustrankaWithAdressOIB_1">TEHNOKONSTRUKT ADRIA d.o.o., OIB 38021529500, Horvaćanska 31, 10000 Zagreb</derivirana_varijabla>
  </DomainObject.Predmet.ProtustrankaWithAdressOIB>
  <DomainObject.Predmet.ProtustrankaNazivFormated>
    <izvorni_sadrzaj>TEHNOKONSTRUKT ADRIA d.o.o.</izvorni_sadrzaj>
    <derivirana_varijabla naziv="DomainObject.Predmet.ProtustrankaNazivFormated_1">TEHNOKONSTRUKT ADRIA d.o.o.</derivirana_varijabla>
  </DomainObject.Predmet.ProtustrankaNazivFormated>
  <DomainObject.Predmet.ProtustrankaNazivFormatedOIB>
    <izvorni_sadrzaj>TEHNOKONSTRUKT ADRIA d.o.o., OIB 38021529500</izvorni_sadrzaj>
    <derivirana_varijabla naziv="DomainObject.Predmet.ProtustrankaNazivFormatedOIB_1">TEHNOKONSTRUKT ADRIA d.o.o., OIB 38021529500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TEHNOKONSTRUKT ADRIA d.o.o.</item>
    </izvorni_sadrzaj>
    <derivirana_varijabla naziv="DomainObject.Predmet.ProtuStrankaListFormated_1">
      <item>TEHNOKONSTRUKT ADRIA d.o.o.</item>
    </derivirana_varijabla>
  </DomainObject.Predmet.ProtuStrankaListFormated>
  <DomainObject.Predmet.ProtuStrankaListFormatedOIB>
    <izvorni_sadrzaj>
      <item>TEHNOKONSTRUKT ADRIA d.o.o., OIB 38021529500</item>
    </izvorni_sadrzaj>
    <derivirana_varijabla naziv="DomainObject.Predmet.ProtuStrankaListFormatedOIB_1">
      <item>TEHNOKONSTRUKT ADRIA d.o.o., OIB 38021529500</item>
    </derivirana_varijabla>
  </DomainObject.Predmet.ProtuStrankaListFormatedOIB>
  <DomainObject.Predmet.ProtuStrankaListFormatedWithAdress>
    <izvorni_sadrzaj>
      <item>TEHNOKONSTRUKT ADRIA d.o.o., Horvaćanska 31, 10000 Zagreb</item>
    </izvorni_sadrzaj>
    <derivirana_varijabla naziv="DomainObject.Predmet.ProtuStrankaListFormatedWithAdress_1">
      <item>TEHNOKONSTRUKT ADRIA d.o.o., Horvaćanska 31, 10000 Zagreb</item>
    </derivirana_varijabla>
  </DomainObject.Predmet.ProtuStrankaListFormatedWithAdress>
  <DomainObject.Predmet.ProtuStrankaListFormatedWithAdressOIB>
    <izvorni_sadrzaj>
      <item>TEHNOKONSTRUKT ADRIA d.o.o., OIB 38021529500, Horvaćanska 31, 10000 Zagreb</item>
    </izvorni_sadrzaj>
    <derivirana_varijabla naziv="DomainObject.Predmet.ProtuStrankaListFormatedWithAdressOIB_1">
      <item>TEHNOKONSTRUKT ADRIA d.o.o., OIB 38021529500, Horvaćanska 31, 10000 Zagreb</item>
    </derivirana_varijabla>
  </DomainObject.Predmet.ProtuStrankaListFormatedWithAdressOIB>
  <DomainObject.Predmet.ProtuStrankaListNazivFormated>
    <izvorni_sadrzaj>
      <item>TEHNOKONSTRUKT ADRIA d.o.o.</item>
    </izvorni_sadrzaj>
    <derivirana_varijabla naziv="DomainObject.Predmet.ProtuStrankaListNazivFormated_1">
      <item>TEHNOKONSTRUKT ADRIA d.o.o.</item>
    </derivirana_varijabla>
  </DomainObject.Predmet.ProtuStrankaListNazivFormated>
  <DomainObject.Predmet.ProtuStrankaListNazivFormatedOIB>
    <izvorni_sadrzaj>
      <item>TEHNOKONSTRUKT ADRIA d.o.o., OIB 38021529500</item>
    </izvorni_sadrzaj>
    <derivirana_varijabla naziv="DomainObject.Predmet.ProtuStrankaListNazivFormatedOIB_1">
      <item>TEHNOKONSTRUKT ADRIA d.o.o., OIB 38021529500</item>
    </derivirana_varijabla>
  </DomainObject.Predmet.ProtuStrankaListNazivFormatedOIB>
  <DomainObject.Predmet.OstaliListFormated>
    <izvorni_sadrzaj>
      <item>Jurica Pučić</item>
      <item>HRVATSKI ZAVOD ZA MIROVINSKO OSIGURANJE</item>
    </izvorni_sadrzaj>
    <derivirana_varijabla naziv="DomainObject.Predmet.OstaliListFormated_1">
      <item>Jurica Pučić</item>
      <item>HRVATSKI ZAVOD ZA MIROVINSKO OSIGURANJE</item>
    </derivirana_varijabla>
  </DomainObject.Predmet.OstaliListFormated>
  <DomainObject.Predmet.OstaliListFormatedOIB>
    <izvorni_sadrzaj>
      <item>Jurica Pučić, OIB 32843555329</item>
      <item>HRVATSKI ZAVOD ZA MIROVINSKO OSIGURANJE, OIB 84397956623</item>
    </izvorni_sadrzaj>
    <derivirana_varijabla naziv="DomainObject.Predmet.OstaliListFormatedOIB_1">
      <item>Jurica Pučić, OIB 32843555329</item>
      <item>HRVATSKI ZAVOD ZA MIROVINSKO OSIGURANJE, OIB 84397956623</item>
    </derivirana_varijabla>
  </DomainObject.Predmet.OstaliListFormatedOIB>
  <DomainObject.Predmet.OstaliListFormatedWithAdress>
    <izvorni_sadrzaj>
      <item>Jurica Pučić, Parag 16, 40000 Parag</item>
      <item>HRVATSKI ZAVOD ZA MIROVINSKO OSIGURANJE, Trpimirova 4, 10000 Zagreb</item>
    </izvorni_sadrzaj>
    <derivirana_varijabla naziv="DomainObject.Predmet.OstaliListFormatedWithAdress_1">
      <item>Jurica Pučić, Parag 16, 40000 Parag</item>
      <item>HRVATSKI ZAVOD ZA MIROVINSKO OSIGURANJE, Trpimirova 4, 10000 Zagreb</item>
    </derivirana_varijabla>
  </DomainObject.Predmet.OstaliListFormatedWithAdress>
  <DomainObject.Predmet.OstaliListFormatedWithAdressOIB>
    <izvorni_sadrzaj>
      <item>Jurica Pučić, OIB 32843555329, Parag 16, 40000 Parag</item>
      <item>HRVATSKI ZAVOD ZA MIROVINSKO OSIGURANJE, OIB 84397956623, Trpimirova 4, 10000 Zagreb</item>
    </izvorni_sadrzaj>
    <derivirana_varijabla naziv="DomainObject.Predmet.OstaliListFormatedWithAdressOIB_1">
      <item>Jurica Pučić, OIB 32843555329, Parag 16, 40000 Parag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Jurica Pučić</item>
      <item>HRVATSKI ZAVOD ZA MIROVINSKO OSIGURANJE</item>
    </izvorni_sadrzaj>
    <derivirana_varijabla naziv="DomainObject.Predmet.OstaliListNazivFormated_1">
      <item>Jurica Pučić</item>
      <item>HRVATSKI ZAVOD ZA MIROVINSKO OSIGURANJE</item>
    </derivirana_varijabla>
  </DomainObject.Predmet.OstaliListNazivFormated>
  <DomainObject.Predmet.OstaliListNazivFormatedOIB>
    <izvorni_sadrzaj>
      <item>Jurica Pučić, OIB 32843555329</item>
      <item>HRVATSKI ZAVOD ZA MIROVINSKO OSIGURANJE, OIB 84397956623</item>
    </izvorni_sadrzaj>
    <derivirana_varijabla naziv="DomainObject.Predmet.OstaliListNazivFormatedOIB_1">
      <item>Jurica Pučić, OIB 32843555329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TEHNOKONSTRUKT ADRIA d.o.o.</izvorni_sadrzaj>
    <derivirana_varijabla naziv="DomainObject.Predmet.ProtustrankaIDrugi_1">TEHNOKONSTRUKT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TEHNOKONSTRUKT ADRIA d.o.o., OIB 38021529500, Horvaćanska 31, 10000 Zagreb</izvorni_sadrzaj>
    <derivirana_varijabla naziv="DomainObject.Predmet.ProtustrankaIDrugiAdressOIB_1">TEHNOKONSTRUKT ADRIA d.o.o., OIB 38021529500, Horvaćanska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TEHNOKONSTRUKT ADRIA d.o.o.</item>
      <item>Jurica Pučić</item>
      <item>HRVATSKI ZAVOD ZA MIROVINSKO OSIGURANJE</item>
    </izvorni_sadrzaj>
    <derivirana_varijabla naziv="DomainObject.Predmet.SudioniciListNaziv_1">
      <item>FINA Regionalni centar Zagreb</item>
      <item>TEHNOKONSTRUKT ADRIA d.o.o.</item>
      <item>Jurica Pučić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TEHNOKONSTRUKT ADRIA d.o.o., OIB 38021529500, Horvaćanska 31,10000 Zagreb</item>
      <item>Jurica Pučić, OIB 32843555329, Parag 16,40000 Parag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TEHNOKONSTRUKT ADRIA d.o.o., OIB 38021529500, Horvaćanska 31,10000 Zagreb</item>
      <item>Jurica Pučić, OIB 32843555329, Parag 16,40000 Parag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38021529500</item>
      <item>, OIB 32843555329</item>
      <item>, OIB 84397956623</item>
    </izvorni_sadrzaj>
    <derivirana_varijabla naziv="DomainObject.Predmet.SudioniciListNazivOIB_1">
      <item>, OIB 85821130368</item>
      <item>, OIB 38021529500</item>
      <item>, OIB 32843555329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1920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