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916a" w14:paraId="ec2916a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45554F">
        <w:t>5</w:t>
      </w:r>
      <w:r w:rsidR="00FF5BF9">
        <w:t>56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FF5BF9">
        <w:t>La Rosa Vita Zagreb d.o.o., Donji Dragonožec, Jezišče 11</w:t>
      </w:r>
      <w:r w:rsidR="00FF5BF9" w:rsidRPr="00133DAD">
        <w:t xml:space="preserve">, </w:t>
      </w:r>
      <w:r w:rsidR="00FF5BF9" w:rsidRPr="00D34B2A">
        <w:t xml:space="preserve">OIB: </w:t>
      </w:r>
      <w:r w:rsidR="00FF5BF9">
        <w:t>08498752480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FF5BF9">
        <w:t>18.496,21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5554F"/>
    <w:rsid w:val="00461C6E"/>
    <w:rsid w:val="00470548"/>
    <w:rsid w:val="004745E1"/>
    <w:rsid w:val="004903BD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5E4A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90C11"/>
    <w:rsid w:val="008A2F32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3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3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3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3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3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3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3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3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St-556/2018</izvorni_sadrzaj>
    <derivirana_varijabla naziv="DomainObject.Predmet.OznakaBroj_1">St-556/2018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Rosa Vita Zagreb d.o.o.</izvorni_sadrzaj>
    <derivirana_varijabla naziv="DomainObject.Predmet.ProtustrankaFormated_1">  La Rosa Vita Zagreb d.o.o.</derivirana_varijabla>
  </DomainObject.Predmet.ProtustrankaFormated>
  <DomainObject.Predmet.ProtustrankaFormatedOIB>
    <izvorni_sadrzaj>  La Rosa Vita Zagreb d.o.o., OIB 08498752480</izvorni_sadrzaj>
    <derivirana_varijabla naziv="DomainObject.Predmet.ProtustrankaFormatedOIB_1">  La Rosa Vita Zagreb d.o.o., OIB 08498752480</derivirana_varijabla>
  </DomainObject.Predmet.ProtustrankaFormatedOIB>
  <DomainObject.Predmet.ProtustrankaFormatedWithAdress>
    <izvorni_sadrzaj> La Rosa Vita Zagreb d.o.o., Jezišče 11, 10257 Donji Dragonožec</izvorni_sadrzaj>
    <derivirana_varijabla naziv="DomainObject.Predmet.ProtustrankaFormatedWithAdress_1"> La Rosa Vita Zagreb d.o.o., Jezišče 11, 10257 Donji Dragonožec</derivirana_varijabla>
  </DomainObject.Predmet.ProtustrankaFormatedWithAdress>
  <DomainObject.Predmet.ProtustrankaFormatedWithAdressOIB>
    <izvorni_sadrzaj> La Rosa Vita Zagreb d.o.o., OIB 08498752480, Jezišče 11, 10257 Donji Dragonožec</izvorni_sadrzaj>
    <derivirana_varijabla naziv="DomainObject.Predmet.ProtustrankaFormatedWithAdressOIB_1"> La Rosa Vita Zagreb d.o.o., OIB 08498752480, Jezišče 11, 10257 Donji Dragonožec</derivirana_varijabla>
  </DomainObject.Predmet.ProtustrankaFormatedWithAdressOIB>
  <DomainObject.Predmet.ProtustrankaWithAdress>
    <izvorni_sadrzaj>La Rosa Vita Zagreb d.o.o. Jezišče 11, 10257 Donji Dragonožec</izvorni_sadrzaj>
    <derivirana_varijabla naziv="DomainObject.Predmet.ProtustrankaWithAdress_1">La Rosa Vita Zagreb d.o.o. Jezišče 11, 10257 Donji Dragonožec</derivirana_varijabla>
  </DomainObject.Predmet.ProtustrankaWithAdress>
  <DomainObject.Predmet.ProtustrankaWithAdressOIB>
    <izvorni_sadrzaj>La Rosa Vita Zagreb d.o.o., OIB 08498752480, Jezišče 11, 10257 Donji Dragonožec</izvorni_sadrzaj>
    <derivirana_varijabla naziv="DomainObject.Predmet.ProtustrankaWithAdressOIB_1">La Rosa Vita Zagreb d.o.o., OIB 08498752480, Jezišče 11, 10257 Donji Dragonožec</derivirana_varijabla>
  </DomainObject.Predmet.ProtustrankaWithAdressOIB>
  <DomainObject.Predmet.ProtustrankaNazivFormated>
    <izvorni_sadrzaj>La Rosa Vita Zagreb d.o.o.</izvorni_sadrzaj>
    <derivirana_varijabla naziv="DomainObject.Predmet.ProtustrankaNazivFormated_1">La Rosa Vita Zagreb d.o.o.</derivirana_varijabla>
  </DomainObject.Predmet.ProtustrankaNazivFormated>
  <DomainObject.Predmet.ProtustrankaNazivFormatedOIB>
    <izvorni_sadrzaj>La Rosa Vita Zagreb d.o.o., OIB 08498752480</izvorni_sadrzaj>
    <derivirana_varijabla naziv="DomainObject.Predmet.ProtustrankaNazivFormatedOIB_1">La Rosa Vita Zagreb d.o.o., OIB 08498752480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 Rosa Vita Zagreb d.o.o.</item>
    </izvorni_sadrzaj>
    <derivirana_varijabla naziv="DomainObject.Predmet.ProtuStrankaListFormated_1">
      <item>La Rosa Vita Zagreb d.o.o.</item>
    </derivirana_varijabla>
  </DomainObject.Predmet.ProtuStrankaListFormated>
  <DomainObject.Predmet.ProtuStrankaListFormatedOIB>
    <izvorni_sadrzaj>
      <item>La Rosa Vita Zagreb d.o.o., OIB 08498752480</item>
    </izvorni_sadrzaj>
    <derivirana_varijabla naziv="DomainObject.Predmet.ProtuStrankaListFormatedOIB_1">
      <item>La Rosa Vita Zagreb d.o.o., OIB 08498752480</item>
    </derivirana_varijabla>
  </DomainObject.Predmet.ProtuStrankaListFormatedOIB>
  <DomainObject.Predmet.ProtuStrankaListFormatedWithAdress>
    <izvorni_sadrzaj>
      <item>La Rosa Vita Zagreb d.o.o., Jezišče 11, 10257 Donji Dragonožec</item>
    </izvorni_sadrzaj>
    <derivirana_varijabla naziv="DomainObject.Predmet.ProtuStrankaListFormatedWithAdress_1">
      <item>La Rosa Vita Zagreb d.o.o., Jezišče 11, 10257 Donji Dragonožec</item>
    </derivirana_varijabla>
  </DomainObject.Predmet.ProtuStrankaListFormatedWithAdress>
  <DomainObject.Predmet.ProtuStrankaListFormatedWithAdressOIB>
    <izvorni_sadrzaj>
      <item>La Rosa Vita Zagreb d.o.o., OIB 08498752480, Jezišče 11, 10257 Donji Dragonožec</item>
    </izvorni_sadrzaj>
    <derivirana_varijabla naziv="DomainObject.Predmet.ProtuStrankaListFormatedWithAdressOIB_1">
      <item>La Rosa Vita Zagreb d.o.o., OIB 08498752480, Jezišče 11, 10257 Donji Dragonožec</item>
    </derivirana_varijabla>
  </DomainObject.Predmet.ProtuStrankaListFormatedWithAdressOIB>
  <DomainObject.Predmet.ProtuStrankaListNazivFormated>
    <izvorni_sadrzaj>
      <item>La Rosa Vita Zagreb d.o.o.</item>
    </izvorni_sadrzaj>
    <derivirana_varijabla naziv="DomainObject.Predmet.ProtuStrankaListNazivFormated_1">
      <item>La Rosa Vita Zagreb d.o.o.</item>
    </derivirana_varijabla>
  </DomainObject.Predmet.ProtuStrankaListNazivFormated>
  <DomainObject.Predmet.ProtuStrankaListNazivFormatedOIB>
    <izvorni_sadrzaj>
      <item>La Rosa Vita Zagreb d.o.o., OIB 08498752480</item>
    </izvorni_sadrzaj>
    <derivirana_varijabla naziv="DomainObject.Predmet.ProtuStrankaListNazivFormatedOIB_1">
      <item>La Rosa Vita Zagreb d.o.o., OIB 08498752480</item>
    </derivirana_varijabla>
  </DomainObject.Predmet.ProtuStrankaListNazivFormatedOIB>
  <DomainObject.Predmet.OstaliListFormated>
    <izvorni_sadrzaj>
      <item>Davor Matijević</item>
      <item>Jan Kulosman</item>
    </izvorni_sadrzaj>
    <derivirana_varijabla naziv="DomainObject.Predmet.OstaliListFormated_1">
      <item>Davor Matijević</item>
      <item>Jan Kulosman</item>
    </derivirana_varijabla>
  </DomainObject.Predmet.OstaliListFormated>
  <DomainObject.Predmet.OstaliListFormatedOIB>
    <izvorni_sadrzaj>
      <item>Davor Matijević</item>
      <item>Jan Kulosman</item>
    </izvorni_sadrzaj>
    <derivirana_varijabla naziv="DomainObject.Predmet.OstaliListFormatedOIB_1">
      <item>Davor Matijević</item>
      <item>Jan Kulosman</item>
    </derivirana_varijabla>
  </DomainObject.Predmet.OstaliListFormatedOIB>
  <DomainObject.Predmet.OstaliListFormatedWithAdress>
    <izvorni_sadrzaj>
      <item>Davor Matijević, Jezišče 11, 10257 Donji Dragonožec</item>
      <item>Jan Kulosman, Hreljinska 15, 10000 Zagreb</item>
    </izvorni_sadrzaj>
    <derivirana_varijabla naziv="DomainObject.Predmet.OstaliListFormatedWithAdress_1">
      <item>Davor Matijević, Jezišče 11, 10257 Donji Dragonožec</item>
      <item>Jan Kulosman, Hreljinska 15, 10000 Zagreb</item>
    </derivirana_varijabla>
  </DomainObject.Predmet.OstaliListFormatedWithAdress>
  <DomainObject.Predmet.OstaliListFormatedWithAdressOIB>
    <izvorni_sadrzaj>
      <item>Davor Matijević, Jezišče 11, 10257 Donji Dragonožec</item>
      <item>Jan Kulosman, Hreljinska 15, 10000 Zagreb</item>
    </izvorni_sadrzaj>
    <derivirana_varijabla naziv="DomainObject.Predmet.OstaliListFormatedWithAdressOIB_1">
      <item>Davor Matijević, Jezišče 11, 10257 Donji Dragonožec</item>
      <item>Jan Kulosman, Hreljinska 15, 10000 Zagreb</item>
    </derivirana_varijabla>
  </DomainObject.Predmet.OstaliListFormatedWithAdressOIB>
  <DomainObject.Predmet.OstaliListNazivFormated>
    <izvorni_sadrzaj>
      <item>Davor Matijević</item>
      <item>Jan Kulosman</item>
    </izvorni_sadrzaj>
    <derivirana_varijabla naziv="DomainObject.Predmet.OstaliListNazivFormated_1">
      <item>Davor Matijević</item>
      <item>Jan Kulosman</item>
    </derivirana_varijabla>
  </DomainObject.Predmet.OstaliListNazivFormated>
  <DomainObject.Predmet.OstaliListNazivFormatedOIB>
    <izvorni_sadrzaj>
      <item>Davor Matijević</item>
      <item>Jan Kulosman</item>
    </izvorni_sadrzaj>
    <derivirana_varijabla naziv="DomainObject.Predmet.OstaliListNazivFormatedOIB_1">
      <item>Davor Matijević</item>
      <item>Jan Kulosman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 Rosa Vita Zagreb d.o.o.</izvorni_sadrzaj>
    <derivirana_varijabla naziv="DomainObject.Predmet.ProtustrankaIDrugi_1">La Rosa Vita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 Rosa Vita Zagreb d.o.o., OIB 08498752480, Jezišče 11, 10257 Donji Dragonožec</izvorni_sadrzaj>
    <derivirana_varijabla naziv="DomainObject.Predmet.ProtustrankaIDrugiAdressOIB_1">La Rosa Vita Zagreb d.o.o., OIB 08498752480, Jezišče 11, 10257 Donji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 Rosa Vita Zagreb d.o.o.</item>
      <item>Davor Matijević</item>
      <item>Jan Kulosman</item>
    </izvorni_sadrzaj>
    <derivirana_varijabla naziv="DomainObject.Predmet.SudioniciListNaziv_1">
      <item>FINA Regionalni centar Zagreb</item>
      <item>La Rosa Vita Zagreb d.o.o.</item>
      <item>Davor Matijević</item>
      <item>Jan Kulosman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 Rosa Vita Zagreb d.o.o., OIB 08498752480, Jezišče 11,10257 Donji Dragonožec</item>
      <item>Davor Matijević, Jezišče 11,10257 Donji Dragonožec</item>
      <item>Jan Kulosman, Hreljinska 15,10000 Zagreb</item>
    </izvorni_sadrzaj>
    <derivirana_varijabla naziv="DomainObject.Predmet.SudioniciListAdressOIB_1">
      <item>FINA Regionalni centar Zagreb, OIB 85821130368, Trg svibanjskih žrtava 1995. br. 1,10000 Zagreb</item>
      <item>La Rosa Vita Zagreb d.o.o., OIB 08498752480, Jezišče 11,10257 Donji Dragonožec</item>
      <item>Davor Matijević, Jezišče 11,10257 Donji Dragonožec</item>
      <item>Jan Kulosman, Hreljinska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08498752480</item>
      <item>, OIB null</item>
      <item>, OIB null</item>
    </izvorni_sadrzaj>
    <derivirana_varijabla naziv="DomainObject.Predmet.SudioniciListNazivOIB_1">
      <item>, OIB 85821130368</item>
      <item>, OIB 08498752480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1369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2018-05-28T07:14:00Z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(St-556-18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