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6b66" w14:paraId="2f16b66" w:rsidRDefault="007A46C7" w:rsidP="007A46C7" w:rsidR="007A46C7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7A46C7" w:rsidP="007A46C7" w:rsidR="007A46C7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7A46C7" w:rsidP="007A46C7" w:rsidR="007A46C7">
      <w:pPr>
        <w:spacing w:after="0"/>
        <w:jc w:val="both"/>
        <w:rPr>
          <w:rFonts w:cs="Times New Roman"/>
        </w:rPr>
      </w:pPr>
    </w:p>
    <w:p w:rsidRDefault="007A46C7" w:rsidP="007A46C7" w:rsidR="007A46C7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BLON-CO j.d.o.o., OIB: 34407704135 sa sjedištem u Ognjena Price 26, Čakovec, dana 08. prosinca 2017.</w:t>
      </w:r>
    </w:p>
    <w:p w:rsidRDefault="007A46C7" w:rsidP="007A46C7" w:rsidR="007A46C7">
      <w:pPr>
        <w:spacing w:after="0"/>
        <w:jc w:val="both"/>
        <w:rPr>
          <w:rFonts w:cs="Times New Roman"/>
        </w:rPr>
      </w:pPr>
    </w:p>
    <w:p w:rsidRDefault="007A46C7" w:rsidP="007A46C7" w:rsidR="007A46C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7A46C7" w:rsidP="007A46C7" w:rsidR="007A46C7">
      <w:pPr>
        <w:spacing w:after="0"/>
        <w:jc w:val="center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81562E">
        <w:rPr>
          <w:rFonts w:cs="Times New Roman"/>
        </w:rPr>
        <w:t>BLON-CO j.d.o.o., OIB: 34407704135 sa sjedištem u Ognjena Price 26, Čakovec</w:t>
      </w:r>
      <w:r>
        <w:rPr>
          <w:rFonts w:cs="Times New Roman"/>
        </w:rPr>
        <w:t>, s danom 08. prosinca 2017. u 12,00 sati.</w:t>
      </w:r>
    </w:p>
    <w:p w:rsidRDefault="007A46C7" w:rsidP="007A46C7" w:rsidR="007A46C7">
      <w:pPr>
        <w:spacing w:after="0"/>
        <w:jc w:val="both"/>
        <w:rPr>
          <w:rFonts w:cs="Times New Roman"/>
        </w:rPr>
      </w:pP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81562E">
        <w:rPr>
          <w:rFonts w:cs="Times New Roman"/>
        </w:rPr>
        <w:t>BLON-CO j.d.o.o., OIB: 34407704135 sa sjedištem u Ognjena Price 26, Čakovec</w:t>
      </w:r>
      <w:r>
        <w:rPr>
          <w:rFonts w:cs="Times New Roman"/>
        </w:rPr>
        <w:t>.</w:t>
      </w:r>
    </w:p>
    <w:p w:rsidRDefault="007A46C7" w:rsidP="007A46C7" w:rsidR="007A46C7">
      <w:pPr>
        <w:spacing w:after="0"/>
        <w:jc w:val="both"/>
        <w:rPr>
          <w:rFonts w:cs="Times New Roman"/>
        </w:rPr>
      </w:pP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81562E">
        <w:rPr>
          <w:rFonts w:cs="Times New Roman"/>
        </w:rPr>
        <w:t xml:space="preserve">Jasna </w:t>
      </w:r>
      <w:proofErr w:type="spellStart"/>
      <w:r w:rsidR="0081562E">
        <w:rPr>
          <w:rFonts w:cs="Times New Roman"/>
        </w:rPr>
        <w:t>Hromadko</w:t>
      </w:r>
      <w:proofErr w:type="spellEnd"/>
      <w:r w:rsidR="0081562E">
        <w:rPr>
          <w:rFonts w:cs="Times New Roman"/>
        </w:rPr>
        <w:t xml:space="preserve">, OIB: 22088644509, Zagreb, </w:t>
      </w:r>
      <w:proofErr w:type="spellStart"/>
      <w:r w:rsidR="0081562E">
        <w:rPr>
          <w:rFonts w:cs="Times New Roman"/>
        </w:rPr>
        <w:t>Zelengorska</w:t>
      </w:r>
      <w:proofErr w:type="spellEnd"/>
      <w:r w:rsidR="0081562E">
        <w:rPr>
          <w:rFonts w:cs="Times New Roman"/>
        </w:rPr>
        <w:t xml:space="preserve"> br. 1.</w:t>
      </w:r>
    </w:p>
    <w:p w:rsidRDefault="007A46C7" w:rsidP="007A46C7" w:rsidR="007A46C7">
      <w:pPr>
        <w:spacing w:after="0"/>
        <w:jc w:val="both"/>
        <w:rPr>
          <w:rFonts w:cs="Times New Roman"/>
          <w:color w:val="FF0000"/>
        </w:rPr>
      </w:pP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7A46C7" w:rsidP="007A46C7" w:rsidR="007A46C7">
      <w:pPr>
        <w:spacing w:after="0"/>
        <w:jc w:val="both"/>
        <w:rPr>
          <w:rFonts w:cs="Times New Roman"/>
        </w:rPr>
      </w:pP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9C303F">
        <w:rPr>
          <w:rFonts w:cs="Times New Roman"/>
        </w:rPr>
        <w:t>BLON-CO j.d.o.o., OIB: 34407704135 sa sjedištem u Ognjena Price 26, Čakovec</w:t>
      </w:r>
      <w:r>
        <w:rPr>
          <w:rFonts w:cs="Times New Roman"/>
        </w:rPr>
        <w:t>, bit će brisan iz sudskog registra.</w:t>
      </w: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A46C7" w:rsidP="007A46C7" w:rsidR="007A46C7">
      <w:pPr>
        <w:spacing w:after="0"/>
        <w:jc w:val="both"/>
        <w:rPr>
          <w:rFonts w:cs="Times New Roman"/>
        </w:rPr>
      </w:pPr>
    </w:p>
    <w:p w:rsidRDefault="007A46C7" w:rsidP="007A46C7" w:rsidR="007A46C7">
      <w:pPr>
        <w:spacing w:after="0"/>
        <w:jc w:val="both"/>
        <w:rPr>
          <w:rFonts w:cs="Times New Roman"/>
          <w:color w:val="FF0000"/>
        </w:rPr>
      </w:pP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9C303F">
        <w:rPr>
          <w:rFonts w:cs="Times New Roman"/>
        </w:rPr>
        <w:t>Predlagatelj je dana 26</w:t>
      </w:r>
      <w:r>
        <w:rPr>
          <w:rFonts w:cs="Times New Roman"/>
        </w:rPr>
        <w:t xml:space="preserve">. rujna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08. prosinca 2017.</w:t>
      </w:r>
    </w:p>
    <w:p w:rsidRDefault="007A46C7" w:rsidP="007A46C7" w:rsidR="007A46C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7A46C7" w:rsidP="007A46C7" w:rsidR="007A46C7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7A46C7" w:rsidP="007A46C7" w:rsidR="007A46C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3766D4">
        <w:rPr>
          <w:rFonts w:cs="Times New Roman"/>
        </w:rPr>
        <w:t>, v.r.</w:t>
      </w:r>
    </w:p>
    <w:p w:rsidRDefault="003766D4" w:rsidP="007A46C7" w:rsidR="003766D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7A46C7" w:rsidP="007A46C7" w:rsidR="007A46C7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7A46C7" w:rsidP="007A46C7" w:rsidR="007A46C7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7A46C7" w:rsidP="007A46C7" w:rsidR="007A46C7">
      <w:pPr>
        <w:spacing w:after="0"/>
        <w:jc w:val="both"/>
      </w:pPr>
      <w:r>
        <w:tab/>
        <w:t>O žalbi protiv rješenja sudskog savjetnika odlučuje sudac pojedinac toga suda.</w:t>
      </w:r>
    </w:p>
    <w:p w:rsidRDefault="007A46C7" w:rsidP="007A46C7" w:rsidR="007A46C7">
      <w:pPr>
        <w:spacing w:after="0"/>
        <w:jc w:val="both"/>
      </w:pPr>
      <w:r>
        <w:tab/>
        <w:t>O žalbi protiv odluke suca donesene u prvom stupnju odlučuje Visoki trgovački sud.</w:t>
      </w:r>
    </w:p>
    <w:p w:rsidRDefault="007A46C7" w:rsidP="007A46C7" w:rsidR="007A46C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A46C7" w:rsidP="007A46C7" w:rsidR="007A46C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7A46C7" w:rsidP="007A46C7" w:rsidR="007A46C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EB521A" w:rsidP="007A46C7" w:rsidR="00EB521A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BLON-CO j.d.o.o., OIB: 34407704135 sa sjedištem u Ognjena Price 26, Čakovec </w:t>
      </w:r>
    </w:p>
    <w:p w:rsidRDefault="00EB521A" w:rsidP="007A46C7" w:rsidR="007A46C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Direktor dužnika Ljubica Herman, OIB: 94147938934, Čakovec, Ognjena Price 26</w:t>
      </w:r>
    </w:p>
    <w:p w:rsidRDefault="007A46C7" w:rsidP="007A46C7" w:rsidR="007A46C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7A46C7" w:rsidP="007A46C7" w:rsidR="007A46C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EB521A">
        <w:rPr>
          <w:rFonts w:cs="Times New Roman"/>
        </w:rPr>
        <w:t>Čakovec</w:t>
      </w:r>
    </w:p>
    <w:p w:rsidRDefault="007A46C7" w:rsidP="007A46C7" w:rsidR="007A46C7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EB521A">
        <w:rPr>
          <w:rFonts w:cs="Times New Roman"/>
        </w:rPr>
        <w:t xml:space="preserve">Jasna </w:t>
      </w:r>
      <w:proofErr w:type="spellStart"/>
      <w:r w:rsidR="00EB521A">
        <w:rPr>
          <w:rFonts w:cs="Times New Roman"/>
        </w:rPr>
        <w:t>Hromadko</w:t>
      </w:r>
      <w:proofErr w:type="spellEnd"/>
      <w:r w:rsidR="00EB521A">
        <w:rPr>
          <w:rFonts w:cs="Times New Roman"/>
        </w:rPr>
        <w:t xml:space="preserve">, Zagreb, </w:t>
      </w:r>
      <w:proofErr w:type="spellStart"/>
      <w:r w:rsidR="00EB521A">
        <w:rPr>
          <w:rFonts w:cs="Times New Roman"/>
        </w:rPr>
        <w:t>Zelengorska</w:t>
      </w:r>
      <w:proofErr w:type="spellEnd"/>
      <w:r w:rsidR="00EB521A">
        <w:rPr>
          <w:rFonts w:cs="Times New Roman"/>
        </w:rPr>
        <w:t xml:space="preserve"> br. 1</w:t>
      </w:r>
    </w:p>
    <w:p w:rsidRDefault="007A46C7" w:rsidP="007A46C7" w:rsidR="007A46C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spacing w:after="0"/>
        <w:rPr>
          <w:rFonts w:cs="Times New Roman"/>
        </w:rPr>
      </w:pPr>
    </w:p>
    <w:p w:rsidRDefault="007A46C7" w:rsidP="007A46C7" w:rsidR="007A46C7">
      <w:pPr>
        <w:rPr>
          <w:rFonts w:cs="Times New Roman"/>
        </w:rPr>
      </w:pPr>
    </w:p>
    <w:p w:rsidRDefault="007A46C7" w:rsidP="007A46C7" w:rsidR="007A46C7"/>
    <w:p w:rsidRDefault="00AE649C" w:rsidP="007A46C7" w:rsidR="00AE649C" w:rsidRPr="007A46C7"/>
    <w:sectPr w:rsidSect="0032366B" w:rsidR="00AE649C" w:rsidRPr="007A46C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6C7" w:rsidR="008333A9">
    <w:pPr>
      <w:pStyle w:val="Zaglavlje"/>
    </w:pPr>
    <w:r>
      <w:rPr>
        <w:rStyle w:val="PozadinaSvijetloCrvena"/>
        <w:shd w:fill="auto" w:color="auto" w:val="clear"/>
      </w:rPr>
      <w:t>Poslovni broj: 8 St-498/17-6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6D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2E95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F12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6C7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62E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03F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21A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9CB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A46C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A46C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367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St-498/2017-6</izvorni_sadrzaj>
    <derivirana_varijabla naziv="DomainObject.Oznaka_1">St-498/2017-6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2017.</izvorni_sadrzaj>
    <derivirana_varijabla naziv="DomainObject.Predmet.DatumRjesavanja_1">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BLON-CO jednostavno društvo s ograničenom odgovornošću za graditeljstvo i usluge zastupanog po punomoćniku Ljubica Herman</izvorni_sadrzaj>
    <derivirana_varijabla naziv="DomainObject.Predmet.ProtustrankaFormated_1">  BLON-CO jednostavno društvo s ograničenom odgovornošću za graditeljstvo i usluge zastupanog po punomoćniku Ljubica Herman</derivirana_varijabla>
  </DomainObject.Predmet.ProtustrankaFormated>
  <DomainObject.Predmet.ProtustrankaFormatedOIB>
    <izvorni_sadrzaj>  BLON-CO jednostavno društvo s ograničenom odgovornošću za graditeljstvo i usluge, OIB 34407704135 zastupanog po punomoćniku Ljubica Herman</izvorni_sadrzaj>
    <derivirana_varijabla naziv="DomainObject.Predmet.ProtustrankaFormatedOIB_1">  BLON-CO jednostavno društvo s ograničenom odgovornošću za graditeljstvo i usluge, OIB 34407704135 zastupanog po punomoćniku Ljubica Herman</derivirana_varijabla>
  </DomainObject.Predmet.ProtustrankaFormatedOIB>
  <DomainObject.Predmet.ProtustrankaFormatedWithAdress>
    <izvorni_sadrzaj> BLON-CO jednostavno društvo s ograničenom odgovornošću za graditeljstvo i usluge, Ognjena Price 26, 40000 Čakovec zastupanog po punomoćniku Ljubica Herman</izvorni_sadrzaj>
    <derivirana_varijabla naziv="DomainObject.Predmet.ProtustrankaFormatedWithAdress_1"> BLON-CO jednostavno društvo s ograničenom odgovornošću za graditeljstvo i usluge, Ognjena Price 26, 40000 Čakovec zastupanog po punomoćniku Ljubica Herman</derivirana_varijabla>
  </DomainObject.Predmet.ProtustrankaFormatedWithAdress>
  <DomainObject.Predmet.ProtustrankaFormatedWithAdressOIB>
    <izvorni_sadrzaj> BLON-CO jednostavno društvo s ograničenom odgovornošću za graditeljstvo i usluge, OIB 34407704135, Ognjena Price 26, 40000 Čakovec zastupanog po punomoćniku Ljubica Herman</izvorni_sadrzaj>
    <derivirana_varijabla naziv="DomainObject.Predmet.ProtustrankaFormatedWithAdressOIB_1"> BLON-CO jednostavno društvo s ograničenom odgovornošću za graditeljstvo i usluge, OIB 34407704135, Ognjena Price 26, 40000 Čakovec zastupanog po punomoćniku Ljubica Herman</derivirana_varijabla>
  </DomainObject.Predmet.ProtustrankaFormatedWithAdressOIB>
  <DomainObject.Predmet.ProtustrankaWithAdress>
    <izvorni_sadrzaj>BLON-CO jednostavno društvo s ograničenom odgovornošću za graditeljstvo i usluge Ognjena Price 26, 40000 Čakovec</izvorni_sadrzaj>
    <derivirana_varijabla naziv="DomainObject.Predmet.ProtustrankaWithAdress_1">BLON-CO jednostavno društvo s ograničenom odgovornošću za graditeljstvo i usluge Ognjena Price 26, 40000 Čakovec</derivirana_varijabla>
  </DomainObject.Predmet.ProtustrankaWithAdress>
  <DomainObject.Predmet.ProtustrankaWithAdressOIB>
    <izvorni_sadrzaj>BLON-CO jednostavno društvo s ograničenom odgovornošću za graditeljstvo i usluge, OIB 34407704135, Ognjena Price 26, 40000 Čakovec</izvorni_sadrzaj>
    <derivirana_varijabla naziv="DomainObject.Predmet.ProtustrankaWithAdressOIB_1">BLON-CO jednostavno društvo s ograničenom odgovornošću za graditeljstvo i usluge, OIB 34407704135, Ognjena Price 26, 40000 Čakovec</derivirana_varijabla>
  </DomainObject.Predmet.ProtustrankaWithAdressOIB>
  <DomainObject.Predmet.ProtustrankaNazivFormated>
    <izvorni_sadrzaj>BLON-CO jednostavno društvo s ograničenom odgovornošću za graditeljstvo i usluge</izvorni_sadrzaj>
    <derivirana_varijabla naziv="DomainObject.Predmet.ProtustrankaNazivFormated_1">BLON-CO jednostavno društvo s ograničenom odgovornošću za graditeljstvo i usluge</derivirana_varijabla>
  </DomainObject.Predmet.ProtustrankaNazivFormated>
  <DomainObject.Predmet.ProtustrankaNazivFormatedOIB>
    <izvorni_sadrzaj>BLON-CO jednostavno društvo s ograničenom odgovornošću za graditeljstvo i usluge, OIB 34407704135</izvorni_sadrzaj>
    <derivirana_varijabla naziv="DomainObject.Predmet.ProtustrankaNazivFormatedOIB_1">BLON-CO jednostavno društvo s ograničenom odgovornošću za graditeljstvo i usluge, OIB 34407704135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43144.80</izvorni_sadrzaj>
    <derivirana_varijabla naziv="DomainObject.Predmet.TrenutnaVrijednost_1">43144.80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BLON-CO jednostavno društvo s ograničenom odgovornošću za graditeljstvo i usluge zastupanog po punomoćniku Ljubica Herman</item>
    </izvorni_sadrzaj>
    <derivirana_varijabla naziv="DomainObject.Predmet.ProtuStrankaListFormated_1">
      <item>BLON-CO jednostavno društvo s ograničenom odgovornošću za graditeljstvo i usluge zastupanog po punomoćniku Ljubica Herman</item>
    </derivirana_varijabla>
  </DomainObject.Predmet.ProtuStrankaListFormated>
  <DomainObject.Predmet.ProtuStrankaListFormatedOIB>
    <izvorni_sadrzaj>
      <item>BLON-CO jednostavno društvo s ograničenom odgovornošću za graditeljstvo i usluge, OIB 34407704135 zastupanog po punomoćniku Ljubica Herman</item>
    </izvorni_sadrzaj>
    <derivirana_varijabla naziv="DomainObject.Predmet.ProtuStrankaListFormatedOIB_1">
      <item>BLON-CO jednostavno društvo s ograničenom odgovornošću za graditeljstvo i usluge, OIB 34407704135 zastupanog po punomoćniku Ljubica Herman</item>
    </derivirana_varijabla>
  </DomainObject.Predmet.ProtuStrankaListFormatedOIB>
  <DomainObject.Predmet.ProtuStrankaListFormatedWithAdress>
    <izvorni_sadrzaj>
      <item>BLON-CO jednostavno društvo s ograničenom odgovornošću za graditeljstvo i usluge, Ognjena Price 26, 40000 Čakovec zastupanog po punomoćniku Ljubica Herman</item>
    </izvorni_sadrzaj>
    <derivirana_varijabla naziv="DomainObject.Predmet.ProtuStrankaListFormatedWithAdress_1">
      <item>BLON-CO jednostavno društvo s ograničenom odgovornošću za graditeljstvo i usluge, Ognjena Price 26, 40000 Čakovec zastupanog po punomoćniku Ljubica Herman</item>
    </derivirana_varijabla>
  </DomainObject.Predmet.ProtuStrankaListFormatedWithAdress>
  <DomainObject.Predmet.ProtuStrankaListFormatedWithAdressOIB>
    <izvorni_sadrzaj>
      <item>BLON-CO jednostavno društvo s ograničenom odgovornošću za graditeljstvo i usluge, OIB 34407704135, Ognjena Price 26, 40000 Čakovec zastupanog po punomoćniku Ljubica Herman</item>
    </izvorni_sadrzaj>
    <derivirana_varijabla naziv="DomainObject.Predmet.ProtuStrankaListFormatedWithAdressOIB_1">
      <item>BLON-CO jednostavno društvo s ograničenom odgovornošću za graditeljstvo i usluge, OIB 34407704135, Ognjena Price 26, 40000 Čakovec zastupanog po punomoćniku Ljubica Herman</item>
    </derivirana_varijabla>
  </DomainObject.Predmet.ProtuStrankaListFormatedWithAdressOIB>
  <DomainObject.Predmet.ProtuStrankaListNazivFormated>
    <izvorni_sadrzaj>
      <item>BLON-CO jednostavno društvo s ograničenom odgovornošću za graditeljstvo i usluge</item>
    </izvorni_sadrzaj>
    <derivirana_varijabla naziv="DomainObject.Predmet.ProtuStrankaListNazivFormated_1">
      <item>BLON-CO jednostavno društvo s ograničenom odgovornošću za graditeljstvo i usluge</item>
    </derivirana_varijabla>
  </DomainObject.Predmet.ProtuStrankaListNazivFormated>
  <DomainObject.Predmet.ProtuStrankaListNazivFormatedOIB>
    <izvorni_sadrzaj>
      <item>BLON-CO jednostavno društvo s ograničenom odgovornošću za graditeljstvo i usluge, OIB 34407704135</item>
    </izvorni_sadrzaj>
    <derivirana_varijabla naziv="DomainObject.Predmet.ProtuStrankaListNazivFormatedOIB_1">
      <item>BLON-CO jednostavno društvo s ograničenom odgovornošću za graditeljstvo i usluge, OIB 34407704135</item>
    </derivirana_varijabla>
  </DomainObject.Predmet.ProtuStrankaListNazivFormatedOIB>
  <DomainObject.Predmet.OstaliListFormated>
    <izvorni_sadrzaj>
      <item>Sudski registar</item>
      <item>Ljubica Herman punomoćnik sudionika u postupku BLON-CO jednostavno društvo s ograničenom odgovornošću za graditeljstvo i usluge</item>
    </izvorni_sadrzaj>
    <derivirana_varijabla naziv="DomainObject.Predmet.OstaliListFormated_1">
      <item>Sudski registar</item>
      <item>Ljubica Herman punomoćnik sudionika u postupku BLON-CO jednostavno društvo s ograničenom odgovornošću za graditeljstvo i usluge</item>
    </derivirana_varijabla>
  </DomainObject.Predmet.OstaliListFormated>
  <DomainObject.Predmet.OstaliListFormatedOIB>
    <izvorni_sadrzaj>
      <item>Sudski registar</item>
      <item>Ljubica Herman, OIB 94147938934 punomoćnik sudionika u postupku BLON-CO jednostavno društvo s ograničenom odgovornošću za graditeljstvo i usluge</item>
    </izvorni_sadrzaj>
    <derivirana_varijabla naziv="DomainObject.Predmet.OstaliListFormatedOIB_1">
      <item>Sudski registar</item>
      <item>Ljubica Herman, OIB 94147938934 punomoćnik sudionika u postupku BLON-CO jednostavno društvo s ograničenom odgovornošću za graditeljstvo i usluge</item>
    </derivirana_varijabla>
  </DomainObject.Predmet.OstaliListFormatedOIB>
  <DomainObject.Predmet.OstaliListFormatedWithAdress>
    <izvorni_sadrzaj>
      <item>Sudski registar</item>
      <item>Ljubica Herman, Ognjena Price 26, 40000 Čakovec punomoćnik sudionika u postupku BLON-CO jednostavno društvo s ograničenom odgovornošću za graditeljstvo i usluge</item>
    </izvorni_sadrzaj>
    <derivirana_varijabla naziv="DomainObject.Predmet.OstaliListFormatedWithAdress_1">
      <item>Sudski registar</item>
      <item>Ljubica Herman, Ognjena Price 26, 40000 Čakovec punomoćnik sudionika u postupku BLON-CO jednostavno društvo s ograničenom odgovornošću za graditeljstvo i usluge</item>
    </derivirana_varijabla>
  </DomainObject.Predmet.OstaliListFormatedWithAdress>
  <DomainObject.Predmet.OstaliListFormatedWithAdressOIB>
    <izvorni_sadrzaj>
      <item>Sudski registar</item>
      <item>Ljubica Herman, OIB 94147938934, Ognjena Price 26, 40000 Čakovec punomoćnik sudionika u postupku BLON-CO jednostavno društvo s ograničenom odgovornošću za graditeljstvo i usluge</item>
    </izvorni_sadrzaj>
    <derivirana_varijabla naziv="DomainObject.Predmet.OstaliListFormatedWithAdressOIB_1">
      <item>Sudski registar</item>
      <item>Ljubica Herman, OIB 94147938934, Ognjena Price 26, 40000 Čakovec punomoćnik sudionika u postupku BLON-CO jednostavno društvo s ograničenom odgovornošću za graditeljstvo i usluge</item>
    </derivirana_varijabla>
  </DomainObject.Predmet.OstaliListFormatedWithAdressOIB>
  <DomainObject.Predmet.OstaliListNazivFormated>
    <izvorni_sadrzaj>
      <item>Sudski registar</item>
      <item>Ljubica Herman</item>
    </izvorni_sadrzaj>
    <derivirana_varijabla naziv="DomainObject.Predmet.OstaliListNazivFormated_1">
      <item>Sudski registar</item>
      <item>Ljubica Herman</item>
    </derivirana_varijabla>
  </DomainObject.Predmet.OstaliListNazivFormated>
  <DomainObject.Predmet.OstaliListNazivFormatedOIB>
    <izvorni_sadrzaj>
      <item>Sudski registar</item>
      <item>Ljubica Herman, OIB 94147938934</item>
    </izvorni_sadrzaj>
    <derivirana_varijabla naziv="DomainObject.Predmet.OstaliListNazivFormatedOIB_1">
      <item>Sudski registar</item>
      <item>Ljubica Herman, OIB 94147938934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St-498/2017-6</izvorni_sadrzaj>
    <derivirana_varijabla naziv="DomainObject.PoslovniBrojDokumenta_1">St-498/2017-6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BLON-CO jednostavno društvo s ograničenom odgovornošću za graditeljstvo i usluge</izvorni_sadrzaj>
    <derivirana_varijabla naziv="DomainObject.Predmet.ProtustrankaIDrugi_1">BLON-CO jednostavno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BLON-CO jednostavno društvo s ograničenom odgovornošću za graditeljstvo i usluge, OIB 34407704135, Ognjena Price 26, 40000 Čakovec</izvorni_sadrzaj>
    <derivirana_varijabla naziv="DomainObject.Predmet.ProtustrankaIDrugiAdressOIB_1">BLON-CO jednostavno društvo s ograničenom odgovornošću za graditeljstvo i usluge, OIB 34407704135, Ognjena Price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2017.</izvorni_sadrzaj>
    <derivirana_varijabla naziv="DomainObject.Predmet.OdlukaRjesenje.DatumDonosenjaOdluke_1">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St-498/2017-6</izvorni_sadrzaj>
    <derivirana_varijabla naziv="DomainObject.Predmet.OdlukaRjesenje.Oznaka_1">St-498/2017-6</derivirana_varijabla>
  </DomainObject.Predmet.OdlukaRjesenje.Oznaka>
  <DomainObject.Predmet.SudioniciListNaziv>
    <izvorni_sadrzaj>
      <item>Financijska agencija</item>
      <item>BLON-CO jednostavno društvo s ograničenom odgovornošću za graditeljstvo i usluge</item>
      <item>Sudski registar</item>
      <item>Ljubica Herman</item>
    </izvorni_sadrzaj>
    <derivirana_varijabla naziv="DomainObject.Predmet.SudioniciListNaziv_1">
      <item>Financijska agencija</item>
      <item>BLON-CO jednostavno društvo s ograničenom odgovornošću za graditeljstvo i usluge</item>
      <item>Sudski registar</item>
      <item>Ljubica Herman</item>
    </derivirana_varijabla>
  </DomainObject.Predmet.SudioniciListNaziv>
  <DomainObject.Predmet.SudioniciListAdressOIB>
    <izvorni_sadrzaj>
      <item>Financijska agencija, OIB 85821130368, Ulica grada Vukovara 70,10000 Zagreb</item>
      <item>BLON-CO jednostavno društvo s ograničenom odgovornošću za graditeljstvo i usluge, OIB 34407704135, Ognjena Price 26,40000 Čakovec</item>
      <item>Sudski registar</item>
      <item>Ljubica Herman, OIB 94147938934, Ognjena Price 26,40000 Čakovec</item>
    </izvorni_sadrzaj>
    <derivirana_varijabla naziv="DomainObject.Predmet.SudioniciListAdressOIB_1">
      <item>Financijska agencija, OIB 85821130368, Ulica grada Vukovara 70,10000 Zagreb</item>
      <item>BLON-CO jednostavno društvo s ograničenom odgovornošću za graditeljstvo i usluge, OIB 34407704135, Ognjena Price 26,40000 Čakovec</item>
      <item>Sudski registar</item>
      <item>Ljubica Herman, OIB 94147938934, Ognjena Price 26,40000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BB8FF-2ABE-4FB9-922F-795CCAAB3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2856</properties:Characters>
  <properties:Lines>88</properties:Lines>
  <properties:Paragraphs>33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2017-12-08T09:22:00Z</cp:lastPrinted>
  <dcterms:modified xmlns:xsi="http://www.w3.org/2001/XMLSchema-instance" xsi:type="dcterms:W3CDTF">2017-12-08T09:22:00Z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