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74de" w14:paraId="78674de" w:rsidRDefault="0029698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1838325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9698A" w:rsidP="0029698A" w:rsidR="00AE649C">
      <w:pPr>
        <w:pStyle w:val="NormaleSPIS"/>
        <w:spacing w:after="0"/>
      </w:pPr>
      <w:r>
        <w:t xml:space="preserve">        Republika Hrvatska</w:t>
      </w:r>
    </w:p>
    <w:p w:rsidRDefault="0029698A" w:rsidP="0029698A" w:rsidR="0029698A">
      <w:pPr>
        <w:pStyle w:val="NormaleSPIS"/>
        <w:spacing w:after="0"/>
      </w:pPr>
      <w:r>
        <w:t xml:space="preserve">     Trgovački sud u Bjelovaru</w:t>
      </w:r>
    </w:p>
    <w:p w:rsidRDefault="0029698A" w:rsidP="0029698A" w:rsidR="0029698A">
      <w:pPr>
        <w:pStyle w:val="NormaleSPIS"/>
        <w:spacing w:after="0"/>
      </w:pPr>
      <w:r>
        <w:t>Bjelovar, Šetalište dr.I.Lebovića 42.</w:t>
      </w:r>
    </w:p>
    <w:p w:rsidRDefault="0029698A" w:rsidP="0029698A" w:rsidR="0029698A">
      <w:pPr>
        <w:pStyle w:val="NormaleSPIS"/>
        <w:jc w:val="right"/>
        <w:rPr>
          <w:noProof/>
        </w:rPr>
      </w:pPr>
      <w:r>
        <w:rPr>
          <w:noProof/>
        </w:rPr>
        <w:t>Poslovni broj: 7 St-245/2018-11</w:t>
      </w:r>
    </w:p>
    <w:p w:rsidRDefault="0029698A" w:rsidP="0029698A" w:rsidR="0029698A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29698A" w:rsidP="0029698A" w:rsidR="0029698A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29698A" w:rsidP="0029698A" w:rsidR="0029698A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Trg svibanjskih žrtava 1995. 1, za otvaranje stečajnog postupka nad dužnikom AUTO KUĆA KARLOVIĆ j.d.o.o. za trgovinu i usluge iz Odranskog </w:t>
      </w:r>
      <w:proofErr w:type="spellStart"/>
      <w:r>
        <w:t>Obreža</w:t>
      </w:r>
      <w:proofErr w:type="spellEnd"/>
      <w:r>
        <w:t xml:space="preserve">, </w:t>
      </w:r>
      <w:proofErr w:type="spellStart"/>
      <w:r>
        <w:t>Hrošći</w:t>
      </w:r>
      <w:proofErr w:type="spellEnd"/>
      <w:r>
        <w:t xml:space="preserve"> 8, MBS 081016235, OIB 50575089637, 09. kolovoza</w:t>
      </w:r>
      <w:r>
        <w:rPr>
          <w:noProof/>
        </w:rPr>
        <w:t xml:space="preserve"> 2018.</w:t>
      </w:r>
    </w:p>
    <w:p w:rsidRDefault="0029698A" w:rsidP="0029698A" w:rsidR="0029698A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29698A" w:rsidP="0029698A" w:rsidR="0029698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 xml:space="preserve">1.Pokreće se postupak radi utvrđivanja uvjeta za otvaranje stečajnog postupka nad dužnikom AUTO KUĆA KARLOVIĆ j.d.o.o. za trgovinu i usluge iz Odranskog </w:t>
      </w:r>
      <w:proofErr w:type="spellStart"/>
      <w:r>
        <w:t>Obreža</w:t>
      </w:r>
      <w:proofErr w:type="spellEnd"/>
      <w:r>
        <w:t xml:space="preserve">, </w:t>
      </w:r>
      <w:proofErr w:type="spellStart"/>
      <w:r>
        <w:t>Hrošći</w:t>
      </w:r>
      <w:proofErr w:type="spellEnd"/>
      <w:r>
        <w:t xml:space="preserve"> 8, MBS 081016235, OIB 50575089637.</w:t>
      </w:r>
    </w:p>
    <w:p w:rsidRDefault="0029698A" w:rsidP="0029698A" w:rsidR="0029698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29698A" w:rsidP="0029698A" w:rsidR="0029698A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4. rujna 2018. godine u 09,00 sati, u ovome sudu u Bjelovaru, Šetalište dr. Ivše Lebovića 42, sudnica br. 2, na koje se pozivaju dostavom ovoga rješenja:</w:t>
      </w:r>
    </w:p>
    <w:p w:rsidRDefault="0029698A" w:rsidP="0029698A" w:rsidR="0029698A">
      <w:pPr>
        <w:ind w:left="851"/>
        <w:jc w:val="both"/>
        <w:rPr>
          <w:noProof/>
        </w:rPr>
      </w:pPr>
      <w:r>
        <w:rPr>
          <w:noProof/>
        </w:rPr>
        <w:t>-FINA, Regionalni centar Zagreb,</w:t>
      </w:r>
    </w:p>
    <w:p w:rsidRDefault="0029698A" w:rsidP="0029698A" w:rsidR="0029698A">
      <w:pPr>
        <w:ind w:left="851"/>
        <w:jc w:val="both"/>
        <w:rPr>
          <w:noProof/>
        </w:rPr>
      </w:pPr>
      <w:r>
        <w:rPr>
          <w:noProof/>
        </w:rPr>
        <w:t>-zakonski zastupnik dužnika Zvonimir Karlović iz Odranskog Obreža, Hrošći 8.</w:t>
      </w:r>
    </w:p>
    <w:p w:rsidRDefault="0029698A" w:rsidP="0029698A" w:rsidR="0029698A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29698A" w:rsidP="0029698A" w:rsidR="0029698A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29698A" w:rsidP="0029698A" w:rsidR="0029698A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prijedlog za pokretanje stečajnog postupka nad dužnikom. </w:t>
      </w:r>
      <w:r>
        <w:t xml:space="preserve">U prijedlogu navodi da na dan 27.09.2017. dužnik u Očevidniku redoslijeda osnova za plaćanje ima evidentirane neizvršene osnove za plaćanje u neprekinutom razdoblju od 120 dana, u ukupnom iznosu od 40.397,25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dva zaposlenika.</w:t>
      </w:r>
    </w:p>
    <w:p w:rsidRDefault="0029698A" w:rsidP="0029698A" w:rsidR="0029698A">
      <w:pPr>
        <w:jc w:val="both"/>
      </w:pPr>
      <w:r>
        <w:t xml:space="preserve">              Kako iz prijedloga proizlazi vjerojatnost postojanja stečajnog razloga – nesposobnosti za plaćanje iz čl.6. st.2. SZ-a, sud je temeljem čl.115. st.1. SZ-a, donio rješenje </w:t>
      </w:r>
    </w:p>
    <w:p w:rsidRDefault="0029698A" w:rsidP="0029698A" w:rsidR="0029698A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29698A" w:rsidP="0029698A" w:rsidR="0029698A">
      <w:pPr>
        <w:jc w:val="right"/>
      </w:pPr>
      <w:r>
        <w:t>Poslovni broj:7 St-245/2018-11</w:t>
      </w:r>
    </w:p>
    <w:p w:rsidRDefault="0029698A" w:rsidP="0029698A" w:rsidR="0029698A">
      <w:pPr>
        <w:jc w:val="both"/>
        <w:rPr>
          <w:noProof/>
          <w:lang w:val="en-GB"/>
        </w:rPr>
      </w:pPr>
      <w:r>
        <w:t xml:space="preserve">o pokretanju prethodnog postupka radi utvrđivanja pretpostavki za otvaranje stečajnog postupka.                     </w:t>
      </w:r>
    </w:p>
    <w:p w:rsidRDefault="0029698A" w:rsidP="0029698A" w:rsidR="0029698A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29698A" w:rsidP="0029698A" w:rsidR="0029698A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29698A" w:rsidP="0029698A" w:rsidR="0029698A">
      <w:pPr>
        <w:jc w:val="center"/>
        <w:outlineLvl w:val="0"/>
        <w:rPr>
          <w:noProof/>
        </w:rPr>
      </w:pPr>
      <w:r>
        <w:rPr>
          <w:noProof/>
        </w:rPr>
        <w:t xml:space="preserve">Bjelovar 09. kolovoza 2018. </w:t>
      </w:r>
    </w:p>
    <w:p w:rsidRDefault="0029698A" w:rsidP="0029698A" w:rsidR="0029698A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S u d a c</w:t>
      </w:r>
    </w:p>
    <w:p w:rsidRDefault="0029698A" w:rsidP="0029698A" w:rsidR="0029698A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Tomislav Mrazović,v.r.</w:t>
      </w:r>
    </w:p>
    <w:p w:rsidRDefault="0029698A" w:rsidP="0029698A" w:rsidR="0029698A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služebnik</w:t>
      </w:r>
    </w:p>
    <w:p w:rsidRDefault="0029698A" w:rsidP="0029698A" w:rsidR="0029698A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</w:t>
      </w:r>
      <w:r>
        <w:rPr>
          <w:noProof/>
        </w:rPr>
        <w:t xml:space="preserve">    </w:t>
      </w:r>
      <w:r>
        <w:rPr>
          <w:noProof/>
        </w:rPr>
        <w:t xml:space="preserve"> Jasmina Tubić</w:t>
      </w:r>
    </w:p>
    <w:p w:rsidRDefault="0029698A" w:rsidP="0029698A" w:rsidR="0029698A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29698A" w:rsidP="0029698A" w:rsidR="0029698A">
      <w:pPr>
        <w:jc w:val="both"/>
      </w:pPr>
    </w:p>
    <w:p w:rsidRDefault="0029698A" w:rsidP="0029698A" w:rsidR="0029698A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698A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St-245/2018-11</izvorni_sadrzaj>
    <derivirana_varijabla naziv="DomainObject.Oznaka_1">St-245/2018-11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St-245/2018</izvorni_sadrzaj>
    <derivirana_varijabla naziv="DomainObject.Predmet.OznakaBroj_1">St-245/2018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KARLOVIĆ j.d.o.o. zastupanog po punomoćniku Zvonimir Karlović</izvorni_sadrzaj>
    <derivirana_varijabla naziv="DomainObject.Predmet.ProtustrankaFormated_1">  AUTO KUĆA KARLOVIĆ j.d.o.o. zastupanog po punomoćniku Zvonimir Karlović</derivirana_varijabla>
  </DomainObject.Predmet.ProtustrankaFormated>
  <DomainObject.Predmet.ProtustrankaFormatedOIB>
    <izvorni_sadrzaj>  AUTO KUĆA KARLOVIĆ j.d.o.o., OIB 50575089637 zastupanog po punomoćniku Zvonimir Karlović</izvorni_sadrzaj>
    <derivirana_varijabla naziv="DomainObject.Predmet.ProtustrankaFormatedOIB_1">  AUTO KUĆA KARLOVIĆ j.d.o.o., OIB 50575089637 zastupanog po punomoćniku Zvonimir Karlović</derivirana_varijabla>
  </DomainObject.Predmet.ProtustrankaFormatedOIB>
  <DomainObject.Predmet.ProtustrankaFormatedWithAdress>
    <izvorni_sadrzaj> AUTO KUĆA KARLOVIĆ j.d.o.o., Hrošći 8, 10020 Odranski Obrež zastupanog po punomoćniku Zvonimir Karlović</izvorni_sadrzaj>
    <derivirana_varijabla naziv="DomainObject.Predmet.ProtustrankaFormatedWithAdress_1"> AUTO KUĆA KARLOVIĆ j.d.o.o., Hrošći 8, 10020 Odranski Obrež zastupanog po punomoćniku Zvonimir Karlović</derivirana_varijabla>
  </DomainObject.Predmet.ProtustrankaFormatedWithAdress>
  <DomainObject.Predmet.ProtustrankaFormatedWithAdressOIB>
    <izvorni_sadrzaj> AUTO KUĆA KARLOVIĆ j.d.o.o., OIB 50575089637, Hrošći 8, 10020 Odranski Obrež zastupanog po punomoćniku Zvonimir Karlović</izvorni_sadrzaj>
    <derivirana_varijabla naziv="DomainObject.Predmet.ProtustrankaFormatedWithAdressOIB_1"> AUTO KUĆA KARLOVIĆ j.d.o.o., OIB 50575089637, Hrošći 8, 10020 Odranski Obrež zastupanog po punomoćniku Zvonimir Karlović</derivirana_varijabla>
  </DomainObject.Predmet.ProtustrankaFormatedWithAdressOIB>
  <DomainObject.Predmet.ProtustrankaWithAdress>
    <izvorni_sadrzaj>AUTO KUĆA KARLOVIĆ j.d.o.o. Hrošći 8, 10020 Odranski Obrež</izvorni_sadrzaj>
    <derivirana_varijabla naziv="DomainObject.Predmet.ProtustrankaWithAdress_1">AUTO KUĆA KARLOVIĆ j.d.o.o. Hrošći 8, 10020 Odranski Obrež</derivirana_varijabla>
  </DomainObject.Predmet.ProtustrankaWithAdress>
  <DomainObject.Predmet.ProtustrankaWithAdressOIB>
    <izvorni_sadrzaj>AUTO KUĆA KARLOVIĆ j.d.o.o., OIB 50575089637, Hrošći 8, 10020 Odranski Obrež</izvorni_sadrzaj>
    <derivirana_varijabla naziv="DomainObject.Predmet.ProtustrankaWithAdressOIB_1">AUTO KUĆA KARLOVIĆ j.d.o.o., OIB 50575089637, Hrošći 8, 10020 Odranski Obrež</derivirana_varijabla>
  </DomainObject.Predmet.ProtustrankaWithAdressOIB>
  <DomainObject.Predmet.ProtustrankaNazivFormated>
    <izvorni_sadrzaj>AUTO KUĆA KARLOVIĆ j.d.o.o.</izvorni_sadrzaj>
    <derivirana_varijabla naziv="DomainObject.Predmet.ProtustrankaNazivFormated_1">AUTO KUĆA KARLOVIĆ j.d.o.o.</derivirana_varijabla>
  </DomainObject.Predmet.ProtustrankaNazivFormated>
  <DomainObject.Predmet.ProtustrankaNazivFormatedOIB>
    <izvorni_sadrzaj>AUTO KUĆA KARLOVIĆ j.d.o.o., OIB 50575089637</izvorni_sadrzaj>
    <derivirana_varijabla naziv="DomainObject.Predmet.ProtustrankaNazivFormatedOIB_1">AUTO KUĆA KARLOVIĆ j.d.o.o., OIB 50575089637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KUĆA KARLOVIĆ j.d.o.o. zastupanog po punomoćniku Zvonimir Karlović</item>
    </izvorni_sadrzaj>
    <derivirana_varijabla naziv="DomainObject.Predmet.ProtuStrankaListFormated_1">
      <item>AUTO KUĆA KARLOVIĆ j.d.o.o. zastupanog po punomoćniku Zvonimir Karlović</item>
    </derivirana_varijabla>
  </DomainObject.Predmet.ProtuStrankaListFormated>
  <DomainObject.Predmet.ProtuStrankaListFormatedOIB>
    <izvorni_sadrzaj>
      <item>AUTO KUĆA KARLOVIĆ j.d.o.o., OIB 50575089637 zastupanog po punomoćniku Zvonimir Karlović</item>
    </izvorni_sadrzaj>
    <derivirana_varijabla naziv="DomainObject.Predmet.ProtuStrankaListFormatedOIB_1">
      <item>AUTO KUĆA KARLOVIĆ j.d.o.o., OIB 50575089637 zastupanog po punomoćniku Zvonimir Karlović</item>
    </derivirana_varijabla>
  </DomainObject.Predmet.ProtuStrankaListFormatedOIB>
  <DomainObject.Predmet.ProtuStrankaListFormatedWithAdress>
    <izvorni_sadrzaj>
      <item>AUTO KUĆA KARLOVIĆ j.d.o.o., Hrošći 8, 10020 Odranski Obrež zastupanog po punomoćniku Zvonimir Karlović</item>
    </izvorni_sadrzaj>
    <derivirana_varijabla naziv="DomainObject.Predmet.ProtuStrankaListFormatedWithAdress_1">
      <item>AUTO KUĆA KARLOVIĆ j.d.o.o., Hrošći 8, 10020 Odranski Obrež zastupanog po punomoćniku Zvonimir Karlović</item>
    </derivirana_varijabla>
  </DomainObject.Predmet.ProtuStrankaListFormatedWithAdress>
  <DomainObject.Predmet.ProtuStrankaListFormatedWithAdressOIB>
    <izvorni_sadrzaj>
      <item>AUTO KUĆA KARLOVIĆ j.d.o.o., OIB 50575089637, Hrošći 8, 10020 Odranski Obrež zastupanog po punomoćniku Zvonimir Karlović</item>
    </izvorni_sadrzaj>
    <derivirana_varijabla naziv="DomainObject.Predmet.ProtuStrankaListFormatedWithAdressOIB_1">
      <item>AUTO KUĆA KARLOVIĆ j.d.o.o., OIB 50575089637, Hrošći 8, 10020 Odranski Obrež zastupanog po punomoćniku Zvonimir Karlović</item>
    </derivirana_varijabla>
  </DomainObject.Predmet.ProtuStrankaListFormatedWithAdressOIB>
  <DomainObject.Predmet.ProtuStrankaListNazivFormated>
    <izvorni_sadrzaj>
      <item>AUTO KUĆA KARLOVIĆ j.d.o.o.</item>
    </izvorni_sadrzaj>
    <derivirana_varijabla naziv="DomainObject.Predmet.ProtuStrankaListNazivFormated_1">
      <item>AUTO KUĆA KARLOVIĆ j.d.o.o.</item>
    </derivirana_varijabla>
  </DomainObject.Predmet.ProtuStrankaListNazivFormated>
  <DomainObject.Predmet.ProtuStrankaListNazivFormatedOIB>
    <izvorni_sadrzaj>
      <item>AUTO KUĆA KARLOVIĆ j.d.o.o., OIB 50575089637</item>
    </izvorni_sadrzaj>
    <derivirana_varijabla naziv="DomainObject.Predmet.ProtuStrankaListNazivFormatedOIB_1">
      <item>AUTO KUĆA KARLOVIĆ j.d.o.o., OIB 50575089637</item>
    </derivirana_varijabla>
  </DomainObject.Predmet.ProtuStrankaListNazivFormatedOIB>
  <DomainObject.Predmet.OstaliListFormated>
    <izvorni_sadrzaj>
      <item>Zvonimir Karlović punomoćnik sudionika u postupku AUTO KUĆA KARLOVIĆ j.d.o.o.</item>
    </izvorni_sadrzaj>
    <derivirana_varijabla naziv="DomainObject.Predmet.OstaliListFormated_1">
      <item>Zvonimir Karlović punomoćnik sudionika u postupku AUTO KUĆA KARLOVIĆ j.d.o.o.</item>
    </derivirana_varijabla>
  </DomainObject.Predmet.OstaliListFormated>
  <DomainObject.Predmet.OstaliListFormatedOIB>
    <izvorni_sadrzaj>
      <item>Zvonimir Karlović, OIB 22135441189 punomoćnik sudionika u postupku AUTO KUĆA KARLOVIĆ j.d.o.o.</item>
    </izvorni_sadrzaj>
    <derivirana_varijabla naziv="DomainObject.Predmet.OstaliListFormatedOIB_1">
      <item>Zvonimir Karlović, OIB 22135441189 punomoćnik sudionika u postupku AUTO KUĆA KARLOVIĆ j.d.o.o.</item>
    </derivirana_varijabla>
  </DomainObject.Predmet.OstaliListFormatedOIB>
  <DomainObject.Predmet.OstaliListFormatedWithAdress>
    <izvorni_sadrzaj>
      <item>Zvonimir Karlović, Hrošći 8, 10020 Odranski Obrež punomoćnik sudionika u postupku AUTO KUĆA KARLOVIĆ j.d.o.o.</item>
    </izvorni_sadrzaj>
    <derivirana_varijabla naziv="DomainObject.Predmet.OstaliListFormatedWithAdress_1">
      <item>Zvonimir Karlović, Hrošći 8, 10020 Odranski Obrež punomoćnik sudionika u postupku AUTO KUĆA KARLOVIĆ j.d.o.o.</item>
    </derivirana_varijabla>
  </DomainObject.Predmet.OstaliListFormatedWithAdress>
  <DomainObject.Predmet.OstaliListFormatedWithAdressOIB>
    <izvorni_sadrzaj>
      <item>Zvonimir Karlović, OIB 22135441189, Hrošći 8, 10020 Odranski Obrež punomoćnik sudionika u postupku AUTO KUĆA KARLOVIĆ j.d.o.o.</item>
    </izvorni_sadrzaj>
    <derivirana_varijabla naziv="DomainObject.Predmet.OstaliListFormatedWithAdressOIB_1">
      <item>Zvonimir Karlović, OIB 22135441189, Hrošći 8, 10020 Odranski Obrež punomoćnik sudionika u postupku AUTO KUĆA KARLOVIĆ j.d.o.o.</item>
    </derivirana_varijabla>
  </DomainObject.Predmet.OstaliListFormatedWithAdressOIB>
  <DomainObject.Predmet.OstaliListNazivFormated>
    <izvorni_sadrzaj>
      <item>Zvonimir Karlović</item>
    </izvorni_sadrzaj>
    <derivirana_varijabla naziv="DomainObject.Predmet.OstaliListNazivFormated_1">
      <item>Zvonimir Karlović</item>
    </derivirana_varijabla>
  </DomainObject.Predmet.OstaliListNazivFormated>
  <DomainObject.Predmet.OstaliListNazivFormatedOIB>
    <izvorni_sadrzaj>
      <item>Zvonimir Karlović, OIB 22135441189</item>
    </izvorni_sadrzaj>
    <derivirana_varijabla naziv="DomainObject.Predmet.OstaliListNazivFormatedOIB_1">
      <item>Zvonimir Karlović, OIB 22135441189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St-245/2018-11</izvorni_sadrzaj>
    <derivirana_varijabla naziv="DomainObject.PoslovniBrojDokumenta_1">St-245/2018-11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KUĆA KARLOVIĆ j.d.o.o.</izvorni_sadrzaj>
    <derivirana_varijabla naziv="DomainObject.Predmet.ProtustrankaIDrugi_1">AUTO KUĆA KARLOVIĆ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KUĆA KARLOVIĆ j.d.o.o., OIB 50575089637, Hrošći 8, 10020 Odranski Obrež</izvorni_sadrzaj>
    <derivirana_varijabla naziv="DomainObject.Predmet.ProtustrankaIDrugiAdressOIB_1">AUTO KUĆA KARLOVIĆ j.d.o.o., OIB 50575089637, Hrošći 8,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KARLOVIĆ j.d.o.o.</item>
      <item>FINA Regionalni centar Zagreb</item>
      <item>Zvonimir Karlović</item>
    </izvorni_sadrzaj>
    <derivirana_varijabla naziv="DomainObject.Predmet.SudioniciListNaziv_1">
      <item>AUTO KUĆA KARLOVIĆ j.d.o.o.</item>
      <item>FINA Regionalni centar Zagreb</item>
      <item>Zvonimir Karlović</item>
    </derivirana_varijabla>
  </DomainObject.Predmet.SudioniciListNaziv>
  <DomainObject.Predmet.SudioniciListAdressOIB>
    <izvorni_sadrzaj>
      <item>AUTO KUĆA KARLOVIĆ j.d.o.o., OIB 50575089637, Hrošći 8,10020 Odranski Obrež</item>
      <item>FINA Regionalni centar Zagreb, OIB 85821130368, Trg svibanjskih žrtava 1995. 1,10000 Zagreb</item>
      <item>Zvonimir Karlović, OIB 22135441189, Hrošći 8,10020 Odranski Obrež</item>
    </izvorni_sadrzaj>
    <derivirana_varijabla naziv="DomainObject.Predmet.SudioniciListAdressOIB_1">
      <item>AUTO KUĆA KARLOVIĆ j.d.o.o., OIB 50575089637, Hrošći 8,10020 Odranski Obrež</item>
      <item>FINA Regionalni centar Zagreb, OIB 85821130368, Trg svibanjskih žrtava 1995. 1,10000 Zagreb</item>
      <item>Zvonimir Karlović, OIB 22135441189, Hrošći 8,10020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579329-73E7-4DCC-AF99-01CF22F51A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2760</properties:Characters>
  <properties:Lines>59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2018-08-09T07:25:00Z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St-245/2018-11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