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abd8" w14:paraId="b17abd8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 xml:space="preserve">Zagreb, </w:t>
            </w:r>
            <w:proofErr w:type="spellStart"/>
            <w:r w:rsidRPr="00AE2996">
              <w:t>Amruševa</w:t>
            </w:r>
            <w:proofErr w:type="spellEnd"/>
            <w:r w:rsidRPr="00AE2996">
              <w:t xml:space="preserve">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EA14A3">
        <w:t>4460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EA14A3">
        <w:t>KOMFOR PROJEKT d.o.o., Zagreb, Vinogradska 6, OIB: 12609749552,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EA14A3">
        <w:rPr>
          <w:lang w:val="hr-HR"/>
        </w:rPr>
        <w:t>4460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 xml:space="preserve">15. </w:t>
      </w:r>
      <w:proofErr w:type="spellStart"/>
      <w:proofErr w:type="gramStart"/>
      <w:r w:rsidR="008D0459">
        <w:t>siječnja</w:t>
      </w:r>
      <w:proofErr w:type="spellEnd"/>
      <w:proofErr w:type="gramEnd"/>
      <w:r w:rsidR="008D0459">
        <w:t xml:space="preserve">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 xml:space="preserve">15. </w:t>
      </w:r>
      <w:proofErr w:type="spellStart"/>
      <w:proofErr w:type="gramStart"/>
      <w:r w:rsidR="008D0459">
        <w:rPr>
          <w:b/>
        </w:rPr>
        <w:t>siječnja</w:t>
      </w:r>
      <w:proofErr w:type="spellEnd"/>
      <w:proofErr w:type="gramEnd"/>
      <w:r w:rsidR="008D0459">
        <w:rPr>
          <w:b/>
        </w:rPr>
        <w:t xml:space="preserve">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EA14A3">
        <w:t>og</w:t>
      </w:r>
      <w:r w:rsidR="008D0459">
        <w:t>l</w:t>
      </w:r>
      <w:r w:rsidR="00EA14A3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EA14A3">
        <w:t>4460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DCD" w:rsidR="00086DCD">
      <w:r>
        <w:separator/>
      </w:r>
    </w:p>
  </w:endnote>
  <w:endnote w:id="0" w:type="continuationSeparator">
    <w:p w:rsidRDefault="00086DCD" w:rsidR="0008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DCD" w:rsidR="00086DCD">
      <w:r>
        <w:separator/>
      </w:r>
    </w:p>
  </w:footnote>
  <w:footnote w:id="0" w:type="continuationSeparator">
    <w:p w:rsidRDefault="00086DCD" w:rsidR="00086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 xml:space="preserve">74. </w:t>
    </w:r>
    <w:proofErr w:type="spellStart"/>
    <w:r w:rsidRPr="00AE2996">
      <w:t>Povrv</w:t>
    </w:r>
    <w:proofErr w:type="spellEnd"/>
    <w:r w:rsidRPr="00AE2996">
      <w:t>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86DCD"/>
    <w:rsid w:val="000933CF"/>
    <w:rsid w:val="00097423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25CA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14A3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4460</izvorni_sadrzaj>
    <derivirana_varijabla naziv="DomainObject.Predmet.Broj_1">4460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St-4460/2015</izvorni_sadrzaj>
    <derivirana_varijabla naziv="DomainObject.Predmet.OznakaBroj_1">St-4460/2015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KOMFOR PROJEKT d.o.o. zastupanog po punomoćniku PJETAR KĆIRA</izvorni_sadrzaj>
    <derivirana_varijabla naziv="DomainObject.Predmet.ProtustrankaFormated_1">  KOMFOR PROJEKT d.o.o. zastupanog po punomoćniku PJETAR KĆIRA</derivirana_varijabla>
  </DomainObject.Predmet.ProtustrankaFormated>
  <DomainObject.Predmet.ProtustrankaFormatedOIB>
    <izvorni_sadrzaj>  KOMFOR PROJEKT d.o.o., OIB 12609749552 zastupanog po punomoćniku PJETAR KĆIRA</izvorni_sadrzaj>
    <derivirana_varijabla naziv="DomainObject.Predmet.ProtustrankaFormatedOIB_1">  KOMFOR PROJEKT d.o.o., OIB 12609749552 zastupanog po punomoćniku PJETAR KĆIRA</derivirana_varijabla>
  </DomainObject.Predmet.ProtustrankaFormatedOIB>
  <DomainObject.Predmet.ProtustrankaFormatedWithAdress>
    <izvorni_sadrzaj> KOMFOR PROJEKT d.o.o., Vinogradska 6, 10000 Zagreb zastupanog po punomoćniku PJETAR KĆIRA</izvorni_sadrzaj>
    <derivirana_varijabla naziv="DomainObject.Predmet.ProtustrankaFormatedWithAdress_1"> KOMFOR PROJEKT d.o.o., Vinogradska 6, 10000 Zagreb zastupanog po punomoćniku PJETAR KĆIRA</derivirana_varijabla>
  </DomainObject.Predmet.ProtustrankaFormatedWithAdress>
  <DomainObject.Predmet.ProtustrankaFormatedWithAdressOIB>
    <izvorni_sadrzaj> KOMFOR PROJEKT d.o.o., OIB 12609749552, Vinogradska 6, 10000 Zagreb zastupanog po punomoćniku PJETAR KĆIRA</izvorni_sadrzaj>
    <derivirana_varijabla naziv="DomainObject.Predmet.ProtustrankaFormatedWithAdressOIB_1"> KOMFOR PROJEKT d.o.o., OIB 12609749552, Vinogradska 6, 10000 Zagreb zastupanog po punomoćniku PJETAR KĆIRA</derivirana_varijabla>
  </DomainObject.Predmet.ProtustrankaFormatedWithAdressOIB>
  <DomainObject.Predmet.ProtustrankaWithAdress>
    <izvorni_sadrzaj>KOMFOR PROJEKT d.o.o. Vinogradska 6, 10000 Zagreb</izvorni_sadrzaj>
    <derivirana_varijabla naziv="DomainObject.Predmet.ProtustrankaWithAdress_1">KOMFOR PROJEKT d.o.o. Vinogradska 6, 10000 Zagreb</derivirana_varijabla>
  </DomainObject.Predmet.ProtustrankaWithAdress>
  <DomainObject.Predmet.ProtustrankaWithAdressOIB>
    <izvorni_sadrzaj>KOMFOR PROJEKT d.o.o., OIB 12609749552, Vinogradska 6, 10000 Zagreb</izvorni_sadrzaj>
    <derivirana_varijabla naziv="DomainObject.Predmet.ProtustrankaWithAdressOIB_1">KOMFOR PROJEKT d.o.o., OIB 12609749552, Vinogradska 6, 10000 Zagreb</derivirana_varijabla>
  </DomainObject.Predmet.ProtustrankaWithAdressOIB>
  <DomainObject.Predmet.ProtustrankaNazivFormated>
    <izvorni_sadrzaj>KOMFOR PROJEKT d.o.o.</izvorni_sadrzaj>
    <derivirana_varijabla naziv="DomainObject.Predmet.ProtustrankaNazivFormated_1">KOMFOR PROJEKT d.o.o.</derivirana_varijabla>
  </DomainObject.Predmet.ProtustrankaNazivFormated>
  <DomainObject.Predmet.ProtustrankaNazivFormatedOIB>
    <izvorni_sadrzaj>KOMFOR PROJEKT d.o.o., OIB 12609749552</izvorni_sadrzaj>
    <derivirana_varijabla naziv="DomainObject.Predmet.ProtustrankaNazivFormatedOIB_1">KOMFOR PROJEKT d.o.o., OIB 12609749552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KOMFOR PROJEKT d.o.o. zastupanog po punomoćniku PJETAR KĆIRA</item>
    </izvorni_sadrzaj>
    <derivirana_varijabla naziv="DomainObject.Predmet.ProtuStrankaListFormated_1">
      <item>KOMFOR PROJEKT d.o.o. zastupanog po punomoćniku PJETAR KĆIRA</item>
    </derivirana_varijabla>
  </DomainObject.Predmet.ProtuStrankaListFormated>
  <DomainObject.Predmet.ProtuStrankaListFormatedOIB>
    <izvorni_sadrzaj>
      <item>KOMFOR PROJEKT d.o.o., OIB 12609749552 zastupanog po punomoćniku PJETAR KĆIRA</item>
    </izvorni_sadrzaj>
    <derivirana_varijabla naziv="DomainObject.Predmet.ProtuStrankaListFormatedOIB_1">
      <item>KOMFOR PROJEKT d.o.o., OIB 12609749552 zastupanog po punomoćniku PJETAR KĆIRA</item>
    </derivirana_varijabla>
  </DomainObject.Predmet.ProtuStrankaListFormatedOIB>
  <DomainObject.Predmet.ProtuStrankaListFormatedWithAdress>
    <izvorni_sadrzaj>
      <item>KOMFOR PROJEKT d.o.o., Vinogradska 6, 10000 Zagreb zastupanog po punomoćniku PJETAR KĆIRA</item>
    </izvorni_sadrzaj>
    <derivirana_varijabla naziv="DomainObject.Predmet.ProtuStrankaListFormatedWithAdress_1">
      <item>KOMFOR PROJEKT d.o.o., Vinogradska 6, 10000 Zagreb zastupanog po punomoćniku PJETAR KĆIRA</item>
    </derivirana_varijabla>
  </DomainObject.Predmet.ProtuStrankaListFormatedWithAdress>
  <DomainObject.Predmet.ProtuStrankaListFormatedWithAdressOIB>
    <izvorni_sadrzaj>
      <item>KOMFOR PROJEKT d.o.o., OIB 12609749552, Vinogradska 6, 10000 Zagreb zastupanog po punomoćniku PJETAR KĆIRA</item>
    </izvorni_sadrzaj>
    <derivirana_varijabla naziv="DomainObject.Predmet.ProtuStrankaListFormatedWithAdressOIB_1">
      <item>KOMFOR PROJEKT d.o.o., OIB 12609749552, Vinogradska 6, 10000 Zagreb zastupanog po punomoćniku PJETAR KĆIRA</item>
    </derivirana_varijabla>
  </DomainObject.Predmet.ProtuStrankaListFormatedWithAdressOIB>
  <DomainObject.Predmet.ProtuStrankaListNazivFormated>
    <izvorni_sadrzaj>
      <item>KOMFOR PROJEKT d.o.o.</item>
    </izvorni_sadrzaj>
    <derivirana_varijabla naziv="DomainObject.Predmet.ProtuStrankaListNazivFormated_1">
      <item>KOMFOR PROJEKT d.o.o.</item>
    </derivirana_varijabla>
  </DomainObject.Predmet.ProtuStrankaListNazivFormated>
  <DomainObject.Predmet.ProtuStrankaListNazivFormatedOIB>
    <izvorni_sadrzaj>
      <item>KOMFOR PROJEKT d.o.o., OIB 12609749552</item>
    </izvorni_sadrzaj>
    <derivirana_varijabla naziv="DomainObject.Predmet.ProtuStrankaListNazivFormatedOIB_1">
      <item>KOMFOR PROJEKT d.o.o., OIB 12609749552</item>
    </derivirana_varijabla>
  </DomainObject.Predmet.ProtuStrankaListNazivFormatedOIB>
  <DomainObject.Predmet.OstaliListFormated>
    <izvorni_sadrzaj>
      <item>PJETAR KĆIRA punomoćnik sudionika u postupku KOMFOR PROJEKT d.o.o.</item>
    </izvorni_sadrzaj>
    <derivirana_varijabla naziv="DomainObject.Predmet.OstaliListFormated_1">
      <item>PJETAR KĆIRA punomoćnik sudionika u postupku KOMFOR PROJEKT d.o.o.</item>
    </derivirana_varijabla>
  </DomainObject.Predmet.OstaliListFormated>
  <DomainObject.Predmet.OstaliListFormatedOIB>
    <izvorni_sadrzaj>
      <item>PJETAR KĆIRA punomoćnik sudionika u postupku KOMFOR PROJEKT d.o.o.</item>
    </izvorni_sadrzaj>
    <derivirana_varijabla naziv="DomainObject.Predmet.OstaliListFormatedOIB_1">
      <item>PJETAR KĆIRA punomoćnik sudionika u postupku KOMFOR PROJEKT d.o.o.</item>
    </derivirana_varijabla>
  </DomainObject.Predmet.OstaliListFormatedOIB>
  <DomainObject.Predmet.OstaliListFormatedWithAdress>
    <izvorni_sadrzaj>
      <item>PJETAR KĆIRA, Banski Vinogradi 6, 10000 Zagreb punomoćnik sudionika u postupku KOMFOR PROJEKT d.o.o.</item>
    </izvorni_sadrzaj>
    <derivirana_varijabla naziv="DomainObject.Predmet.OstaliListFormatedWithAdress_1">
      <item>PJETAR KĆIRA, Banski Vinogradi 6, 10000 Zagreb punomoćnik sudionika u postupku KOMFOR PROJEKT d.o.o.</item>
    </derivirana_varijabla>
  </DomainObject.Predmet.OstaliListFormatedWithAdress>
  <DomainObject.Predmet.OstaliListFormatedWithAdressOIB>
    <izvorni_sadrzaj>
      <item>PJETAR KĆIRA, Banski Vinogradi 6, 10000 Zagreb punomoćnik sudionika u postupku KOMFOR PROJEKT d.o.o.</item>
    </izvorni_sadrzaj>
    <derivirana_varijabla naziv="DomainObject.Predmet.OstaliListFormatedWithAdressOIB_1">
      <item>PJETAR KĆIRA, Banski Vinogradi 6, 10000 Zagreb punomoćnik sudionika u postupku KOMFOR PROJEKT d.o.o.</item>
    </derivirana_varijabla>
  </DomainObject.Predmet.OstaliListFormatedWithAdressOIB>
  <DomainObject.Predmet.OstaliListNazivFormated>
    <izvorni_sadrzaj>
      <item>PJETAR KĆIRA</item>
    </izvorni_sadrzaj>
    <derivirana_varijabla naziv="DomainObject.Predmet.OstaliListNazivFormated_1">
      <item>PJETAR KĆIRA</item>
    </derivirana_varijabla>
  </DomainObject.Predmet.OstaliListNazivFormated>
  <DomainObject.Predmet.OstaliListNazivFormatedOIB>
    <izvorni_sadrzaj>
      <item>PJETAR KĆIRA</item>
    </izvorni_sadrzaj>
    <derivirana_varijabla naziv="DomainObject.Predmet.OstaliListNazivFormatedOIB_1">
      <item>PJETAR KĆIRA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KOMFOR PROJEKT d.o.o.</izvorni_sadrzaj>
    <derivirana_varijabla naziv="DomainObject.Predmet.ProtustrankaIDrugi_1">KOMFOR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KOMFOR PROJEKT d.o.o., OIB 12609749552, Vinogradska 6, 10000 Zagreb</izvorni_sadrzaj>
    <derivirana_varijabla naziv="DomainObject.Predmet.ProtustrankaIDrugiAdressOIB_1">KOMFOR PROJEKT d.o.o., OIB 12609749552, Vinogradska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KOMFOR PROJEKT d.o.o.</item>
      <item>PJETAR KĆIRA</item>
    </izvorni_sadrzaj>
    <derivirana_varijabla naziv="DomainObject.Predmet.SudioniciListNaziv_1">
      <item>FINA Regionalni centar Zagreb</item>
      <item>KOMFOR PROJEKT d.o.o.</item>
      <item>PJETAR KĆIRA</item>
    </derivirana_varijabla>
  </DomainObject.Predmet.SudioniciListNaziv>
  <DomainObject.Predmet.SudioniciListAdressOIB>
    <izvorni_sadrzaj>
      <item>FINA Regionalni centar Zagreb, OIB 85821130368, Trg svibanjskih žrtava 1995. 1,10000 Zagreb</item>
      <item>KOMFOR PROJEKT d.o.o., OIB 12609749552, Vinogradska 6,10000 Zagreb</item>
      <item>PJETAR KĆIRA, Banski Vinogradi 6,10000 Zagreb</item>
    </izvorni_sadrzaj>
    <derivirana_varijabla naziv="DomainObject.Predmet.SudioniciListAdressOIB_1">
      <item>FINA Regionalni centar Zagreb, OIB 85821130368, Trg svibanjskih žrtava 1995. 1,10000 Zagreb</item>
      <item>KOMFOR PROJEKT d.o.o., OIB 12609749552, Vinogradska 6,10000 Zagreb</item>
      <item>PJETAR KĆIRA, Banski Vinogradi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12609749552</item>
      <item>, OIB null</item>
    </izvorni_sadrzaj>
    <derivirana_varijabla naziv="DomainObject.Predmet.SudioniciListNazivOIB_1">
      <item>, OIB 85821130368</item>
      <item>, OIB 12609749552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250</properties:Words>
  <properties:Characters>1193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2016-01-18T09:11:00Z</dcterms:created>
  <dc:creator>Darinka</dc:creator>
  <cp:lastModifiedBy>Maja Josipović</cp:lastModifiedBy>
  <cp:lastPrinted>2015-12-15T10:47:00Z</cp:lastPrinted>
  <dcterms:modified xmlns:xsi="http://www.w3.org/2001/XMLSchema-instance" xsi:type="dcterms:W3CDTF">2016-01-18T09:12:00Z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