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8e9" w14:paraId="ab0f8e9" w:rsidRDefault="00666FE2" w:rsidP="00910611" w:rsidR="00666F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FE2" w:rsidP="00910611" w:rsidR="00666FE2">
      <w:r>
        <w:rPr>
          <w:rFonts w:eastAsia="MS Mincho"/>
        </w:rPr>
        <w:t>REPUBLIKA HRVATSKA</w:t>
      </w:r>
    </w:p>
    <w:p w:rsidRDefault="00666FE2" w:rsidP="00910611" w:rsidR="00666FE2">
      <w:r>
        <w:rPr>
          <w:rFonts w:eastAsia="MS Mincho"/>
        </w:rPr>
        <w:t>TRGOVAČKI SUD U RIJECI</w:t>
      </w:r>
    </w:p>
    <w:p w:rsidRDefault="00666FE2" w:rsidR="00666F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imovinom dužnika pojedinca DORIAN JANKO iz Labina, Marcilnica 7, OIB: </w:t>
      </w:r>
      <w:r w:rsidRPr="001A2312">
        <w:rPr>
          <w:bCs/>
        </w:rPr>
        <w:t xml:space="preserve">42775234500, vl. obrta za trgovinu </w:t>
      </w:r>
      <w:r w:rsidRPr="001A2312">
        <w:t>" D T R A D E"</w:t>
      </w:r>
      <w:r w:rsidRPr="001A2312">
        <w:rPr>
          <w:bCs/>
        </w:rPr>
        <w:t>, Labin, Marcilnica 7</w:t>
      </w:r>
      <w:r w:rsidRPr="001A2312">
        <w:t xml:space="preserve">, dana </w:t>
      </w:r>
      <w:r w:rsidR="006026C7">
        <w:t>12. prosinca</w:t>
      </w:r>
      <w:r w:rsidR="00F009C5">
        <w:t xml:space="preserve"> 2016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 xml:space="preserve">1. </w:t>
      </w:r>
      <w:r w:rsidR="006026C7">
        <w:t>lipnj</w:t>
      </w:r>
      <w:r w:rsidR="00EA0795">
        <w:t>a</w:t>
      </w:r>
      <w:r w:rsidR="001A2312">
        <w:t xml:space="preserve"> 201</w:t>
      </w:r>
      <w:r w:rsidR="006026C7">
        <w:t>6</w:t>
      </w:r>
      <w:r w:rsidR="001A2312">
        <w:t xml:space="preserve">. godine do </w:t>
      </w:r>
      <w:r w:rsidR="006026C7">
        <w:t>30. studenoga</w:t>
      </w:r>
      <w:r w:rsidR="00EA0795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6026C7">
        <w:t>440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6026C7">
        <w:rPr>
          <w:bCs/>
        </w:rPr>
        <w:t>9. prosinca</w:t>
      </w:r>
      <w:r w:rsidR="00EA0795">
        <w:rPr>
          <w:bCs/>
        </w:rPr>
        <w:t xml:space="preserve">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6026C7">
        <w:t>440</w:t>
      </w:r>
      <w:r w:rsidR="001A2312">
        <w:t>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6026C7">
        <w:t>1. lipnja 2016. godine do 30. studenoga 2016</w:t>
      </w:r>
      <w:r w:rsidR="00EA0795" w:rsidRPr="00EA4322">
        <w:t xml:space="preserve">. godine </w:t>
      </w:r>
      <w:r w:rsidR="000119E8" w:rsidRPr="00EA4322">
        <w:t>i to za</w:t>
      </w:r>
      <w:r w:rsidR="00726E96" w:rsidRPr="00EA4322">
        <w:rPr>
          <w:bCs/>
        </w:rPr>
        <w:t xml:space="preserve"> </w:t>
      </w:r>
      <w:r w:rsidR="00EA0795">
        <w:rPr>
          <w:bCs/>
        </w:rPr>
        <w:t>korištenje osobnog vozila u službene svrhe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0795">
        <w:t>obr</w:t>
      </w:r>
      <w:r w:rsidR="00F009C5">
        <w:t>ačun naknade za korištenje osobnog vozila u službene svrhe</w:t>
      </w:r>
      <w:r w:rsidR="00EA0795">
        <w:t xml:space="preserve"> za razdoblje od </w:t>
      </w:r>
      <w:r w:rsidR="006026C7">
        <w:t>1. lipnja 2016. godine do 30. studenoga 2016</w:t>
      </w:r>
      <w:r w:rsidR="00EA0795">
        <w:t>. godine</w:t>
      </w:r>
      <w:r w:rsidR="00DC2112" w:rsidRPr="00EA4322">
        <w:t xml:space="preserve"> </w:t>
      </w:r>
      <w:r w:rsidR="006026C7">
        <w:t xml:space="preserve">(list 315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6026C7">
        <w:t>1. lipnja 2016. godine do 30. studenoga 2016</w:t>
      </w:r>
      <w:r w:rsidR="00EA0795" w:rsidRPr="00EA4322">
        <w:t xml:space="preserve">. godine u iznosu od </w:t>
      </w:r>
      <w:r w:rsidR="006026C7">
        <w:t>440</w:t>
      </w:r>
      <w:r w:rsidR="00EA0795">
        <w:t>,00</w:t>
      </w:r>
      <w:r w:rsidR="00EA0795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6026C7">
        <w:rPr>
          <w:bCs/>
        </w:rPr>
        <w:t>12. prosinca</w:t>
      </w:r>
      <w:r w:rsidR="00EA0795">
        <w:rPr>
          <w:bCs/>
        </w:rPr>
        <w:t xml:space="preserve"> </w:t>
      </w:r>
      <w:r w:rsidR="000119E8" w:rsidRPr="00EA4322">
        <w:rPr>
          <w:bCs/>
        </w:rPr>
        <w:t>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6026C7">
        <w:t>12. prosinca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E74" w:rsidR="00FC3E74">
      <w:r>
        <w:separator/>
      </w:r>
    </w:p>
  </w:endnote>
  <w:endnote w:id="0" w:type="continuationSeparator">
    <w:p w:rsidRDefault="00FC3E74" w:rsidR="00FC3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F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E74" w:rsidR="00FC3E74">
      <w:r>
        <w:separator/>
      </w:r>
    </w:p>
  </w:footnote>
  <w:footnote w:id="0" w:type="continuationSeparator">
    <w:p w:rsidRDefault="00FC3E74" w:rsidR="00FC3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A2312">
      <w:t>748/2013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4C4B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665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6C7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E94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6FE2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6E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90B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07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E74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6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6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324</properties:Words>
  <properties:Characters>1525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2016-12-12T09:28:00Z</dcterms:created>
  <dc:creator>korlevicd</dc:creator>
  <cp:lastModifiedBy>Danijela Fumić</cp:lastModifiedBy>
  <cp:lastPrinted>2016-12-12T09:28:00Z</cp:lastPrinted>
  <dcterms:modified xmlns:xsi="http://www.w3.org/2001/XMLSchema-instance" xsi:type="dcterms:W3CDTF">2016-12-12T09:30:00Z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