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f5a8a" w14:paraId="27f5a8a" w:rsidRDefault="006764AA" w:rsidP="006764AA" w:rsidR="006764AA" w:rsidRPr="005153ED">
      <w:pPr>
        <w:jc w:val="right"/>
        <w15:collapsed w:val="false"/>
        <w:rPr>
          <w:b/>
        </w:rPr>
      </w:pPr>
      <w:bookmarkStart w:name="_GoBack" w:id="0"/>
      <w:bookmarkEnd w:id="0"/>
      <w:r w:rsidRPr="005153ED">
        <w:rPr>
          <w:b/>
        </w:rPr>
        <w:t xml:space="preserve">   Posl. br. 18 St-</w:t>
      </w:r>
      <w:r w:rsidR="008F0068">
        <w:rPr>
          <w:b/>
        </w:rPr>
        <w:t>1764</w:t>
      </w:r>
      <w:r w:rsidR="000D330B" w:rsidRPr="005153ED">
        <w:rPr>
          <w:b/>
        </w:rPr>
        <w:t>/201</w:t>
      </w:r>
      <w:r w:rsidR="005153ED" w:rsidRPr="005153ED">
        <w:rPr>
          <w:b/>
        </w:rPr>
        <w:t>6</w:t>
      </w:r>
      <w:r w:rsidR="00CF63EF">
        <w:rPr>
          <w:b/>
        </w:rPr>
        <w:t>-26</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D57A11" w:rsidP="00D57A11" w:rsidR="00D57A11" w:rsidRPr="005153ED">
      <w:pPr>
        <w:rPr>
          <w:b/>
        </w:rPr>
      </w:pPr>
      <w:r w:rsidRPr="005153ED">
        <w:rPr>
          <w:b/>
        </w:rPr>
        <w:t>STALNA SLUŽBA U DUBROVNIKU</w:t>
      </w:r>
    </w:p>
    <w:p w:rsidRDefault="00442F88" w:rsidP="00D57A11" w:rsidR="00D57A11" w:rsidRPr="005153ED">
      <w:pPr>
        <w:rPr>
          <w:b/>
        </w:rPr>
      </w:pPr>
      <w:r w:rsidRPr="005153ED">
        <w:rPr>
          <w:b/>
        </w:rPr>
        <w:t xml:space="preserve">Dubrovnik, </w:t>
      </w:r>
      <w:r w:rsidR="00D57A11" w:rsidRPr="005153ED">
        <w:rPr>
          <w:b/>
        </w:rPr>
        <w:t>Dr. Ante Starčevića 23</w:t>
      </w:r>
    </w:p>
    <w:p w:rsidRDefault="00DB1319" w:rsidP="00D57A11" w:rsidR="00DB1319" w:rsidRPr="005153ED"/>
    <w:p w:rsidRDefault="006C7F48" w:rsidP="006C7F48" w:rsidR="006C7F48"/>
    <w:p w:rsidRDefault="006C7F48" w:rsidP="006C7F48" w:rsidR="00CC2466" w:rsidRPr="006C7F48">
      <w:pPr>
        <w:jc w:val="center"/>
        <w:rPr>
          <w:b/>
        </w:rPr>
      </w:pPr>
      <w:r w:rsidRPr="006C7F48">
        <w:rPr>
          <w:b/>
        </w:rPr>
        <w:t>REPUBLIKA HRVATSKA</w:t>
      </w:r>
    </w:p>
    <w:p w:rsidRDefault="00D57A11" w:rsidP="001C5EF9" w:rsidR="00DB1319" w:rsidRPr="001C5EF9">
      <w:pPr>
        <w:jc w:val="center"/>
        <w:rPr>
          <w:b/>
        </w:rPr>
      </w:pPr>
      <w:r w:rsidRPr="005153ED">
        <w:rPr>
          <w:b/>
        </w:rPr>
        <w:t>R J E Š E N J E</w:t>
      </w:r>
    </w:p>
    <w:p w:rsidRDefault="00CC2466" w:rsidP="00D57A11" w:rsidR="00CC2466" w:rsidRPr="005153ED"/>
    <w:p w:rsidRDefault="00AA7FCA" w:rsidP="00E96046" w:rsidR="00DB1319" w:rsidRPr="005153ED">
      <w:pPr>
        <w:ind w:firstLine="708"/>
        <w:jc w:val="both"/>
      </w:pPr>
      <w:r w:rsidRPr="005153ED">
        <w:t>Trgovački sud u Splitu, Stalna služba u Dubrovniku, u ime Republike Hrvatske, po sucu tog suda Katarini Franković, kao sucu pojedincu, u stečajnom postupku nad</w:t>
      </w:r>
      <w:r w:rsidR="00CF63EF">
        <w:t xml:space="preserve"> dužnikom</w:t>
      </w:r>
      <w:r w:rsidRPr="005153ED">
        <w:t xml:space="preserve"> </w:t>
      </w:r>
      <w:r w:rsidR="008F0068" w:rsidRPr="008F0068">
        <w:t xml:space="preserve">Stečajna masa </w:t>
      </w:r>
      <w:r w:rsidR="008F0068">
        <w:t>i</w:t>
      </w:r>
      <w:r w:rsidR="00CF63EF">
        <w:t>za</w:t>
      </w:r>
      <w:r w:rsidR="008F0068">
        <w:t xml:space="preserve"> HEMBER RAZVOJ  d.o.o. u stečaju</w:t>
      </w:r>
      <w:r w:rsidRPr="005153ED">
        <w:t>,</w:t>
      </w:r>
      <w:r w:rsidR="008F0068">
        <w:t xml:space="preserve"> Bilice, Stubalj 238, OIB: 76486039189</w:t>
      </w:r>
      <w:r w:rsidR="00CF63EF">
        <w:t>, zastupanom po</w:t>
      </w:r>
      <w:r w:rsidRPr="005153ED">
        <w:t xml:space="preserve"> </w:t>
      </w:r>
      <w:r w:rsidR="00CF63EF">
        <w:t>stečajnom upravitelju</w:t>
      </w:r>
      <w:r w:rsidR="0065031A" w:rsidRPr="005153ED">
        <w:t xml:space="preserve"> </w:t>
      </w:r>
      <w:r w:rsidR="008F0068" w:rsidRPr="008F0068">
        <w:t>Nad</w:t>
      </w:r>
      <w:r w:rsidR="00CF63EF">
        <w:t>i</w:t>
      </w:r>
      <w:r w:rsidR="008F0068" w:rsidRPr="008F0068">
        <w:t xml:space="preserve"> Mikulandra, Bilice</w:t>
      </w:r>
      <w:r w:rsidR="00E96046">
        <w:t xml:space="preserve">, </w:t>
      </w:r>
      <w:r w:rsidR="0035230F">
        <w:t xml:space="preserve">dana </w:t>
      </w:r>
      <w:r w:rsidR="00CF63EF">
        <w:t>17</w:t>
      </w:r>
      <w:r w:rsidR="00E96046">
        <w:t xml:space="preserve">. </w:t>
      </w:r>
      <w:r w:rsidR="00CF63EF">
        <w:t>veljače</w:t>
      </w:r>
      <w:r w:rsidR="005153ED">
        <w:t xml:space="preserve"> 201</w:t>
      </w:r>
      <w:r w:rsidR="00CF63EF">
        <w:t>7</w:t>
      </w:r>
      <w:r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CF63EF" w:rsidR="00CF63EF">
      <w:pPr>
        <w:ind w:hanging="705" w:left="705"/>
        <w:jc w:val="both"/>
      </w:pPr>
      <w:r>
        <w:t>I.</w:t>
      </w:r>
      <w:r>
        <w:tab/>
        <w:t xml:space="preserve">Daje se suglasnost stečajnom upravitelju </w:t>
      </w:r>
      <w:r w:rsidRPr="00CF63EF">
        <w:t xml:space="preserve">Nadi Mikulandra </w:t>
      </w:r>
      <w:r>
        <w:t xml:space="preserve">za završnu diobu unovčene stečajne mase u iznosu </w:t>
      </w:r>
      <w:r w:rsidR="0007781C">
        <w:t>26.8</w:t>
      </w:r>
      <w:r>
        <w:t xml:space="preserve">00,00 kuna i to za utvrđene tražbine II. (drugog) višeg isplatnog reda u visini 100 % priznatih tražbina, </w:t>
      </w:r>
    </w:p>
    <w:p w:rsidRDefault="00CF63EF" w:rsidP="00CF63EF" w:rsidR="00CF63EF">
      <w:pPr>
        <w:ind w:firstLine="60" w:left="708"/>
        <w:jc w:val="both"/>
      </w:pPr>
    </w:p>
    <w:p w:rsidRDefault="00CF63EF" w:rsidP="00CF63EF" w:rsidR="00CF63EF">
      <w:pPr>
        <w:jc w:val="both"/>
      </w:pPr>
      <w:r>
        <w:t>II.</w:t>
      </w:r>
      <w:r>
        <w:tab/>
        <w:t>Završnoj diobi se može pristupiti nakon pravomoćnosti ovog rješenja.</w:t>
      </w:r>
    </w:p>
    <w:p w:rsidRDefault="00CF63EF" w:rsidP="00CF63EF" w:rsidR="00CF63EF">
      <w:pPr>
        <w:ind w:firstLine="60" w:left="708"/>
        <w:jc w:val="both"/>
      </w:pPr>
    </w:p>
    <w:p w:rsidRDefault="00CF63EF" w:rsidP="008178A4" w:rsidR="00CF63EF">
      <w:pPr>
        <w:ind w:hanging="705" w:left="705"/>
        <w:jc w:val="both"/>
      </w:pPr>
      <w:r>
        <w:t>III.</w:t>
      </w:r>
      <w:r>
        <w:tab/>
        <w:t xml:space="preserve">Određuje se završno ročište za dan </w:t>
      </w:r>
      <w:r w:rsidR="008178A4" w:rsidRPr="008178A4">
        <w:rPr>
          <w:b/>
        </w:rPr>
        <w:t>27</w:t>
      </w:r>
      <w:r w:rsidRPr="008178A4">
        <w:rPr>
          <w:b/>
        </w:rPr>
        <w:t xml:space="preserve">. </w:t>
      </w:r>
      <w:r w:rsidR="008178A4" w:rsidRPr="008178A4">
        <w:rPr>
          <w:b/>
        </w:rPr>
        <w:t>ožujk</w:t>
      </w:r>
      <w:r w:rsidRPr="008178A4">
        <w:rPr>
          <w:b/>
        </w:rPr>
        <w:t>a 201</w:t>
      </w:r>
      <w:r w:rsidR="008178A4" w:rsidRPr="008178A4">
        <w:rPr>
          <w:b/>
        </w:rPr>
        <w:t>7. godine u</w:t>
      </w:r>
      <w:r w:rsidR="0007781C">
        <w:rPr>
          <w:b/>
        </w:rPr>
        <w:t xml:space="preserve"> </w:t>
      </w:r>
      <w:r w:rsidR="008178A4" w:rsidRPr="008178A4">
        <w:rPr>
          <w:b/>
        </w:rPr>
        <w:t>11</w:t>
      </w:r>
      <w:r w:rsidRPr="008178A4">
        <w:rPr>
          <w:b/>
        </w:rPr>
        <w:t>,00 sati</w:t>
      </w:r>
      <w:r>
        <w:t xml:space="preserve"> u prostorijama ovog suda u Dubrovniku, Dr. Ante Starčevića 23, sudnica br. </w:t>
      </w:r>
      <w:r w:rsidR="008178A4">
        <w:t>1/I kat</w:t>
      </w:r>
      <w:r>
        <w:t>, na kojem će se raspravljati o završnom računu stečajnog upravitelja, podnositi prigovori na završni popis, donijeti odluke druge odluke od značaja za stečajnu masu</w:t>
      </w:r>
      <w:r w:rsidR="008178A4">
        <w:t xml:space="preserve"> i o neunovčivim predmetima stečajne mase</w:t>
      </w:r>
      <w:r>
        <w:t>.</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9543D0" w:rsidP="009543D0" w:rsidR="009543D0">
      <w:pPr>
        <w:ind w:firstLine="708"/>
        <w:jc w:val="both"/>
      </w:pPr>
      <w:r w:rsidRPr="005153ED">
        <w:t xml:space="preserve">Rješenjem Trgovačkog suda u Splitu, Stalna </w:t>
      </w:r>
      <w:r w:rsidR="0065345B">
        <w:t>služba u Dubrovniku posl.br. St-</w:t>
      </w:r>
      <w:r w:rsidRPr="005153ED">
        <w:t xml:space="preserve"> </w:t>
      </w:r>
      <w:r w:rsidR="008F0068">
        <w:t>1764</w:t>
      </w:r>
      <w:r w:rsidR="0065345B">
        <w:t xml:space="preserve">/2016 </w:t>
      </w:r>
      <w:r w:rsidR="008F0068">
        <w:t xml:space="preserve"> </w:t>
      </w:r>
      <w:r w:rsidR="0065345B">
        <w:t xml:space="preserve">od </w:t>
      </w:r>
      <w:r w:rsidR="008F0068">
        <w:t>15. rujn</w:t>
      </w:r>
      <w:r w:rsidR="003D0C7A">
        <w:t>a</w:t>
      </w:r>
      <w:r w:rsidR="0065345B">
        <w:t xml:space="preserve"> 2016</w:t>
      </w:r>
      <w:r w:rsidRPr="005153ED">
        <w:t xml:space="preserve">. godine </w:t>
      </w:r>
      <w:r w:rsidR="008F0068">
        <w:t>određen je nastavak postupka radi naknadne diobe</w:t>
      </w:r>
      <w:r w:rsidRPr="005153ED">
        <w:t xml:space="preserve"> nad stečajnim dužnikom </w:t>
      </w:r>
      <w:r w:rsidR="008F0068" w:rsidRPr="008F0068">
        <w:t>Stečajna masa iza HEMBER RAZVOJ  d.o.o. u stečaju</w:t>
      </w:r>
      <w:r w:rsidR="0065345B">
        <w:t>.</w:t>
      </w:r>
      <w:r w:rsidR="008178A4">
        <w:t xml:space="preserve"> </w:t>
      </w:r>
    </w:p>
    <w:p w:rsidRDefault="00564F48" w:rsidP="009543D0" w:rsidR="00564F48">
      <w:pPr>
        <w:ind w:firstLine="708"/>
        <w:jc w:val="both"/>
      </w:pPr>
    </w:p>
    <w:p w:rsidRDefault="009543D0" w:rsidP="008178A4" w:rsidR="008178A4">
      <w:pPr>
        <w:jc w:val="both"/>
      </w:pPr>
      <w:r w:rsidRPr="005153ED">
        <w:tab/>
      </w:r>
      <w:r w:rsidR="008178A4">
        <w:t>Podneskom od 01. prosinca 2016. godine (list spisa 64-74) stečajni upravitelj predložio završnu diobu i zaključenje stečajnog postupka.</w:t>
      </w:r>
    </w:p>
    <w:p w:rsidRDefault="008178A4" w:rsidP="008178A4" w:rsidR="008178A4">
      <w:pPr>
        <w:jc w:val="both"/>
      </w:pPr>
    </w:p>
    <w:p w:rsidRDefault="008178A4" w:rsidP="008178A4" w:rsidR="008178A4">
      <w:pPr>
        <w:jc w:val="both"/>
      </w:pPr>
      <w:r>
        <w:tab/>
        <w:t>Temeljem čl. 283. Stečajnog zakona (NN 71/15, dalje u tekstu SZ)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lastRenderedPageBreak/>
        <w:tab/>
        <w:t xml:space="preserve">Sukladno prijedlogu i uz prijedlog u spis dostavljenom diobenom popisu stečajnog upravitelja sud je dao suglasnost na diobu iznosa od </w:t>
      </w:r>
      <w:r w:rsidR="0007781C">
        <w:t xml:space="preserve">26.800 kuna </w:t>
      </w:r>
      <w:r>
        <w:t>za 100% priznatih tražbina II. (drugog) višeg isplatnog reda, a obzirom da nema tražbina I višeg isplatnog reda.</w:t>
      </w:r>
      <w:r w:rsidR="0007781C">
        <w:t xml:space="preserve"> </w:t>
      </w:r>
    </w:p>
    <w:p w:rsidRDefault="008178A4" w:rsidP="008178A4" w:rsidR="008178A4">
      <w:pPr>
        <w:jc w:val="both"/>
      </w:pPr>
      <w:r>
        <w:tab/>
      </w:r>
    </w:p>
    <w:p w:rsidRDefault="008178A4" w:rsidP="0007781C" w:rsidR="00532867">
      <w:pPr>
        <w:ind w:firstLine="708"/>
        <w:jc w:val="both"/>
      </w:pPr>
      <w:r>
        <w:t xml:space="preserve">Prigovori na  završnu diobu mogu se dati do zaključenja završnog ročišta, pa sukladno čl. 281. st. 1. SZ, nakon što proteknu rokovi za prigovor, stečajni sudac će utvrditi konačni postotak namirenja vjerovnika. Zbog toga se isplata vrši nakon pravomoćnosti ovog rješenja odnosno isteka roka za prigovor. </w:t>
      </w:r>
    </w:p>
    <w:p w:rsidRDefault="00D13116" w:rsidP="006C7F48" w:rsidR="00D13116">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Dubrovniku, </w:t>
      </w:r>
      <w:r w:rsidR="0007781C">
        <w:rPr>
          <w:b/>
        </w:rPr>
        <w:t>17</w:t>
      </w:r>
      <w:r w:rsidR="003D0C55">
        <w:rPr>
          <w:b/>
        </w:rPr>
        <w:t xml:space="preserve">. </w:t>
      </w:r>
      <w:r w:rsidR="0007781C">
        <w:rPr>
          <w:b/>
        </w:rPr>
        <w:t>veljače</w:t>
      </w:r>
      <w:r w:rsidRPr="005153ED">
        <w:rPr>
          <w:b/>
        </w:rPr>
        <w:t xml:space="preserve"> 201</w:t>
      </w:r>
      <w:r w:rsidR="0007781C">
        <w:rPr>
          <w:b/>
        </w:rPr>
        <w:t>7</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Pr="003D0C55">
        <w:t xml:space="preserve">oglasna ploča suda </w:t>
      </w:r>
    </w:p>
    <w:p w:rsidRDefault="0007781C" w:rsidP="006C7F48" w:rsidR="0007781C" w:rsidRPr="003D0C55">
      <w:r>
        <w:t>- stečajni upravitelj</w:t>
      </w:r>
    </w:p>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8386D">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Pr="006764AA">
      <w:rPr>
        <w:rFonts w:hAnsi="Book Antiqua" w:ascii="Book Antiqua"/>
        <w:b/>
        <w:sz w:val="20"/>
        <w:szCs w:val="20"/>
      </w:rPr>
      <w:t>Posl. br. 18 St-</w:t>
    </w:r>
    <w:r w:rsidR="008F0068">
      <w:rPr>
        <w:rFonts w:hAnsi="Book Antiqua" w:ascii="Book Antiqua"/>
        <w:b/>
        <w:sz w:val="20"/>
        <w:szCs w:val="20"/>
      </w:rPr>
      <w:t>1764</w:t>
    </w:r>
    <w:r w:rsidR="00C83042">
      <w:rPr>
        <w:rFonts w:hAnsi="Book Antiqua" w:ascii="Book Antiqua"/>
        <w:b/>
        <w:sz w:val="20"/>
        <w:szCs w:val="20"/>
      </w:rPr>
      <w:t>/2016</w:t>
    </w:r>
    <w:r w:rsidR="00CF63EF">
      <w:rPr>
        <w:rFonts w:hAnsi="Book Antiqua" w:ascii="Book Antiqua"/>
        <w:b/>
        <w:sz w:val="20"/>
        <w:szCs w:val="20"/>
      </w:rPr>
      <w:t>-26</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4">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5">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6">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5"/>
  </w:num>
  <w:num w:numId="11">
    <w:abstractNumId w:val="16"/>
  </w:num>
  <w:num w:numId="12">
    <w:abstractNumId w:val="18"/>
  </w:num>
  <w:num w:numId="13">
    <w:abstractNumId w:val="17"/>
  </w:num>
  <w:num w:numId="14">
    <w:abstractNumId w:val="13"/>
  </w:num>
  <w:num w:numId="15">
    <w:abstractNumId w:val="10"/>
  </w:num>
  <w:num w:numId="16">
    <w:abstractNumId w:val="12"/>
  </w:num>
  <w:num w:numId="17">
    <w:abstractNumId w:val="14"/>
  </w:num>
  <w:num w:numId="18">
    <w:abstractNumId w:val="7"/>
  </w:num>
  <w:num w:numId="19">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31F5"/>
    <w:rsid w:val="00062A4B"/>
    <w:rsid w:val="00066300"/>
    <w:rsid w:val="000750F1"/>
    <w:rsid w:val="0007781C"/>
    <w:rsid w:val="000D330B"/>
    <w:rsid w:val="000E67BB"/>
    <w:rsid w:val="000F1661"/>
    <w:rsid w:val="00126C37"/>
    <w:rsid w:val="00162766"/>
    <w:rsid w:val="0016563C"/>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3504AF"/>
    <w:rsid w:val="0035230F"/>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5153ED"/>
    <w:rsid w:val="00520501"/>
    <w:rsid w:val="00532867"/>
    <w:rsid w:val="00542073"/>
    <w:rsid w:val="00564F48"/>
    <w:rsid w:val="005A3988"/>
    <w:rsid w:val="005B6B66"/>
    <w:rsid w:val="005B7205"/>
    <w:rsid w:val="005D7A93"/>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665F"/>
    <w:rsid w:val="007B1D36"/>
    <w:rsid w:val="007D4648"/>
    <w:rsid w:val="007E41DD"/>
    <w:rsid w:val="00803971"/>
    <w:rsid w:val="008178A4"/>
    <w:rsid w:val="0082142D"/>
    <w:rsid w:val="00833B2F"/>
    <w:rsid w:val="0084398F"/>
    <w:rsid w:val="00853375"/>
    <w:rsid w:val="00855A31"/>
    <w:rsid w:val="00881055"/>
    <w:rsid w:val="008B5CAB"/>
    <w:rsid w:val="008C1790"/>
    <w:rsid w:val="008F0068"/>
    <w:rsid w:val="00913047"/>
    <w:rsid w:val="00915398"/>
    <w:rsid w:val="00932BE0"/>
    <w:rsid w:val="00935AFF"/>
    <w:rsid w:val="00950B5A"/>
    <w:rsid w:val="009543D0"/>
    <w:rsid w:val="0098555E"/>
    <w:rsid w:val="00991908"/>
    <w:rsid w:val="009C2742"/>
    <w:rsid w:val="009C3725"/>
    <w:rsid w:val="009C4F6F"/>
    <w:rsid w:val="009E6267"/>
    <w:rsid w:val="009F2C60"/>
    <w:rsid w:val="00A040A9"/>
    <w:rsid w:val="00A21486"/>
    <w:rsid w:val="00A4035A"/>
    <w:rsid w:val="00A452F8"/>
    <w:rsid w:val="00A56F49"/>
    <w:rsid w:val="00A67A6C"/>
    <w:rsid w:val="00AA2198"/>
    <w:rsid w:val="00AA7FCA"/>
    <w:rsid w:val="00AB78D5"/>
    <w:rsid w:val="00AC3399"/>
    <w:rsid w:val="00AD35C2"/>
    <w:rsid w:val="00AE0C57"/>
    <w:rsid w:val="00B0693D"/>
    <w:rsid w:val="00B16129"/>
    <w:rsid w:val="00B1663A"/>
    <w:rsid w:val="00B21086"/>
    <w:rsid w:val="00B42E77"/>
    <w:rsid w:val="00B57772"/>
    <w:rsid w:val="00B8386D"/>
    <w:rsid w:val="00BB0F9E"/>
    <w:rsid w:val="00BC3074"/>
    <w:rsid w:val="00BD625B"/>
    <w:rsid w:val="00BF0A0B"/>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567F9"/>
    <w:rsid w:val="00D57A11"/>
    <w:rsid w:val="00D816A4"/>
    <w:rsid w:val="00DA1343"/>
    <w:rsid w:val="00DB12F2"/>
    <w:rsid w:val="00DB1319"/>
    <w:rsid w:val="00DD3A08"/>
    <w:rsid w:val="00DE7E0D"/>
    <w:rsid w:val="00DF533B"/>
    <w:rsid w:val="00E3344F"/>
    <w:rsid w:val="00E430B8"/>
    <w:rsid w:val="00E55540"/>
    <w:rsid w:val="00E7471A"/>
    <w:rsid w:val="00E96046"/>
    <w:rsid w:val="00EA3FD1"/>
    <w:rsid w:val="00ED0A23"/>
    <w:rsid w:val="00ED655D"/>
    <w:rsid w:val="00EE36F1"/>
    <w:rsid w:val="00EF2767"/>
    <w:rsid w:val="00EF5A95"/>
    <w:rsid w:val="00F02359"/>
    <w:rsid w:val="00F12ECA"/>
    <w:rsid w:val="00F131EA"/>
    <w:rsid w:val="00F203A3"/>
    <w:rsid w:val="00F42344"/>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B8386D"/>
    <w:rPr>
      <w:color w:val="808080"/>
      <w:bdr w:space="0" w:sz="0" w:color="auto" w:val="none"/>
      <w:shd w:fill="auto" w:color="auto" w:val="clear"/>
    </w:rPr>
  </w:style>
  <w:style w:customStyle="true" w:styleId="eSPISCCParagraphDefaultFont" w:type="character">
    <w:name w:val="eSPIS_CC_Paragraph Default Font"/>
    <w:basedOn w:val="Zadanifontodlomka"/>
    <w:rsid w:val="00B8386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B8386D"/>
    <w:rPr>
      <w:b/>
      <w:bdr w:space="0" w:sz="0" w:color="auto" w:val="none"/>
      <w:shd w:fill="FFFFCC" w:color="auto" w:val="clear"/>
      <w:lang w:val="hr-HR"/>
    </w:rPr>
  </w:style>
  <w:style w:customStyle="true" w:styleId="PozadinaSvijetloCrvena" w:type="character">
    <w:name w:val="Pozadina_SvijetloCrvena"/>
    <w:basedOn w:val="eSPISCCParagraphDefaultFont"/>
    <w:rsid w:val="00B8386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B8386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B8386D"/>
    <w:rPr>
      <w:color w:val="808080"/>
      <w:bdr w:color="auto" w:space="0" w:sz="0" w:val="none"/>
      <w:shd w:color="auto" w:fill="auto" w:val="clear"/>
    </w:rPr>
  </w:style>
  <w:style w:customStyle="1" w:styleId="eSPISCCParagraphDefaultFont" w:type="character">
    <w:name w:val="eSPIS_CC_Paragraph Default Font"/>
    <w:basedOn w:val="Zadanifontodlomka"/>
    <w:rsid w:val="00B8386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B8386D"/>
    <w:rPr>
      <w:b/>
      <w:bdr w:color="auto" w:space="0" w:sz="0" w:val="none"/>
      <w:shd w:color="auto" w:fill="FFFFCC" w:val="clear"/>
      <w:lang w:val="hr-HR"/>
    </w:rPr>
  </w:style>
  <w:style w:customStyle="1" w:styleId="PozadinaSvijetloCrvena" w:type="character">
    <w:name w:val="Pozadina_SvijetloCrvena"/>
    <w:basedOn w:val="eSPISCCParagraphDefaultFont"/>
    <w:rsid w:val="00B8386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B8386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veljače 2017.</izvorni_sadrzaj>
    <derivirana_varijabla naziv="DomainObject.DatumDonosenjaOdluke_1">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1764</izvorni_sadrzaj>
    <derivirana_varijabla naziv="DomainObject.Predmet.Broj_1">1764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2858/15</izvorni_sadrzaj>
    <derivirana_varijabla naziv="DomainObject.Predmet.Opis_1">Naknadna dioba St 2858/15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St-1764/2016</izvorni_sadrzaj>
    <derivirana_varijabla naziv="DomainObject.Predmet.OznakaBroj_1">St-1764/2016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HEMBER RAZVOJ d.o.o. za poslovanje nekretninama i usluge u stečaju</izvorni_sadrzaj>
    <derivirana_varijabla naziv="DomainObject.Predmet.StrankaFormated_1">  Stečajna masa iza HEMBER RAZVOJ d.o.o. za poslovanje nekretninama i usluge u stečaju</derivirana_varijabla>
  </DomainObject.Predmet.StrankaFormated>
  <DomainObject.Predmet.StrankaFormatedOIB>
    <izvorni_sadrzaj>  Stečajna masa iza HEMBER RAZVOJ d.o.o. za poslovanje nekretninama i usluge u stečaju, OIB 76486039189</izvorni_sadrzaj>
    <derivirana_varijabla naziv="DomainObject.Predmet.StrankaFormatedOIB_1">  Stečajna masa iza HEMBER RAZVOJ d.o.o. za poslovanje nekretninama i usluge u stečaju, OIB 76486039189</derivirana_varijabla>
  </DomainObject.Predmet.StrankaFormatedOIB>
  <DomainObject.Predmet.StrankaFormatedWithAdress>
    <izvorni_sadrzaj> Stečajna masa iza HEMBER RAZVOJ d.o.o. za poslovanje nekretninama i usluge u stečaju, Stubalj 238, 22000 Bilice</izvorni_sadrzaj>
    <derivirana_varijabla naziv="DomainObject.Predmet.StrankaFormatedWithAdress_1"> Stečajna masa iza HEMBER RAZVOJ d.o.o. za poslovanje nekretninama i usluge u stečaju, Stubalj 238, 22000 Bilice</derivirana_varijabla>
  </DomainObject.Predmet.StrankaFormatedWithAdress>
  <DomainObject.Predmet.StrankaFormatedWithAdressOIB>
    <izvorni_sadrzaj> Stečajna masa iza HEMBER RAZVOJ d.o.o. za poslovanje nekretninama i usluge u stečaju, OIB 76486039189, Stubalj 238, 22000 Bilice</izvorni_sadrzaj>
    <derivirana_varijabla naziv="DomainObject.Predmet.StrankaFormatedWithAdressOIB_1"> Stečajna masa iza HEMBER RAZVOJ d.o.o. za poslovanje nekretninama i usluge u stečaju, OIB 76486039189, Stubalj 238, 22000 Bilice</derivirana_varijabla>
  </DomainObject.Predmet.StrankaFormatedWithAdressOIB>
  <DomainObject.Predmet.StrankaWithAdress>
    <izvorni_sadrzaj>Stečajna masa iza HEMBER RAZVOJ d.o.o. za poslovanje nekretninama i usluge u stečaju Stubalj 238,22000 Bilice</izvorni_sadrzaj>
    <derivirana_varijabla naziv="DomainObject.Predmet.StrankaWithAdress_1">Stečajna masa iza HEMBER RAZVOJ d.o.o. za poslovanje nekretninama i usluge u stečaju Stubalj 238,22000 Bilice</derivirana_varijabla>
  </DomainObject.Predmet.StrankaWithAdress>
  <DomainObject.Predmet.StrankaWithAdressOIB>
    <izvorni_sadrzaj>Stečajna masa iza HEMBER RAZVOJ d.o.o. za poslovanje nekretninama i usluge u stečaju, OIB 76486039189, Stubalj 238,22000 Bilice</izvorni_sadrzaj>
    <derivirana_varijabla naziv="DomainObject.Predmet.StrankaWithAdressOIB_1">Stečajna masa iza HEMBER RAZVOJ d.o.o. za poslovanje nekretninama i usluge u stečaju, OIB 76486039189, Stubalj 238,22000 Bilice</derivirana_varijabla>
  </DomainObject.Predmet.StrankaWithAdressOIB>
  <DomainObject.Predmet.StrankaNazivFormated>
    <izvorni_sadrzaj>Stečajna masa iza HEMBER RAZVOJ d.o.o. za poslovanje nekretninama i usluge u stečaju</izvorni_sadrzaj>
    <derivirana_varijabla naziv="DomainObject.Predmet.StrankaNazivFormated_1">Stečajna masa iza HEMBER RAZVOJ d.o.o. za poslovanje nekretninama i usluge u stečaju</derivirana_varijabla>
  </DomainObject.Predmet.StrankaNazivFormated>
  <DomainObject.Predmet.StrankaNazivFormatedOIB>
    <izvorni_sadrzaj>Stečajna masa iza HEMBER RAZVOJ d.o.o. za poslovanje nekretninama i usluge u stečaju, OIB 76486039189</izvorni_sadrzaj>
    <derivirana_varijabla naziv="DomainObject.Predmet.StrankaNazivFormatedOIB_1">Stečajna masa iza HEMBER RAZVOJ d.o.o. za poslovanje nekretninama i usluge u stečaju, OIB 76486039189</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Stečajna masa iza HEMBER RAZVOJ d.o.o. za poslovanje nekretninama i usluge u stečaju</item>
    </izvorni_sadrzaj>
    <derivirana_varijabla naziv="DomainObject.Predmet.StrankaListFormated_1">
      <item>Stečajna masa iza HEMBER RAZVOJ d.o.o. za poslovanje nekretninama i usluge u stečaju</item>
    </derivirana_varijabla>
  </DomainObject.Predmet.StrankaListFormated>
  <DomainObject.Predmet.StrankaListFormatedOIB>
    <izvorni_sadrzaj>
      <item>Stečajna masa iza HEMBER RAZVOJ d.o.o. za poslovanje nekretninama i usluge u stečaju, OIB 76486039189</item>
    </izvorni_sadrzaj>
    <derivirana_varijabla naziv="DomainObject.Predmet.StrankaListFormatedOIB_1">
      <item>Stečajna masa iza HEMBER RAZVOJ d.o.o. za poslovanje nekretninama i usluge u stečaju, OIB 76486039189</item>
    </derivirana_varijabla>
  </DomainObject.Predmet.StrankaListFormatedOIB>
  <DomainObject.Predmet.StrankaListFormatedWithAdress>
    <izvorni_sadrzaj>
      <item>Stečajna masa iza HEMBER RAZVOJ d.o.o. za poslovanje nekretninama i usluge u stečaju, Stubalj 238, 22000 Bilice</item>
    </izvorni_sadrzaj>
    <derivirana_varijabla naziv="DomainObject.Predmet.StrankaListFormatedWithAdress_1">
      <item>Stečajna masa iza HEMBER RAZVOJ d.o.o. za poslovanje nekretninama i usluge u stečaju, Stubalj 238, 22000 Bilice</item>
    </derivirana_varijabla>
  </DomainObject.Predmet.StrankaListFormatedWithAdress>
  <DomainObject.Predmet.StrankaListFormatedWithAdressOIB>
    <izvorni_sadrzaj>
      <item>Stečajna masa iza HEMBER RAZVOJ d.o.o. za poslovanje nekretninama i usluge u stečaju, OIB 76486039189, Stubalj 238, 22000 Bilice</item>
    </izvorni_sadrzaj>
    <derivirana_varijabla naziv="DomainObject.Predmet.StrankaListFormatedWithAdressOIB_1">
      <item>Stečajna masa iza HEMBER RAZVOJ d.o.o. za poslovanje nekretninama i usluge u stečaju, OIB 76486039189, Stubalj 238, 22000 Bilice</item>
    </derivirana_varijabla>
  </DomainObject.Predmet.StrankaListFormatedWithAdressOIB>
  <DomainObject.Predmet.StrankaListNazivFormated>
    <izvorni_sadrzaj>
      <item>Stečajna masa iza HEMBER RAZVOJ d.o.o. za poslovanje nekretninama i usluge u stečaju</item>
    </izvorni_sadrzaj>
    <derivirana_varijabla naziv="DomainObject.Predmet.StrankaListNazivFormated_1">
      <item>Stečajna masa iza HEMBER RAZVOJ d.o.o. za poslovanje nekretninama i usluge u stečaju</item>
    </derivirana_varijabla>
  </DomainObject.Predmet.StrankaListNazivFormated>
  <DomainObject.Predmet.StrankaListNazivFormatedOIB>
    <izvorni_sadrzaj>
      <item>Stečajna masa iza HEMBER RAZVOJ d.o.o. za poslovanje nekretninama i usluge u stečaju, OIB 76486039189</item>
    </izvorni_sadrzaj>
    <derivirana_varijabla naziv="DomainObject.Predmet.StrankaListNazivFormatedOIB_1">
      <item>Stečajna masa iza HEMBER RAZVOJ d.o.o. za poslovanje nekretninama i usluge u stečaju, OIB 76486039189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Maroje Kolendić</item>
    </izvorni_sadrzaj>
    <derivirana_varijabla naziv="DomainObject.Predmet.OstaliListFormated_1">
      <item>Maroje Kolendić</item>
    </derivirana_varijabla>
  </DomainObject.Predmet.OstaliListFormated>
  <DomainObject.Predmet.OstaliListFormatedOIB>
    <izvorni_sadrzaj>
      <item>Maroje Kolendić</item>
    </izvorni_sadrzaj>
    <derivirana_varijabla naziv="DomainObject.Predmet.OstaliListFormatedOIB_1">
      <item>Maroje Kolendić</item>
    </derivirana_varijabla>
  </DomainObject.Predmet.OstaliListFormatedOIB>
  <DomainObject.Predmet.OstaliListFormatedWithAdress>
    <izvorni_sadrzaj>
      <item>Maroje Kolendić</item>
    </izvorni_sadrzaj>
    <derivirana_varijabla naziv="DomainObject.Predmet.OstaliListFormatedWithAdress_1">
      <item>Maroje Kolendić</item>
    </derivirana_varijabla>
  </DomainObject.Predmet.OstaliListFormatedWithAdress>
  <DomainObject.Predmet.OstaliListFormatedWithAdressOIB>
    <izvorni_sadrzaj>
      <item>Maroje Kolendić</item>
    </izvorni_sadrzaj>
    <derivirana_varijabla naziv="DomainObject.Predmet.OstaliListFormatedWithAdressOIB_1">
      <item>Maroje Kolendić</item>
    </derivirana_varijabla>
  </DomainObject.Predmet.OstaliListFormatedWithAdressOIB>
  <DomainObject.Predmet.OstaliListNazivFormated>
    <izvorni_sadrzaj>
      <item>Maroje Kolendić</item>
    </izvorni_sadrzaj>
    <derivirana_varijabla naziv="DomainObject.Predmet.OstaliListNazivFormated_1">
      <item>Maroje Kolendić</item>
    </derivirana_varijabla>
  </DomainObject.Predmet.OstaliListNazivFormated>
  <DomainObject.Predmet.OstaliListNazivFormatedOIB>
    <izvorni_sadrzaj>
      <item>Maroje Kolendić</item>
    </izvorni_sadrzaj>
    <derivirana_varijabla naziv="DomainObject.Predmet.OstaliListNazivFormatedOIB_1">
      <item>Maroje Kolendić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veljače 2017.</izvorni_sadrzaj>
    <derivirana_varijabla naziv="DomainObject.Datum_1">17. veljače 2017.</derivirana_varijabla>
  </DomainObject.Datum>
  <DomainObject.PoslovniBrojDokumenta>
    <izvorni_sadrzaj/>
    <derivirana_varijabla naziv="DomainObject.PoslovniBrojDokumenta_1"/>
  </DomainObject.PoslovniBrojDokumenta>
  <DomainObject.Predmet.StrankaIDrugi>
    <izvorni_sadrzaj>Stečajna masa iza HEMBER RAZVOJ d.o.o. za poslovanje nekretninama i usluge u stečaju</izvorni_sadrzaj>
    <derivirana_varijabla naziv="DomainObject.Predmet.StrankaIDrugi_1">Stečajna masa iza HEMBER RAZVOJ d.o.o. za poslovanje nekretninama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HEMBER RAZVOJ d.o.o. za poslovanje nekretninama i usluge u stečaju, OIB 76486039189, Stubalj 238, 22000 Bilice</izvorni_sadrzaj>
    <derivirana_varijabla naziv="DomainObject.Predmet.StrankaIDrugiAdressOIB_1">Stečajna masa iza HEMBER RAZVOJ d.o.o. za poslovanje nekretninama i usluge u stečaju, OIB 76486039189, Stubalj 238, 22000 Bilice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HEMBER RAZVOJ d.o.o. za poslovanje nekretninama i usluge u stečaju</item>
      <item>Maroje Kolendić</item>
    </izvorni_sadrzaj>
    <derivirana_varijabla naziv="DomainObject.Predmet.SudioniciListNaziv_1">
      <item>Stečajna masa iza HEMBER RAZVOJ d.o.o. za poslovanje nekretninama i usluge u stečaju</item>
      <item>Maroje Kolendić</item>
    </derivirana_varijabla>
  </DomainObject.Predmet.SudioniciListNaziv>
  <DomainObject.Predmet.SudioniciListAdressOIB>
    <izvorni_sadrzaj>
      <item>Stečajna masa iza HEMBER RAZVOJ d.o.o. za poslovanje nekretninama i usluge u stečaju, OIB 76486039189, Stubalj 238,22000 Bilice</item>
      <item>Maroje Kolendić</item>
    </izvorni_sadrzaj>
    <derivirana_varijabla naziv="DomainObject.Predmet.SudioniciListAdressOIB_1">
      <item>Stečajna masa iza HEMBER RAZVOJ d.o.o. za poslovanje nekretninama i usluge u stečaju, OIB 76486039189, Stubalj 238,22000 Bilice</item>
      <item>Maroje Kolendić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76486039189</item>
      <item>, OIB null</item>
    </izvorni_sadrzaj>
    <derivirana_varijabla naziv="DomainObject.Predmet.SudioniciListNazivOIB_1">
      <item>, OIB 76486039189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562EEE-01B4-4A3E-BC13-8BBA208366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458</properties:Words>
  <properties:Characters>2520</properties:Characters>
  <properties:Lines>74</properties:Lines>
  <properties:Paragraphs>27</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3009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2017-02-17T10:33:00Z</dcterms:created>
  <dc:creator>stanka grcic</dc:creator>
  <cp:lastModifiedBy>Katarina Franković</cp:lastModifiedBy>
  <cp:lastPrinted>2017-02-17T10:45:00Z</cp:lastPrinted>
  <dcterms:modified xmlns:xsi="http://www.w3.org/2001/XMLSchema-instance" xsi:type="dcterms:W3CDTF">2017-02-17T10:48:00Z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