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422da" w14:paraId="67422da" w:rsidRDefault="004C5495" w:rsidP="004C5495" w:rsidR="004C5495" w:rsidRPr="004C5495">
      <w:pPr>
        <w:widowControl w:val="false"/>
        <w:spacing w:after="0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</w:t>
      </w:r>
      <w:r w:rsidRPr="004C5495">
        <w:rPr>
          <w:bCs/>
          <w:snapToGrid w:val="false"/>
        </w:rPr>
        <w:t xml:space="preserve">            </w:t>
      </w:r>
      <w:r w:rsidRPr="004C5495">
        <w:rPr>
          <w:noProof/>
          <w:lang w:eastAsia="hr-HR"/>
        </w:rPr>
        <w:drawing>
          <wp:inline distR="0" distL="0" distB="0" distT="0">
            <wp:extent cy="722630" cx="550545"/>
            <wp:effectExtent b="1270" r="190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5495">
        <w:rPr>
          <w:bCs/>
          <w:snapToGrid w:val="false"/>
        </w:rPr>
        <w:tab/>
      </w:r>
      <w:r w:rsidRPr="004C5495">
        <w:rPr>
          <w:bCs/>
          <w:snapToGrid w:val="false"/>
        </w:rPr>
        <w:tab/>
        <w:t xml:space="preserve">                             </w:t>
      </w:r>
    </w:p>
    <w:p w:rsidRDefault="004C5495" w:rsidP="004C5495" w:rsidR="004C5495" w:rsidRPr="004C5495">
      <w:pPr>
        <w:widowControl w:val="false"/>
        <w:spacing w:after="0"/>
        <w:jc w:val="both"/>
        <w:rPr>
          <w:snapToGrid w:val="false"/>
        </w:rPr>
      </w:pPr>
      <w:r w:rsidRPr="004C5495">
        <w:rPr>
          <w:snapToGrid w:val="false"/>
        </w:rPr>
        <w:t xml:space="preserve">       REPUBLIKA HRVATSKA</w:t>
      </w:r>
    </w:p>
    <w:p w:rsidRDefault="004C5495" w:rsidP="004C5495" w:rsidR="004C5495" w:rsidRPr="004C5495">
      <w:pPr>
        <w:widowControl w:val="false"/>
        <w:spacing w:after="0"/>
        <w:jc w:val="both"/>
        <w:rPr>
          <w:snapToGrid w:val="false"/>
        </w:rPr>
      </w:pPr>
      <w:r w:rsidRPr="004C5495">
        <w:rPr>
          <w:snapToGrid w:val="false"/>
        </w:rPr>
        <w:t>TRGOVAČKI SUD U VARAŽDINU</w:t>
      </w:r>
    </w:p>
    <w:p w:rsidRDefault="004C5495" w:rsidP="004C5495" w:rsidR="004C5495" w:rsidRPr="004C5495">
      <w:pPr>
        <w:widowControl w:val="false"/>
        <w:spacing w:after="0"/>
        <w:rPr>
          <w:bCs/>
          <w:snapToGrid w:val="false"/>
        </w:rPr>
      </w:pPr>
      <w:r w:rsidRPr="004C5495">
        <w:rPr>
          <w:snapToGrid w:val="false"/>
        </w:rPr>
        <w:t xml:space="preserve">                  B. Radić 2</w:t>
      </w:r>
      <w:r w:rsidRPr="004C5495">
        <w:rPr>
          <w:bCs/>
          <w:snapToGrid w:val="false"/>
        </w:rPr>
        <w:t xml:space="preserve">                   </w:t>
      </w:r>
      <w:r w:rsidRPr="004C5495">
        <w:rPr>
          <w:bCs/>
          <w:snapToGrid w:val="false"/>
        </w:rPr>
        <w:tab/>
      </w:r>
      <w:r w:rsidRPr="004C5495">
        <w:rPr>
          <w:bCs/>
          <w:snapToGrid w:val="false"/>
        </w:rPr>
        <w:tab/>
      </w:r>
      <w:r w:rsidRPr="004C5495">
        <w:rPr>
          <w:bCs/>
          <w:snapToGrid w:val="false"/>
        </w:rPr>
        <w:tab/>
      </w:r>
    </w:p>
    <w:p w:rsidRDefault="004C5495" w:rsidP="004C5495" w:rsidR="004C5495" w:rsidRPr="004C5495">
      <w:pPr>
        <w:spacing w:after="0"/>
        <w:jc w:val="right"/>
        <w:rPr>
          <w:lang w:eastAsia="hr-HR"/>
        </w:rPr>
      </w:pPr>
    </w:p>
    <w:p w:rsidRDefault="004C5495" w:rsidP="004C5495" w:rsidR="004C5495" w:rsidRPr="004C5495">
      <w:pPr>
        <w:spacing w:after="0"/>
        <w:jc w:val="both"/>
      </w:pPr>
      <w:r w:rsidRPr="004C5495">
        <w:tab/>
        <w:t xml:space="preserve">Trgovački sud u Varaždinu po sucu toga suda Maji </w:t>
      </w:r>
      <w:proofErr w:type="spellStart"/>
      <w:r w:rsidRPr="004C5495">
        <w:t>Valušnig</w:t>
      </w:r>
      <w:proofErr w:type="spellEnd"/>
      <w:r w:rsidRPr="004C5495">
        <w:t>, kao stečajnom sucu u predmetu u povodu zahtjeva Financijske agencije Regionalni centar Zagreb, Podružnica Varaždin, Augusta Cesarca 2, Varaždin, za pokretanje skraćenog stečajnog postupka protiv dužnika ZADRUGA</w:t>
      </w:r>
      <w:r w:rsidRPr="004C5495">
        <w:t xml:space="preserve"> INTERGRAD, Lemeš Križevački</w:t>
      </w:r>
      <w:r w:rsidRPr="004C5495">
        <w:t xml:space="preserve">, </w:t>
      </w:r>
      <w:r w:rsidRPr="004C5495">
        <w:t>Lemeš Križevački 16, MBS: 010065799, OIB: 04617413271</w:t>
      </w:r>
      <w:r w:rsidRPr="004C5495">
        <w:t>, dana 11. studenog 2015. godine temeljem čl. 430 Stečajnog zakona („Narodne novine“ 71/15, u daljnjem tekstu SZ) objavljuje sljedeći</w:t>
      </w:r>
    </w:p>
    <w:p w:rsidRDefault="004C5495" w:rsidP="004C5495" w:rsidR="004C5495" w:rsidRPr="004C5495">
      <w:pPr>
        <w:spacing w:after="0"/>
        <w:jc w:val="center"/>
      </w:pPr>
    </w:p>
    <w:p w:rsidRDefault="004C5495" w:rsidP="004C5495" w:rsidR="004C5495" w:rsidRPr="004C5495">
      <w:pPr>
        <w:spacing w:after="0"/>
        <w:jc w:val="center"/>
      </w:pPr>
      <w:r w:rsidRPr="004C5495">
        <w:t>OGLAS</w:t>
      </w:r>
    </w:p>
    <w:p w:rsidRDefault="004C5495" w:rsidP="004C5495" w:rsidR="004C5495" w:rsidRPr="004C5495">
      <w:pPr>
        <w:spacing w:after="0"/>
      </w:pPr>
    </w:p>
    <w:p w:rsidRDefault="004C5495" w:rsidP="004C5495" w:rsidR="004C5495" w:rsidRPr="004C5495">
      <w:pPr>
        <w:spacing w:after="0"/>
        <w:jc w:val="both"/>
      </w:pPr>
      <w:r w:rsidRPr="004C5495">
        <w:t>I/</w:t>
      </w:r>
      <w:r w:rsidRPr="004C5495">
        <w:tab/>
        <w:t>Utvrđuje se da ukupni iznos evidentiranog duga dužnika ZADRUGA INTERGRAD, Lemeš Križevački, Lemeš Križevački 16, MBS: 010065799, OIB: 04617413271</w:t>
      </w:r>
      <w:r w:rsidRPr="004C5495">
        <w:t xml:space="preserve"> iznosi 175.455,81</w:t>
      </w:r>
      <w:r w:rsidRPr="004C5495">
        <w:t xml:space="preserve"> kn.</w:t>
      </w:r>
    </w:p>
    <w:p w:rsidRDefault="004C5495" w:rsidP="004C5495" w:rsidR="004C5495" w:rsidRPr="004C5495">
      <w:pPr>
        <w:spacing w:after="0"/>
        <w:jc w:val="both"/>
      </w:pPr>
    </w:p>
    <w:p w:rsidRDefault="004C5495" w:rsidP="004C5495" w:rsidR="004C5495" w:rsidRPr="004C5495">
      <w:pPr>
        <w:spacing w:after="0"/>
        <w:jc w:val="both"/>
      </w:pPr>
      <w:r w:rsidRPr="004C5495">
        <w:t>II/</w:t>
      </w:r>
      <w:r w:rsidRPr="004C5495">
        <w:tab/>
        <w:t xml:space="preserve"> Poziva se upravitelj dužnika</w:t>
      </w:r>
      <w:r w:rsidRPr="004C5495">
        <w:t xml:space="preserve"> Željko Pejić, </w:t>
      </w:r>
      <w:proofErr w:type="spellStart"/>
      <w:r w:rsidRPr="004C5495">
        <w:t>Đurđic</w:t>
      </w:r>
      <w:proofErr w:type="spellEnd"/>
      <w:r w:rsidRPr="004C5495">
        <w:t xml:space="preserve">, </w:t>
      </w:r>
      <w:proofErr w:type="spellStart"/>
      <w:r w:rsidRPr="004C5495">
        <w:t>Đurđic</w:t>
      </w:r>
      <w:proofErr w:type="spellEnd"/>
      <w:r w:rsidRPr="004C5495">
        <w:t xml:space="preserve"> 95/A, OIB: 86669856727</w:t>
      </w:r>
      <w:r w:rsidRPr="004C5495">
        <w:t xml:space="preserve"> da u roku od petnaest dana od dana objave ovog oglasa na e-oglasnoj ploči suda podnese ovome sudu, pozivom na gornji broj spisa, javnobilježnički ovjerovljeni </w:t>
      </w:r>
      <w:proofErr w:type="spellStart"/>
      <w:r w:rsidRPr="004C5495">
        <w:t>prokazni</w:t>
      </w:r>
      <w:proofErr w:type="spellEnd"/>
      <w:r w:rsidRPr="004C5495">
        <w:t xml:space="preserve"> popis imovine i obveza dužnika na propisanom obrascu.</w:t>
      </w:r>
    </w:p>
    <w:p w:rsidRDefault="004C5495" w:rsidP="004C5495" w:rsidR="004C5495" w:rsidRPr="004C5495">
      <w:pPr>
        <w:spacing w:after="0"/>
        <w:jc w:val="both"/>
      </w:pPr>
    </w:p>
    <w:p w:rsidRDefault="004C5495" w:rsidP="004C5495" w:rsidR="004C5495" w:rsidRPr="004C5495">
      <w:pPr>
        <w:spacing w:after="0"/>
        <w:jc w:val="both"/>
      </w:pPr>
      <w:r w:rsidRPr="004C5495">
        <w:t>III/</w:t>
      </w:r>
      <w:r w:rsidRPr="004C5495">
        <w:tab/>
        <w:t xml:space="preserve">Upozorava se upravitelj dužnika da će se smatrati da je dužnik nesposoban za plaćanje, a sud će po službenoj dužnosti donijeti rješenje o otvaranju i zaključenju stečajnog postupka uz primjenu odredbi čl. 132 i 133. te čl. 286. do 292. SZ-a na odgovarajući način, ako u roku od petnaest dana od dana objave ovog oglasa na e-oglasnoj ploči suda ne podnese </w:t>
      </w:r>
      <w:proofErr w:type="spellStart"/>
      <w:r w:rsidRPr="004C5495">
        <w:t>prokazni</w:t>
      </w:r>
      <w:proofErr w:type="spellEnd"/>
      <w:r w:rsidRPr="004C5495">
        <w:t xml:space="preserve"> popis imovine i obveza dužnika ili ako iz toga popisa proizlazi da dužnik ima imovinu koja ne bi bila dostatna ni za pokriće predvidivih troškova stečajnog postupka.</w:t>
      </w:r>
    </w:p>
    <w:p w:rsidRDefault="004C5495" w:rsidP="004C5495" w:rsidR="004C5495" w:rsidRPr="004C5495">
      <w:pPr>
        <w:spacing w:after="0"/>
      </w:pPr>
    </w:p>
    <w:p w:rsidRDefault="004C5495" w:rsidP="004C5495" w:rsidR="004C5495" w:rsidRPr="004C5495">
      <w:pPr>
        <w:spacing w:after="0"/>
        <w:jc w:val="both"/>
      </w:pPr>
      <w:r w:rsidRPr="004C5495">
        <w:t xml:space="preserve">IV/ </w:t>
      </w:r>
      <w:r w:rsidRPr="004C5495">
        <w:tab/>
        <w:t xml:space="preserve"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</w:t>
      </w:r>
      <w:r w:rsidRPr="004C5495">
        <w:t>St-718</w:t>
      </w:r>
      <w:r w:rsidRPr="004C5495">
        <w:t>/2015.</w:t>
      </w:r>
    </w:p>
    <w:p w:rsidRDefault="004C5495" w:rsidP="004C5495" w:rsidR="004C5495" w:rsidRPr="004C5495">
      <w:pPr>
        <w:spacing w:after="0"/>
      </w:pPr>
    </w:p>
    <w:p w:rsidRDefault="004C5495" w:rsidP="004C5495" w:rsidR="004C5495" w:rsidRPr="004C5495">
      <w:pPr>
        <w:spacing w:after="0"/>
        <w:jc w:val="both"/>
      </w:pPr>
      <w:r w:rsidRPr="004C5495">
        <w:t xml:space="preserve">V/ </w:t>
      </w:r>
      <w:r w:rsidRPr="004C5495">
        <w:tab/>
        <w:t>Sukladno čl. 431. st. 1. i 2. SZ-a smatrat će se da je dužnik nesposoban za plaćanje ako vjerovnici u roku od 45 dana od objave oglasa ovog poziva ne predlože otvaranje stečajnog postupka, te ne plate predujam iz točke IV ovog oglasa. U tom slučaju sud će po službenoj dužnosti donijeti rješenje o otvaranju i zaključenju stečajnog postupka uz primjenu odredbi čl. 132. i 133. te čl. 286. do 292. SZ-a na odgovarajući način.</w:t>
      </w:r>
    </w:p>
    <w:p w:rsidRDefault="004C5495" w:rsidP="004C5495" w:rsidR="004C5495" w:rsidRPr="004C5495">
      <w:pPr>
        <w:spacing w:after="0"/>
        <w:jc w:val="both"/>
      </w:pPr>
      <w:r w:rsidRPr="004C5495">
        <w:tab/>
      </w:r>
    </w:p>
    <w:p w:rsidRDefault="004C5495" w:rsidP="004C5495" w:rsidR="004C5495" w:rsidRPr="004C5495">
      <w:pPr>
        <w:spacing w:after="0"/>
        <w:jc w:val="center"/>
      </w:pPr>
      <w:r w:rsidRPr="004C5495">
        <w:t>U Varaždinu, 11. studenog 2015.</w:t>
      </w:r>
    </w:p>
    <w:p w:rsidRDefault="004C5495" w:rsidP="004C5495" w:rsidR="004C5495" w:rsidRPr="004C5495">
      <w:pPr>
        <w:spacing w:after="0"/>
      </w:pPr>
      <w:r w:rsidRPr="004C5495">
        <w:tab/>
      </w:r>
      <w:r w:rsidRPr="004C5495">
        <w:tab/>
      </w:r>
      <w:r w:rsidRPr="004C5495">
        <w:tab/>
      </w:r>
      <w:r w:rsidRPr="004C5495">
        <w:tab/>
      </w:r>
      <w:r w:rsidRPr="004C5495">
        <w:tab/>
      </w:r>
      <w:r w:rsidRPr="004C5495">
        <w:tab/>
      </w:r>
      <w:r w:rsidRPr="004C5495">
        <w:tab/>
      </w:r>
      <w:r w:rsidRPr="004C5495">
        <w:tab/>
      </w:r>
      <w:r w:rsidRPr="004C5495">
        <w:tab/>
        <w:t>Stečajni sudac:</w:t>
      </w:r>
    </w:p>
    <w:p w:rsidRDefault="004C5495" w:rsidP="004C5495" w:rsidR="004C5495">
      <w:pPr>
        <w:spacing w:after="0"/>
        <w:ind w:left="6372"/>
      </w:pPr>
    </w:p>
    <w:p w:rsidRDefault="004C5495" w:rsidP="004C5495" w:rsidR="004C5495" w:rsidRPr="004C5495">
      <w:pPr>
        <w:spacing w:after="0"/>
        <w:ind w:left="6372"/>
      </w:pPr>
      <w:bookmarkStart w:name="_GoBack" w:id="0"/>
      <w:bookmarkEnd w:id="0"/>
      <w:r w:rsidRPr="004C5495">
        <w:t xml:space="preserve">Maja </w:t>
      </w:r>
      <w:proofErr w:type="spellStart"/>
      <w:r w:rsidRPr="004C5495">
        <w:t>Valušnig</w:t>
      </w:r>
      <w:proofErr w:type="spellEnd"/>
    </w:p>
    <w:p w:rsidRDefault="00D71135" w:rsidP="004C5495" w:rsidR="00DA024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4C5495" w:rsidR="00DA0242">
      <w:headerReference w:type="default" r:id="rId12"/>
      <w:pgSz w:code="9" w:h="16839" w:w="11907"/>
      <w:pgMar w:gutter="0" w:footer="1134" w:header="567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1135" w:rsidP="00537B78" w:rsidR="00D71135">
      <w:r>
        <w:separator/>
      </w:r>
    </w:p>
  </w:endnote>
  <w:endnote w:id="0" w:type="continuationSeparator">
    <w:p w:rsidRDefault="00D71135" w:rsidP="00537B78" w:rsidR="00D711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1135" w:rsidP="00537B78" w:rsidR="00D71135">
      <w:r>
        <w:separator/>
      </w:r>
    </w:p>
  </w:footnote>
  <w:footnote w:id="0" w:type="continuationSeparator">
    <w:p w:rsidRDefault="00D71135" w:rsidP="00537B78" w:rsidR="00D711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5495" w:rsidR="008333A9">
    <w:pPr>
      <w:pStyle w:val="Zaglavlje"/>
    </w:pPr>
    <w:r>
      <w:rPr>
        <w:rStyle w:val="PozadinaSvijetloCrvena"/>
        <w:shd w:fill="auto" w:color="auto" w:val="clear"/>
      </w:rPr>
      <w:t>Poslovni broj: 9 St-718/15-4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18A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495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1135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372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St-718/2015-4</izvorni_sadrzaj>
    <derivirana_varijabla naziv="DomainObject.Oznaka_1">St-718/2015-4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St-718/2015</izvorni_sadrzaj>
    <derivirana_varijabla naziv="DomainObject.Predmet.OznakaBroj_1">St-718/2015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INTERGRAD, usluge u građevinarstvu</izvorni_sadrzaj>
    <derivirana_varijabla naziv="DomainObject.Predmet.ProtustrankaFormated_1">  Zadruga INTERGRAD, usluge u građevinarstvu</derivirana_varijabla>
  </DomainObject.Predmet.ProtustrankaFormated>
  <DomainObject.Predmet.ProtustrankaFormatedOIB>
    <izvorni_sadrzaj>  Zadruga INTERGRAD, usluge u građevinarstvu, OIB 04617413271</izvorni_sadrzaj>
    <derivirana_varijabla naziv="DomainObject.Predmet.ProtustrankaFormatedOIB_1">  Zadruga INTERGRAD, usluge u građevinarstvu, OIB 04617413271</derivirana_varijabla>
  </DomainObject.Predmet.ProtustrankaFormatedOIB>
  <DomainObject.Predmet.ProtustrankaFormatedWithAdress>
    <izvorni_sadrzaj> Zadruga INTERGRAD, usluge u građevinarstvu, Lemeš Križevački 16, 48260 Lemeš Križevački</izvorni_sadrzaj>
    <derivirana_varijabla naziv="DomainObject.Predmet.ProtustrankaFormatedWithAdress_1"> Zadruga INTERGRAD, usluge u građevinarstvu, Lemeš Križevački 16, 48260 Lemeš Križevački</derivirana_varijabla>
  </DomainObject.Predmet.ProtustrankaFormatedWithAdress>
  <DomainObject.Predmet.ProtustrankaFormatedWithAdressOIB>
    <izvorni_sadrzaj> Zadruga INTERGRAD, usluge u građevinarstvu, OIB 04617413271, Lemeš Križevački 16, 48260 Lemeš Križevački</izvorni_sadrzaj>
    <derivirana_varijabla naziv="DomainObject.Predmet.ProtustrankaFormatedWithAdressOIB_1"> Zadruga INTERGRAD, usluge u građevinarstvu, OIB 04617413271, Lemeš Križevački 16, 48260 Lemeš Križevački</derivirana_varijabla>
  </DomainObject.Predmet.ProtustrankaFormatedWithAdressOIB>
  <DomainObject.Predmet.ProtustrankaWithAdress>
    <izvorni_sadrzaj>Zadruga INTERGRAD, usluge u građevinarstvu Lemeš Križevački 16, 48260 Lemeš Križevački</izvorni_sadrzaj>
    <derivirana_varijabla naziv="DomainObject.Predmet.ProtustrankaWithAdress_1">Zadruga INTERGRAD, usluge u građevinarstvu Lemeš Križevački 16, 48260 Lemeš Križevački</derivirana_varijabla>
  </DomainObject.Predmet.ProtustrankaWithAdress>
  <DomainObject.Predmet.ProtustrankaWithAdressOIB>
    <izvorni_sadrzaj>Zadruga INTERGRAD, usluge u građevinarstvu, OIB 04617413271, Lemeš Križevački 16, 48260 Lemeš Križevački</izvorni_sadrzaj>
    <derivirana_varijabla naziv="DomainObject.Predmet.ProtustrankaWithAdressOIB_1">Zadruga INTERGRAD, usluge u građevinarstvu, OIB 04617413271, Lemeš Križevački 16, 48260 Lemeš Križevački</derivirana_varijabla>
  </DomainObject.Predmet.ProtustrankaWithAdressOIB>
  <DomainObject.Predmet.ProtustrankaNazivFormated>
    <izvorni_sadrzaj>Zadruga INTERGRAD, usluge u građevinarstvu</izvorni_sadrzaj>
    <derivirana_varijabla naziv="DomainObject.Predmet.ProtustrankaNazivFormated_1">Zadruga INTERGRAD, usluge u građevinarstvu</derivirana_varijabla>
  </DomainObject.Predmet.ProtustrankaNazivFormated>
  <DomainObject.Predmet.ProtustrankaNazivFormatedOIB>
    <izvorni_sadrzaj>Zadruga INTERGRAD, usluge u građevinarstvu, OIB 04617413271</izvorni_sadrzaj>
    <derivirana_varijabla naziv="DomainObject.Predmet.ProtustrankaNazivFormatedOIB_1">Zadruga INTERGRAD, usluge u građevinarstvu, OIB 04617413271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175455.81</izvorni_sadrzaj>
    <derivirana_varijabla naziv="DomainObject.Predmet.TrenutnaVrijednost_1">175455.81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INTERGRAD, usluge u građevinarstvu</item>
    </izvorni_sadrzaj>
    <derivirana_varijabla naziv="DomainObject.Predmet.ProtuStrankaListFormated_1">
      <item>Zadruga INTERGRAD, usluge u građevinarstvu</item>
    </derivirana_varijabla>
  </DomainObject.Predmet.ProtuStrankaListFormated>
  <DomainObject.Predmet.ProtuStrankaListFormatedOIB>
    <izvorni_sadrzaj>
      <item>Zadruga INTERGRAD, usluge u građevinarstvu, OIB 04617413271</item>
    </izvorni_sadrzaj>
    <derivirana_varijabla naziv="DomainObject.Predmet.ProtuStrankaListFormatedOIB_1">
      <item>Zadruga INTERGRAD, usluge u građevinarstvu, OIB 04617413271</item>
    </derivirana_varijabla>
  </DomainObject.Predmet.ProtuStrankaListFormatedOIB>
  <DomainObject.Predmet.ProtuStrankaListFormatedWithAdress>
    <izvorni_sadrzaj>
      <item>Zadruga INTERGRAD, usluge u građevinarstvu, Lemeš Križevački 16, 48260 Lemeš Križevački</item>
    </izvorni_sadrzaj>
    <derivirana_varijabla naziv="DomainObject.Predmet.ProtuStrankaListFormatedWithAdress_1">
      <item>Zadruga INTERGRAD, usluge u građevinarstvu, Lemeš Križevački 16, 48260 Lemeš Križevački</item>
    </derivirana_varijabla>
  </DomainObject.Predmet.ProtuStrankaListFormatedWithAdress>
  <DomainObject.Predmet.ProtuStrankaListFormatedWithAdressOIB>
    <izvorni_sadrzaj>
      <item>Zadruga INTERGRAD, usluge u građevinarstvu, OIB 04617413271, Lemeš Križevački 16, 48260 Lemeš Križevački</item>
    </izvorni_sadrzaj>
    <derivirana_varijabla naziv="DomainObject.Predmet.ProtuStrankaListFormatedWithAdressOIB_1">
      <item>Zadruga INTERGRAD, usluge u građevinarstvu, OIB 04617413271, Lemeš Križevački 16, 48260 Lemeš Križevački</item>
    </derivirana_varijabla>
  </DomainObject.Predmet.ProtuStrankaListFormatedWithAdressOIB>
  <DomainObject.Predmet.ProtuStrankaListNazivFormated>
    <izvorni_sadrzaj>
      <item>Zadruga INTERGRAD, usluge u građevinarstvu</item>
    </izvorni_sadrzaj>
    <derivirana_varijabla naziv="DomainObject.Predmet.ProtuStrankaListNazivFormated_1">
      <item>Zadruga INTERGRAD, usluge u građevinarstvu</item>
    </derivirana_varijabla>
  </DomainObject.Predmet.ProtuStrankaListNazivFormated>
  <DomainObject.Predmet.ProtuStrankaListNazivFormatedOIB>
    <izvorni_sadrzaj>
      <item>Zadruga INTERGRAD, usluge u građevinarstvu, OIB 04617413271</item>
    </izvorni_sadrzaj>
    <derivirana_varijabla naziv="DomainObject.Predmet.ProtuStrankaListNazivFormatedOIB_1">
      <item>Zadruga INTERGRAD, usluge u građevinarstvu, OIB 04617413271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St-718/2015-4</izvorni_sadrzaj>
    <derivirana_varijabla naziv="DomainObject.PoslovniBrojDokumenta_1">St-718/2015-4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INTERGRAD, usluge u građevinarstvu</izvorni_sadrzaj>
    <derivirana_varijabla naziv="DomainObject.Predmet.ProtustrankaIDrugi_1">Zadruga INTERGRAD, usluge u građevinarstvu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INTERGRAD, usluge u građevinarstvu, OIB 04617413271, Lemeš Križevački 16, 48260 Lemeš Križevački</izvorni_sadrzaj>
    <derivirana_varijabla naziv="DomainObject.Predmet.ProtustrankaIDrugiAdressOIB_1">Zadruga INTERGRAD, usluge u građevinarstvu, OIB 04617413271, Lemeš Križevački 16, 48260 Lemeš Križevački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INTERGRAD, usluge u građevinarstvu</item>
      <item>E-oglasna ploča</item>
      <item>Sudski registar, Trgovački sud u Varaždinu</item>
    </izvorni_sadrzaj>
    <derivirana_varijabla naziv="DomainObject.Predmet.SudioniciListNaziv_1">
      <item>Financijska agencija</item>
      <item>Zadruga INTERGRAD, usluge u građevinarstvu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Zadruga INTERGRAD, usluge u građevinarstvu, OIB 04617413271, Lemeš Križevački 16,48260 Lemeš Križevački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Zadruga INTERGRAD, usluge u građevinarstvu, OIB 04617413271, Lemeš Križevački 16,48260 Lemeš Križevački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87A4BD-6DE6-45C6-9940-A951890A79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378</properties:Words>
  <properties:Characters>2045</properties:Characters>
  <properties:Lines>47</properties:Lines>
  <properties:Paragraphs>13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2015-11-11T09:18:00Z</cp:lastPrinted>
  <dcterms:modified xmlns:xsi="http://www.w3.org/2001/XMLSchema-instance" xsi:type="dcterms:W3CDTF">2015-11-11T09:18:00Z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St-718/2015-4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