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f658" w14:paraId="2adf658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9A3F34">
        <w:t>257/17</w:t>
      </w:r>
      <w:r w:rsidR="00814557" w:rsidRPr="006F1FF1">
        <w:t>-</w:t>
      </w:r>
      <w:r w:rsidR="00C32260">
        <w:t>24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A3F34">
        <w:t>HOTEL ASSERIA d.o.o.</w:t>
      </w:r>
      <w:r w:rsidR="009A3F34" w:rsidRPr="00A05E6A">
        <w:t xml:space="preserve">, </w:t>
      </w:r>
      <w:r w:rsidR="009A3F34">
        <w:t>Benkovac</w:t>
      </w:r>
      <w:r w:rsidR="009A3F34" w:rsidRPr="00A05E6A">
        <w:t xml:space="preserve">, </w:t>
      </w:r>
      <w:r w:rsidR="009A3F34">
        <w:t>Kralja Dmitra Zvonimira 60</w:t>
      </w:r>
      <w:r w:rsidR="009A3F34" w:rsidRPr="00A05E6A">
        <w:t xml:space="preserve">, OIB: </w:t>
      </w:r>
      <w:r w:rsidR="009A3F34">
        <w:t>80313608964</w:t>
      </w:r>
      <w:r w:rsidR="006212E6" w:rsidRPr="006F1FF1">
        <w:t xml:space="preserve">, zastupanom po stečajnom upravitelju </w:t>
      </w:r>
      <w:r w:rsidR="009A3F34">
        <w:t>Krešimiru Perošu</w:t>
      </w:r>
      <w:r w:rsidRPr="006F1FF1">
        <w:t xml:space="preserve">, dana </w:t>
      </w:r>
      <w:r w:rsidR="002D259A">
        <w:t>7</w:t>
      </w:r>
      <w:r w:rsidR="00814557" w:rsidRPr="006F1FF1">
        <w:t xml:space="preserve">. </w:t>
      </w:r>
      <w:r w:rsidR="002D259A">
        <w:t>prosinca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A3F34">
        <w:t>HOTEL ASSERIA d.o.o.</w:t>
      </w:r>
      <w:r w:rsidR="009A3F34" w:rsidRPr="00A05E6A">
        <w:t xml:space="preserve">, </w:t>
      </w:r>
      <w:r w:rsidR="009A3F34">
        <w:t>Benkovac</w:t>
      </w:r>
      <w:r w:rsidR="009A3F34" w:rsidRPr="00A05E6A">
        <w:t xml:space="preserve">, </w:t>
      </w:r>
      <w:r w:rsidR="009A3F34">
        <w:t>Kralja Dmitra Zvonimira 60</w:t>
      </w:r>
      <w:r w:rsidR="009A3F34" w:rsidRPr="00A05E6A">
        <w:t xml:space="preserve">, OIB: </w:t>
      </w:r>
      <w:r w:rsidR="009A3F34">
        <w:t>80313608964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A3F34">
        <w:t>1248/333</w:t>
      </w:r>
      <w:r w:rsidR="00814557" w:rsidRPr="006F1FF1">
        <w:t xml:space="preserve"> k.o. </w:t>
      </w:r>
      <w:r w:rsidR="009A3F34">
        <w:t>Šopot</w:t>
      </w:r>
      <w:r w:rsidR="00814557" w:rsidRPr="006F1FF1">
        <w:t xml:space="preserve">, zk. ul. </w:t>
      </w:r>
      <w:r w:rsidR="009A3F34">
        <w:t>980</w:t>
      </w:r>
      <w:r w:rsidR="00EC08AF">
        <w:t xml:space="preserve">, </w:t>
      </w:r>
      <w:r w:rsidR="00814557" w:rsidRPr="006F1FF1">
        <w:t xml:space="preserve">površine </w:t>
      </w:r>
      <w:r w:rsidR="009A3F34">
        <w:t>15473</w:t>
      </w:r>
      <w:r w:rsidR="00814557" w:rsidRPr="006F1FF1">
        <w:t xml:space="preserve"> m2, u naravi </w:t>
      </w:r>
      <w:r w:rsidR="009A3F34">
        <w:t>pašnjak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3233E8">
        <w:t>R</w:t>
      </w:r>
      <w:r w:rsidR="009A3F34">
        <w:t xml:space="preserve">epublike </w:t>
      </w:r>
      <w:r w:rsidR="003233E8">
        <w:t>H</w:t>
      </w:r>
      <w:r w:rsidR="009A3F34">
        <w:t>rvatske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>Nalaže se zemljišno knjižnom odjelu</w:t>
      </w:r>
      <w:r w:rsidR="009A3F34">
        <w:t xml:space="preserve"> Benkovac</w:t>
      </w:r>
      <w:r w:rsidRPr="006F1FF1">
        <w:t xml:space="preserve"> Općinskog suda u </w:t>
      </w:r>
      <w:r w:rsidR="009A3F34">
        <w:t xml:space="preserve">Zadru, 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9A3F34">
        <w:t>3</w:t>
      </w:r>
      <w:r w:rsidR="00433D1F" w:rsidRPr="006F1FF1">
        <w:t xml:space="preserve"> St-</w:t>
      </w:r>
      <w:r w:rsidR="009A3F34">
        <w:t>257/17</w:t>
      </w:r>
      <w:r w:rsidR="00852B0D" w:rsidRPr="006F1FF1">
        <w:t>-</w:t>
      </w:r>
      <w:r w:rsidR="009A3F34">
        <w:t>7</w:t>
      </w:r>
      <w:r w:rsidR="00433D1F" w:rsidRPr="006F1FF1">
        <w:t xml:space="preserve"> </w:t>
      </w:r>
      <w:r w:rsidRPr="006F1FF1">
        <w:t xml:space="preserve">od </w:t>
      </w:r>
      <w:r w:rsidR="009A3F34">
        <w:t>6</w:t>
      </w:r>
      <w:r w:rsidR="0094184A" w:rsidRPr="006F1FF1">
        <w:t xml:space="preserve">. </w:t>
      </w:r>
      <w:r w:rsidR="009A3F34">
        <w:t>lipnja 2018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A3F34">
        <w:t>HOTEL ASSERIA d.o.o.</w:t>
      </w:r>
      <w:r w:rsidR="009A3F34" w:rsidRPr="00A05E6A">
        <w:t xml:space="preserve">, </w:t>
      </w:r>
      <w:r w:rsidR="009A3F34">
        <w:t>Benkovac</w:t>
      </w:r>
      <w:r w:rsidR="009A3F34" w:rsidRPr="00A05E6A">
        <w:t xml:space="preserve">, </w:t>
      </w:r>
      <w:r w:rsidR="009A3F34">
        <w:t>Kralja Dmitra Zvonimira 60</w:t>
      </w:r>
      <w:r w:rsidR="009A3F34" w:rsidRPr="00A05E6A">
        <w:t xml:space="preserve">, OIB: </w:t>
      </w:r>
      <w:r w:rsidR="009A3F34">
        <w:t>80313608964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A3F34">
        <w:t>Republike Hrvatske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2D259A">
        <w:t>7</w:t>
      </w:r>
      <w:r w:rsidR="00814557" w:rsidRPr="006F1FF1">
        <w:t xml:space="preserve">. </w:t>
      </w:r>
      <w:r w:rsidR="002D259A">
        <w:t>prosinca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DD023E" w:rsidP="0039490D" w:rsidR="0039490D" w:rsidRPr="00FA2B5D">
      <w:pPr>
        <w:jc w:val="both"/>
      </w:pPr>
      <w:r>
        <w:t>Za točnost otpravka – ovlašteni službenik</w:t>
      </w:r>
      <w:r>
        <w:tab/>
      </w:r>
      <w:r w:rsidR="009A3F34">
        <w:tab/>
      </w:r>
      <w:r w:rsidR="009A3F34">
        <w:tab/>
      </w:r>
      <w:r w:rsidR="009A3F34">
        <w:tab/>
      </w:r>
      <w:r w:rsidR="009A3F34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DD023E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9A3F34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9A3F3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9A3F34">
      <w:pPr>
        <w:numPr>
          <w:ilvl w:val="0"/>
          <w:numId w:val="1"/>
        </w:numPr>
        <w:jc w:val="both"/>
      </w:pPr>
      <w:r w:rsidRPr="009A3F34">
        <w:t xml:space="preserve">stečajni upravitelj </w:t>
      </w:r>
      <w:r w:rsidR="009A3F34" w:rsidRPr="009A3F34">
        <w:t>Krešimir Peroš</w:t>
      </w:r>
      <w:r w:rsidRPr="009A3F34">
        <w:t>,</w:t>
      </w:r>
    </w:p>
    <w:p w:rsidRDefault="00855B7A" w:rsidP="00E477F9" w:rsidR="00E477F9" w:rsidRPr="009A3F34">
      <w:pPr>
        <w:pStyle w:val="Odlomakpopisa"/>
        <w:numPr>
          <w:ilvl w:val="0"/>
          <w:numId w:val="1"/>
        </w:numPr>
        <w:jc w:val="both"/>
      </w:pPr>
      <w:r w:rsidRPr="009A3F34">
        <w:t xml:space="preserve">Općinski sud </w:t>
      </w:r>
      <w:r w:rsidR="00006969" w:rsidRPr="009A3F34">
        <w:t xml:space="preserve">u </w:t>
      </w:r>
      <w:r w:rsidR="009A3F34" w:rsidRPr="009A3F34">
        <w:t>Zadru</w:t>
      </w:r>
      <w:r w:rsidRPr="009A3F34">
        <w:t xml:space="preserve">, </w:t>
      </w:r>
      <w:r w:rsidR="00D21233" w:rsidRPr="009A3F34">
        <w:t>zemljišnoknjižni odjel</w:t>
      </w:r>
      <w:r w:rsidR="009A3F34" w:rsidRPr="009A3F34">
        <w:t xml:space="preserve"> Benkovac</w:t>
      </w:r>
      <w:r w:rsidR="00E477F9" w:rsidRPr="009A3F34">
        <w:t>,</w:t>
      </w:r>
      <w:r w:rsidR="00433D1F" w:rsidRPr="009A3F34">
        <w:t xml:space="preserve"> </w:t>
      </w:r>
    </w:p>
    <w:p w:rsidRDefault="009A3F34" w:rsidP="00E477F9" w:rsidR="003233E8" w:rsidRPr="009A3F34">
      <w:pPr>
        <w:pStyle w:val="Odlomakpopisa"/>
        <w:numPr>
          <w:ilvl w:val="0"/>
          <w:numId w:val="1"/>
        </w:numPr>
        <w:jc w:val="both"/>
      </w:pPr>
      <w:r w:rsidRPr="009A3F34">
        <w:t xml:space="preserve">RH </w:t>
      </w:r>
      <w:r w:rsidR="003233E8" w:rsidRPr="009A3F34">
        <w:t>po ŽDO Zadar</w:t>
      </w:r>
      <w:r w:rsidR="00EC08AF" w:rsidRPr="009A3F34">
        <w:t>- preko e –oglasne ploče</w:t>
      </w:r>
    </w:p>
    <w:p w:rsidRDefault="00852B0D" w:rsidP="00E477F9" w:rsidR="00852B0D" w:rsidRPr="009A3F34">
      <w:pPr>
        <w:pStyle w:val="Odlomakpopisa"/>
        <w:numPr>
          <w:ilvl w:val="0"/>
          <w:numId w:val="1"/>
        </w:numPr>
        <w:jc w:val="both"/>
      </w:pPr>
      <w:r w:rsidRPr="009A3F34">
        <w:t xml:space="preserve">e-oglasna ploča suda </w:t>
      </w:r>
    </w:p>
    <w:p w:rsidRDefault="00852B0D" w:rsidP="00E477F9" w:rsidR="00852B0D" w:rsidRPr="009A3F34">
      <w:pPr>
        <w:pStyle w:val="Odlomakpopisa"/>
        <w:numPr>
          <w:ilvl w:val="0"/>
          <w:numId w:val="1"/>
        </w:numPr>
        <w:jc w:val="both"/>
      </w:pPr>
      <w:r w:rsidRPr="009A3F34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260" w:rsidR="00C3226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260" w:rsidR="00C3226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260" w:rsidR="00C322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D023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9A3F34">
      <w:t>257</w:t>
    </w:r>
    <w:r w:rsidR="00814557">
      <w:t>/</w:t>
    </w:r>
    <w:r>
      <w:t>20</w:t>
    </w:r>
    <w:r w:rsidR="009A3F34">
      <w:t>17</w:t>
    </w:r>
    <w:r w:rsidR="00814557">
      <w:t>-</w:t>
    </w:r>
    <w:r w:rsidR="00C32260">
      <w:t>24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260" w:rsidR="00C322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259A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A3F34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2260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23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St-257/2017-35</izvorni_sadrzaj>
    <derivirana_varijabla naziv="DomainObject.Oznaka_1">St-257/2017-35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studenog 2018.</izvorni_sadrzaj>
    <derivirana_varijabla naziv="DomainObject.Predmet.SpisIzvanSuda.DatumIzlazaSpisa_1">8.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St-257/2017-35</izvorni_sadrzaj>
    <derivirana_varijabla naziv="DomainObject.PoslovniBrojDokumenta_1">St-257/2017-35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St-257/2017-31</izvorni_sadrzaj>
    <derivirana_varijabla naziv="DomainObject.PredzadnjaOdlukaIzPredmeta.Oznaka_1">St-257/2017-31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06D0F-29E8-466F-93B3-78AE4B490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1924</properties:Characters>
  <properties:Lines>71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2018-12-11T10:56:00Z</cp:lastPrinted>
  <dcterms:modified xmlns:xsi="http://www.w3.org/2001/XMLSchema-instance" xsi:type="dcterms:W3CDTF">2018-12-11T10:56:00Z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St-257/2017-35 / Odluka - Rješenje - prodaja (rješenje -  prodaja St-257-17 124-333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