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a34d" w14:paraId="377a34d" w:rsidRDefault="00627E6E" w:rsidP="00880AF4" w:rsidR="00880AF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7150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 xml:space="preserve">REPUBLIKA HRVATSKA                                                                   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TRGOVAČKI SUD U OSIJEKU</w:t>
      </w:r>
    </w:p>
    <w:p w:rsidRDefault="00880AF4" w:rsidP="00880AF4" w:rsidR="0016024E">
      <w:pPr>
        <w:rPr>
          <w:b/>
        </w:rPr>
      </w:pPr>
      <w:r w:rsidRPr="00B4298A">
        <w:rPr>
          <w:b/>
        </w:rPr>
        <w:t xml:space="preserve">STALNA SLUŽBA  </w:t>
      </w:r>
      <w:r w:rsidR="0016024E">
        <w:rPr>
          <w:b/>
        </w:rPr>
        <w:t xml:space="preserve">U </w:t>
      </w:r>
    </w:p>
    <w:p w:rsidRDefault="0016024E" w:rsidP="00880AF4" w:rsidR="00880AF4" w:rsidRPr="00B4298A">
      <w:pPr>
        <w:rPr>
          <w:b/>
        </w:rPr>
      </w:pPr>
      <w:r>
        <w:rPr>
          <w:b/>
        </w:rPr>
        <w:t>SLAVONSKOM BRODU</w:t>
      </w:r>
      <w:r w:rsidR="00880AF4" w:rsidRPr="00B4298A">
        <w:rPr>
          <w:b/>
        </w:rPr>
        <w:t xml:space="preserve">              </w:t>
      </w:r>
      <w:r w:rsidR="00D326E0" w:rsidRPr="00B4298A">
        <w:rPr>
          <w:b/>
        </w:rPr>
        <w:t xml:space="preserve">     </w:t>
      </w:r>
      <w:r w:rsidR="00D326E0" w:rsidRPr="00B4298A">
        <w:rPr>
          <w:b/>
        </w:rPr>
        <w:tab/>
      </w:r>
      <w:r w:rsidR="00D326E0" w:rsidRPr="00B4298A">
        <w:rPr>
          <w:b/>
        </w:rPr>
        <w:tab/>
      </w:r>
      <w:r w:rsidR="00D326E0" w:rsidRPr="00B4298A">
        <w:rPr>
          <w:b/>
        </w:rPr>
        <w:tab/>
      </w:r>
      <w:r w:rsidR="00D326E0" w:rsidRPr="00B4298A">
        <w:rPr>
          <w:b/>
        </w:rPr>
        <w:tab/>
        <w:t xml:space="preserve"> Broj:7/St</w:t>
      </w:r>
      <w:r w:rsidR="00F178E0">
        <w:rPr>
          <w:b/>
        </w:rPr>
        <w:t>-</w:t>
      </w:r>
      <w:r>
        <w:rPr>
          <w:b/>
        </w:rPr>
        <w:t>2</w:t>
      </w:r>
      <w:r w:rsidR="00557217">
        <w:rPr>
          <w:b/>
        </w:rPr>
        <w:t>812</w:t>
      </w:r>
      <w:r w:rsidR="00D326E0" w:rsidRPr="00B4298A">
        <w:rPr>
          <w:b/>
        </w:rPr>
        <w:t>/201</w:t>
      </w:r>
      <w:r>
        <w:rPr>
          <w:b/>
        </w:rPr>
        <w:t>6</w:t>
      </w:r>
      <w:r w:rsidR="00D326E0" w:rsidRPr="00B4298A">
        <w:rPr>
          <w:b/>
        </w:rPr>
        <w:t>-</w:t>
      </w:r>
      <w:r>
        <w:rPr>
          <w:b/>
        </w:rPr>
        <w:t>1</w:t>
      </w:r>
      <w:r w:rsidR="00AD524F">
        <w:rPr>
          <w:b/>
        </w:rPr>
        <w:t>3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 pobjede 13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SLAVONSKI BROD</w:t>
      </w:r>
    </w:p>
    <w:p w:rsidRDefault="00880AF4" w:rsidP="00880AF4" w:rsidR="00880AF4">
      <w:pPr>
        <w:rPr>
          <w:b/>
        </w:rPr>
      </w:pPr>
    </w:p>
    <w:p w:rsidRDefault="00880AF4" w:rsidP="00880AF4" w:rsidR="00880AF4" w:rsidRPr="00B4298A">
      <w:pPr>
        <w:jc w:val="center"/>
        <w:rPr>
          <w:b/>
        </w:rPr>
      </w:pPr>
      <w:r w:rsidRPr="00B4298A">
        <w:rPr>
          <w:b/>
        </w:rPr>
        <w:t>Z A K L J U Č A K</w:t>
      </w:r>
    </w:p>
    <w:p w:rsidRDefault="00880AF4" w:rsidP="00880AF4" w:rsidR="00880AF4"/>
    <w:p w:rsidRDefault="00880AF4" w:rsidP="00AB216D" w:rsidR="00880AF4">
      <w:pPr>
        <w:ind w:firstLine="708"/>
        <w:jc w:val="both"/>
      </w:pPr>
      <w:r>
        <w:t xml:space="preserve"> </w:t>
      </w:r>
      <w:r>
        <w:tab/>
        <w:t xml:space="preserve"> TRGOVAČKI SUD U OSIJEKU, STALNA SLUŽBA </w:t>
      </w:r>
      <w:r w:rsidR="0016024E">
        <w:t>U SLAVONSKOM BRODU</w:t>
      </w:r>
      <w:r>
        <w:t xml:space="preserve">, po stečajnoj sutkinji Mirni Vujčić </w:t>
      </w:r>
      <w:r w:rsidR="00AB216D">
        <w:t>u</w:t>
      </w:r>
      <w:r w:rsidR="00AB216D" w:rsidRPr="00AB216D">
        <w:t xml:space="preserve"> </w:t>
      </w:r>
      <w:r w:rsidR="00A662E9">
        <w:t xml:space="preserve">prethodnom </w:t>
      </w:r>
      <w:r w:rsidR="00AB216D" w:rsidRPr="00AB216D">
        <w:t xml:space="preserve">postupku nad </w:t>
      </w:r>
      <w:r w:rsidR="00004C91" w:rsidRPr="00004C91">
        <w:t>stečajn</w:t>
      </w:r>
      <w:r w:rsidR="00557217">
        <w:t>im dužnikom</w:t>
      </w:r>
      <w:r w:rsidR="00004C91" w:rsidRPr="00004C91">
        <w:t xml:space="preserve"> </w:t>
      </w:r>
      <w:r w:rsidR="00557217" w:rsidRPr="00557217">
        <w:t>ARTES, društvo s ograničenom odgovornošću za građevinarstvo, trgovinu i ugostiteljstvo, skraćena tvrtka: ARTES d.o.o., Slav. Brod, Slavonski Brod, dr. Mile Budaka 1, OIB: 31098368580</w:t>
      </w:r>
      <w:r>
        <w:t xml:space="preserve">, dana </w:t>
      </w:r>
      <w:r w:rsidR="00557217">
        <w:t>04</w:t>
      </w:r>
      <w:r w:rsidR="0016024E">
        <w:t>. travnja</w:t>
      </w:r>
      <w:r>
        <w:t xml:space="preserve"> 201</w:t>
      </w:r>
      <w:r w:rsidR="00557217">
        <w:t>7</w:t>
      </w:r>
      <w:r>
        <w:t>. godine</w:t>
      </w:r>
    </w:p>
    <w:p w:rsidRDefault="00880AF4" w:rsidP="00880AF4" w:rsidR="00880AF4"/>
    <w:p w:rsidRDefault="00880AF4" w:rsidP="00880AF4" w:rsidR="00880AF4">
      <w:pPr>
        <w:jc w:val="center"/>
      </w:pPr>
      <w:r>
        <w:t>z a k l</w:t>
      </w:r>
      <w:r w:rsidR="00557217">
        <w:t xml:space="preserve"> </w:t>
      </w:r>
      <w:r>
        <w:t>j u č i o     j e</w:t>
      </w:r>
    </w:p>
    <w:p w:rsidRDefault="00880AF4" w:rsidP="00880AF4" w:rsidR="00880AF4"/>
    <w:p w:rsidRDefault="00880AF4" w:rsidP="0016024E" w:rsidR="00880AF4">
      <w:pPr>
        <w:ind w:firstLine="708"/>
        <w:jc w:val="both"/>
      </w:pPr>
      <w:r>
        <w:t xml:space="preserve"> </w:t>
      </w:r>
      <w:r>
        <w:tab/>
        <w:t xml:space="preserve"> </w:t>
      </w:r>
      <w:r w:rsidR="0016024E">
        <w:t xml:space="preserve">Nalaže se računovodstvu suda novčana sredstva u iznosu od </w:t>
      </w:r>
      <w:r w:rsidR="00557217">
        <w:t>10.000,00</w:t>
      </w:r>
      <w:r w:rsidR="0016024E">
        <w:t xml:space="preserve"> Kn sa d</w:t>
      </w:r>
      <w:r w:rsidR="00557217">
        <w:t>epozitnog računa u predmetu St-1612</w:t>
      </w:r>
      <w:r w:rsidR="0016024E">
        <w:t>/201</w:t>
      </w:r>
      <w:r w:rsidR="00557217">
        <w:t xml:space="preserve">5 </w:t>
      </w:r>
      <w:r w:rsidR="0016024E">
        <w:t xml:space="preserve"> </w:t>
      </w:r>
      <w:r w:rsidR="00557217">
        <w:t xml:space="preserve">vratiti uplatitelju H-ABDUCO d.o.o., Zagreb, Slavonska avenija 6a, OIB 13667298928 na </w:t>
      </w:r>
      <w:proofErr w:type="spellStart"/>
      <w:r w:rsidR="00557217">
        <w:t>posl</w:t>
      </w:r>
      <w:proofErr w:type="spellEnd"/>
      <w:r w:rsidR="00557217">
        <w:t>. račun broj: IBAN: HR91 2500 0091 1013 8608 6 Model:05, Poziv na broj:108010511-510064117</w:t>
      </w:r>
    </w:p>
    <w:p w:rsidRDefault="0016024E" w:rsidP="00880AF4" w:rsidR="0016024E"/>
    <w:p w:rsidRDefault="0016024E" w:rsidP="0016024E" w:rsidR="0016024E">
      <w:pPr>
        <w:jc w:val="center"/>
      </w:pPr>
      <w:r>
        <w:t>Obrazloženje</w:t>
      </w:r>
    </w:p>
    <w:p w:rsidRDefault="0016024E" w:rsidP="00880AF4" w:rsidR="0016024E"/>
    <w:p w:rsidRDefault="00557217" w:rsidP="00557217" w:rsidR="00557217">
      <w:pPr>
        <w:jc w:val="both"/>
      </w:pPr>
      <w:r>
        <w:tab/>
      </w:r>
      <w:r>
        <w:tab/>
        <w:t>Postupajući po oglasu u predmetu 7/St-1612/2015-3 od 29.</w:t>
      </w:r>
      <w:r w:rsidR="003914A8">
        <w:t xml:space="preserve"> </w:t>
      </w:r>
      <w:r>
        <w:t>ožujka 2016.</w:t>
      </w:r>
      <w:r w:rsidR="003914A8">
        <w:t xml:space="preserve"> </w:t>
      </w:r>
      <w:r>
        <w:t xml:space="preserve">godine vjerovnik H-ABDUCO d.o.o. uplatio je iznos od 10.000,00 Kn za pokriće troškova stečajnog postupka nad stečajnim dužnikom ARTES d.o.o. Slavonski Brod. </w:t>
      </w:r>
    </w:p>
    <w:p w:rsidRDefault="00557217" w:rsidP="00557217" w:rsidR="00557217">
      <w:pPr>
        <w:jc w:val="both"/>
      </w:pPr>
      <w:r>
        <w:tab/>
      </w:r>
      <w:r>
        <w:tab/>
        <w:t>U predmetu St-1612/2015 doneseno je pravomoćno rješenje posl.br. 7/St-1612/2016-8 od 02.</w:t>
      </w:r>
      <w:r w:rsidR="003914A8">
        <w:t xml:space="preserve"> </w:t>
      </w:r>
      <w:r>
        <w:t>lipnja 2016.</w:t>
      </w:r>
      <w:r w:rsidR="003914A8">
        <w:t xml:space="preserve"> </w:t>
      </w:r>
      <w:r>
        <w:t>godine  kojim se obustavlja skraćeni stečajni postupak i određeno da će se po pravomoćnosti rješenja donijeti rješenje o pokretanju prethodnog postupka odnosno otvaranju stečajnog postupka nad navedenim dužnikom,</w:t>
      </w:r>
      <w:r w:rsidR="003914A8">
        <w:t xml:space="preserve"> </w:t>
      </w:r>
      <w:r>
        <w:t>a nastavno tome rješenjem 7/St-2812/2016-2 od 28.</w:t>
      </w:r>
      <w:r w:rsidR="003914A8">
        <w:t xml:space="preserve"> </w:t>
      </w:r>
      <w:r>
        <w:t>prosinca 2016.</w:t>
      </w:r>
      <w:r w:rsidR="003914A8">
        <w:t xml:space="preserve"> </w:t>
      </w:r>
      <w:r>
        <w:t>godine i pokrenut je prethodni postupak.</w:t>
      </w:r>
    </w:p>
    <w:p w:rsidRDefault="00557217" w:rsidP="00004C91" w:rsidR="00004C91">
      <w:pPr>
        <w:jc w:val="both"/>
      </w:pPr>
      <w:r>
        <w:tab/>
      </w:r>
      <w:r>
        <w:tab/>
        <w:t>Kako je pravomoćnim rješenjem posl.br.7/St</w:t>
      </w:r>
      <w:r w:rsidR="008854F2">
        <w:t>-</w:t>
      </w:r>
      <w:r>
        <w:t>2812/2016-8 od 14.</w:t>
      </w:r>
      <w:r w:rsidR="003914A8">
        <w:t xml:space="preserve"> </w:t>
      </w:r>
      <w:r>
        <w:t>veljače 2017.</w:t>
      </w:r>
      <w:r w:rsidR="003914A8">
        <w:t xml:space="preserve"> </w:t>
      </w:r>
      <w:r>
        <w:t>godine obustavljen prethodni postupak</w:t>
      </w:r>
      <w:r w:rsidR="00A662E9">
        <w:t xml:space="preserve"> nad naveden</w:t>
      </w:r>
      <w:r w:rsidR="008854F2">
        <w:t>i</w:t>
      </w:r>
      <w:r w:rsidR="00A662E9">
        <w:t>m stečajnim dužnikom</w:t>
      </w:r>
      <w:r w:rsidR="008854F2">
        <w:t>,</w:t>
      </w:r>
      <w:r w:rsidR="00A662E9">
        <w:t xml:space="preserve"> </w:t>
      </w:r>
      <w:r>
        <w:t>valjalo je naložiti računovodstvu suda vratiti uplatitelju iznos od 10.000,00 Kn koji je uplaćen na ime pokriće troškova stečajnog postupka uz poziv na odredbu čl.</w:t>
      </w:r>
      <w:r w:rsidR="00AD524F">
        <w:t xml:space="preserve">434 </w:t>
      </w:r>
      <w:r w:rsidR="00004C91">
        <w:t xml:space="preserve"> </w:t>
      </w:r>
      <w:r w:rsidR="003914A8">
        <w:t>Stečajnog zakona</w:t>
      </w:r>
      <w:r w:rsidR="00A662E9">
        <w:t xml:space="preserve"> ( NN 71/15 )</w:t>
      </w:r>
      <w:r w:rsidR="00004C91">
        <w:tab/>
        <w:t xml:space="preserve">. </w:t>
      </w:r>
    </w:p>
    <w:p w:rsidRDefault="0016024E" w:rsidP="00880AF4" w:rsidR="0016024E"/>
    <w:p w:rsidRDefault="00004C91" w:rsidP="00880AF4" w:rsidR="00880AF4">
      <w:r>
        <w:t xml:space="preserve"> </w:t>
      </w:r>
      <w:r>
        <w:tab/>
        <w:t xml:space="preserve"> </w:t>
      </w:r>
      <w:r>
        <w:tab/>
      </w:r>
      <w:r w:rsidR="00B53FD3">
        <w:t xml:space="preserve">U Slavonskom Brodu, </w:t>
      </w:r>
      <w:r w:rsidR="003914A8">
        <w:t>04</w:t>
      </w:r>
      <w:r w:rsidR="0016024E">
        <w:t>. travnja</w:t>
      </w:r>
      <w:r w:rsidR="00F178E0">
        <w:t xml:space="preserve"> 201</w:t>
      </w:r>
      <w:r w:rsidR="003914A8">
        <w:t>7</w:t>
      </w:r>
      <w:r w:rsidR="00880AF4">
        <w:t xml:space="preserve">. godine               </w:t>
      </w:r>
      <w:r w:rsidR="0002078C">
        <w:t xml:space="preserve">             </w:t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3E0564">
        <w:t xml:space="preserve"> </w:t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  <w:t xml:space="preserve">       </w:t>
      </w:r>
      <w:r w:rsidR="00835E3B">
        <w:t xml:space="preserve"> </w:t>
      </w:r>
      <w:r w:rsidR="0027473B">
        <w:t xml:space="preserve"> </w:t>
      </w:r>
      <w:r w:rsidR="00AD524F">
        <w:t xml:space="preserve"> </w:t>
      </w:r>
      <w:r w:rsidR="003E0564">
        <w:t xml:space="preserve">                                                 </w:t>
      </w:r>
      <w:r w:rsidR="00AD524F">
        <w:t xml:space="preserve">  </w:t>
      </w:r>
      <w:r w:rsidR="0002078C">
        <w:t xml:space="preserve"> </w:t>
      </w:r>
      <w:r w:rsidR="00880AF4">
        <w:t>Stečajna sutkinja</w:t>
      </w:r>
    </w:p>
    <w:p w:rsidRDefault="00880AF4" w:rsidP="00880AF4" w:rsidR="00880AF4">
      <w:r>
        <w:t xml:space="preserve">     </w:t>
      </w:r>
      <w:r w:rsidR="0002078C">
        <w:t xml:space="preserve">                     </w:t>
      </w:r>
      <w:r w:rsidR="0002078C">
        <w:tab/>
      </w:r>
      <w:r w:rsidR="0002078C">
        <w:tab/>
      </w:r>
      <w:r w:rsidR="0002078C">
        <w:tab/>
      </w:r>
      <w:r w:rsidR="003914A8">
        <w:t xml:space="preserve">      </w:t>
      </w:r>
      <w:r w:rsidR="0002078C">
        <w:tab/>
      </w:r>
      <w:r w:rsidR="0002078C">
        <w:tab/>
        <w:t xml:space="preserve">        </w:t>
      </w:r>
      <w:r w:rsidR="003914A8">
        <w:t xml:space="preserve">                  </w:t>
      </w:r>
      <w:r w:rsidR="00F178E0">
        <w:t xml:space="preserve"> </w:t>
      </w:r>
      <w:r w:rsidR="00AD524F">
        <w:t xml:space="preserve"> </w:t>
      </w:r>
      <w:r w:rsidR="0027473B">
        <w:t xml:space="preserve"> </w:t>
      </w:r>
      <w:r>
        <w:t>Mirna Vujčić</w:t>
      </w:r>
    </w:p>
    <w:p w:rsidRDefault="00880AF4" w:rsidP="00880AF4" w:rsidR="00880AF4" w:rsidRPr="00451CEB">
      <w:pPr>
        <w:rPr>
          <w:sz w:val="20"/>
          <w:szCs w:val="20"/>
        </w:rPr>
      </w:pPr>
      <w:r w:rsidRPr="00451CEB">
        <w:rPr>
          <w:sz w:val="20"/>
          <w:szCs w:val="20"/>
        </w:rPr>
        <w:t>POUKA O PRAVNOM LIJEKU:</w:t>
      </w:r>
    </w:p>
    <w:p w:rsidRDefault="00880AF4" w:rsidP="00880AF4" w:rsidR="00BB29E4">
      <w:pPr>
        <w:rPr>
          <w:sz w:val="20"/>
          <w:szCs w:val="20"/>
        </w:rPr>
      </w:pPr>
      <w:r w:rsidRPr="00451CEB">
        <w:rPr>
          <w:sz w:val="20"/>
          <w:szCs w:val="20"/>
        </w:rPr>
        <w:t>Protiv ovog zaključka nije dopušten pravni lijek.</w:t>
      </w:r>
    </w:p>
    <w:p w:rsidRDefault="003E0564" w:rsidP="00880AF4" w:rsidR="003E0564"/>
    <w:p w:rsidRDefault="00BE7CA3" w:rsidP="00880AF4" w:rsidR="00880AF4">
      <w:r>
        <w:t>DNA:</w:t>
      </w:r>
    </w:p>
    <w:p w:rsidRDefault="00880AF4" w:rsidP="00880AF4" w:rsidR="00880AF4">
      <w:r>
        <w:t xml:space="preserve">- </w:t>
      </w:r>
      <w:r w:rsidR="00004C91">
        <w:t>O</w:t>
      </w:r>
      <w:r>
        <w:t>bjaviti na mrežnoj stranici e-Oglasnoj ploči sudova</w:t>
      </w:r>
    </w:p>
    <w:p w:rsidRDefault="00880AF4" w:rsidP="00880AF4" w:rsidR="00ED28C9">
      <w:r>
        <w:t>-</w:t>
      </w:r>
      <w:r w:rsidR="00004C91">
        <w:t xml:space="preserve"> </w:t>
      </w:r>
      <w:r w:rsidR="00ED28C9" w:rsidRPr="00ED28C9">
        <w:t>- Dostaviti Računovodstvu suda</w:t>
      </w:r>
    </w:p>
    <w:sectPr w:rsidR="00ED28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F4"/>
    <w:rsid w:val="00004C91"/>
    <w:rsid w:val="0002078C"/>
    <w:rsid w:val="00054B58"/>
    <w:rsid w:val="0016024E"/>
    <w:rsid w:val="001C25B8"/>
    <w:rsid w:val="001E5716"/>
    <w:rsid w:val="0027473B"/>
    <w:rsid w:val="003914A8"/>
    <w:rsid w:val="003A1B9C"/>
    <w:rsid w:val="003D0C8B"/>
    <w:rsid w:val="003E0564"/>
    <w:rsid w:val="00451CEB"/>
    <w:rsid w:val="004B48C1"/>
    <w:rsid w:val="00547877"/>
    <w:rsid w:val="00557217"/>
    <w:rsid w:val="00627E6E"/>
    <w:rsid w:val="00752D89"/>
    <w:rsid w:val="007D4C87"/>
    <w:rsid w:val="00835E3B"/>
    <w:rsid w:val="008808EF"/>
    <w:rsid w:val="00880AF4"/>
    <w:rsid w:val="008854F2"/>
    <w:rsid w:val="008F48D4"/>
    <w:rsid w:val="00902CFF"/>
    <w:rsid w:val="009F19BA"/>
    <w:rsid w:val="00A662E9"/>
    <w:rsid w:val="00AB216D"/>
    <w:rsid w:val="00AD524F"/>
    <w:rsid w:val="00B06C89"/>
    <w:rsid w:val="00B2386B"/>
    <w:rsid w:val="00B4298A"/>
    <w:rsid w:val="00B53FD3"/>
    <w:rsid w:val="00B66903"/>
    <w:rsid w:val="00BB29E4"/>
    <w:rsid w:val="00BE7CA3"/>
    <w:rsid w:val="00C54025"/>
    <w:rsid w:val="00C97EB0"/>
    <w:rsid w:val="00D326E0"/>
    <w:rsid w:val="00E44D84"/>
    <w:rsid w:val="00ED28C9"/>
    <w:rsid w:val="00F1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27E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7E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27E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27E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2812</izvorni_sadrzaj>
    <derivirana_varijabla naziv="DomainObject.Predmet.Broj_1">2812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ožujka 2017.</izvorni_sadrzaj>
    <derivirana_varijabla naziv="DomainObject.Predmet.DatumArhiviranja_1">23.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2017.</izvorni_sadrzaj>
    <derivirana_varijabla naziv="DomainObject.Predmet.DatumRjesavanja_1">14. veljače 2017.</derivirana_varijabla>
  </DomainObject.Predmet.DatumRjesavanja>
  <DomainObject.Predmet.DatumRokaCuvanja>
    <izvorni_sadrzaj>3. ožujka 2027.</izvorni_sadrzaj>
    <derivirana_varijabla naziv="DomainObject.Predmet.DatumRokaCuvanja_1">3. ožujka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ožujka 2017.</izvorni_sadrzaj>
    <derivirana_varijabla naziv="DomainObject.Predmet.DatumZatvaranja_1">23.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hr.ibm.icms.common.model.sluzbeneosobe.Referada@79fd79fd[id=1000000582, dbStatus=null, naziv=Referada 7 SS SB, oznaka=null, sudac=null] &lt;-hr.ibm.icms.common.model.sluzbeneosobe.Referada@79fd79fd[status dodjele: =false]</izvorni_sadrzaj>
    <derivirana_varijabla naziv="DomainObject.Predmet.MjestoCuvanja_1">hr.ibm.icms.common.model.sluzbeneosobe.Referada@79fd79fd[id=1000000582, dbStatus=null, naziv=Referada 7 SS SB, oznaka=null, sudac=null] &lt;-hr.ibm.icms.common.model.sluzbeneosobe.Referada@79fd79fd[status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 1 SZ</izvorni_sadrzaj>
    <derivirana_varijabla naziv="DomainObject.Predmet.Opis_1">Čl.429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St-2812/2016</izvorni_sadrzaj>
    <derivirana_varijabla naziv="DomainObject.Predmet.OznakaBroj_1">St-2812/2016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ARTES, društvo s ograničenom odgovornošću za građevinarstvo, trgovinu i ugostiteljstvo zastupanog po punomoćniku Petar Elkaz</izvorni_sadrzaj>
    <derivirana_varijabla naziv="DomainObject.Predmet.ProtustrankaFormated_1">  ARTES, društvo s ograničenom odgovornošću za građevinarstvo, trgovinu i ugostiteljstvo zastupanog po punomoćniku Petar Elkaz</derivirana_varijabla>
  </DomainObject.Predmet.ProtustrankaFormated>
  <DomainObject.Predmet.ProtustrankaFormatedOIB>
    <izvorni_sadrzaj>  ARTES, društvo s ograničenom odgovornošću za građevinarstvo, trgovinu i ugostiteljstvo, OIB 31098368580 zastupanog po punomoćniku Petar Elkaz</izvorni_sadrzaj>
    <derivirana_varijabla naziv="DomainObject.Predmet.ProtustrankaFormatedOIB_1">  ARTES, društvo s ograničenom odgovornošću za građevinarstvo, trgovinu i ugostiteljstvo, OIB 31098368580 zastupanog po punomoćniku Petar Elkaz</derivirana_varijabla>
  </DomainObject.Predmet.ProtustrankaFormatedOIB>
  <DomainObject.Predmet.ProtustrankaFormatedWithAdress>
    <izvorni_sadrzaj> ARTES, društvo s ograničenom odgovornošću za građevinarstvo, trgovinu i ugostiteljstvo, Dr. Mile Budaka 1, 35000 Slavonski Brod zastupanog po punomoćniku Petar Elkaz</izvorni_sadrzaj>
    <derivirana_varijabla naziv="DomainObject.Predmet.ProtustrankaFormatedWithAdress_1"> ARTES, društvo s ograničenom odgovornošću za građevinarstvo, trgovinu i ugostiteljstvo, Dr. Mile Budaka 1, 35000 Slavonski Brod zastupanog po punomoćniku Petar Elkaz</derivirana_varijabla>
  </DomainObject.Predmet.ProtustrankaFormatedWithAdress>
  <DomainObject.Predmet.ProtustrankaFormatedWithAdressOIB>
    <izvorni_sadrzaj> ARTES, društvo s ograničenom odgovornošću za građevinarstvo, trgovinu i ugostiteljstvo, OIB 31098368580, Dr. Mile Budaka 1, 35000 Slavonski Brod zastupanog po punomoćniku Petar Elkaz</izvorni_sadrzaj>
    <derivirana_varijabla naziv="DomainObject.Predmet.ProtustrankaFormatedWithAdressOIB_1"> ARTES, društvo s ograničenom odgovornošću za građevinarstvo, trgovinu i ugostiteljstvo, OIB 31098368580, Dr. Mile Budaka 1, 35000 Slavonski Brod zastupanog po punomoćniku Petar Elkaz</derivirana_varijabla>
  </DomainObject.Predmet.ProtustrankaFormatedWithAdressOIB>
  <DomainObject.Predmet.ProtustrankaWithAdress>
    <izvorni_sadrzaj>ARTES, društvo s ograničenom odgovornošću za građevinarstvo, trgovinu i ugostiteljstvo Dr. Mile Budaka 1, 35000 Slavonski Brod</izvorni_sadrzaj>
    <derivirana_varijabla naziv="DomainObject.Predmet.ProtustrankaWithAdress_1">ARTES, društvo s ograničenom odgovornošću za građevinarstvo, trgovinu i ugostiteljstvo Dr. Mile Budaka 1, 35000 Slavonski Brod</derivirana_varijabla>
  </DomainObject.Predmet.ProtustrankaWithAdress>
  <DomainObject.Predmet.ProtustrankaWithAdressOIB>
    <izvorni_sadrzaj>ARTES, društvo s ograničenom odgovornošću za građevinarstvo, trgovinu i ugostiteljstvo, OIB 31098368580, Dr. Mile Budaka 1, 35000 Slavonski Brod</izvorni_sadrzaj>
    <derivirana_varijabla naziv="DomainObject.Predmet.ProtustrankaWithAdressOIB_1">ARTES, društvo s ograničenom odgovornošću za građevinarstvo, trgovinu i ugostiteljstvo, OIB 31098368580, Dr. Mile Budaka 1, 35000 Slavonski Brod</derivirana_varijabla>
  </DomainObject.Predmet.ProtustrankaWithAdressOIB>
  <DomainObject.Predmet.ProtustrankaNazivFormated>
    <izvorni_sadrzaj>ARTES, društvo s ograničenom odgovornošću za građevinarstvo, trgovinu i ugostiteljstvo</izvorni_sadrzaj>
    <derivirana_varijabla naziv="DomainObject.Predmet.ProtustrankaNazivFormated_1">ARTES, društvo s ograničenom odgovornošću za građevinarstvo, trgovinu i ugostiteljstvo</derivirana_varijabla>
  </DomainObject.Predmet.ProtustrankaNazivFormated>
  <DomainObject.Predmet.ProtustrankaNazivFormatedOIB>
    <izvorni_sadrzaj>ARTES, društvo s ograničenom odgovornošću za građevinarstvo, trgovinu i ugostiteljstvo, OIB 31098368580</izvorni_sadrzaj>
    <derivirana_varijabla naziv="DomainObject.Predmet.ProtustrankaNazivFormatedOIB_1">ARTES, društvo s ograničenom odgovornošću za građevinarstvo, trgovinu i ugostiteljstvo, OIB 31098368580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zastupanog po punomoćniku Županijsko državno odvjetništvo</izvorni_sadrzaj>
    <derivirana_varijabla naziv="DomainObject.Predmet.StrankaFormated_1">  H-ABDUCO društvo s ograničenom odgovornošću za usluge; REPUBLIKA HRVATSKA MINISTARSTVO FINANCIJA zastupanog po punomoćniku Županijsko državno odvjetništvo</derivirana_varijabla>
  </DomainObject.Predmet.StrankaFormated>
  <DomainObject.Predmet.StrankaFormatedOIB>
    <izvorni_sadrzaj>  H-ABDUCO društvo s ograničenom odgovornošću za usluge, OIB 13667298928; REPUBLIKA HRVATSKA MINISTARSTVO FINANCIJA, OIB 18683136487 zastupanog po punomoćniku Županijsko državno odvjetništvo</izvorni_sadrzaj>
    <derivirana_varijabla naziv="DomainObject.Predmet.StrankaFormatedOIB_1">  H-ABDUCO društvo s ograničenom odgovornošću za usluge, OIB 13667298928; REPUBLIKA HRVATSKA MINISTARSTVO FINANCIJA, OIB 18683136487 zastupanog po punomoćniku Županijsko državno odvjetništvo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FINANCIJA, Katančićeva 5, 10000 Zagreb zastupanog po punomoćniku Županijsko državno odvjetništvo</izvorni_sadrzaj>
    <derivirana_varijabla naziv="DomainObject.Predmet.StrankaFormatedWithAdress_1"> H-ABDUCO društvo s ograničenom odgovornošću za usluge, Slavonska avenija 6A , 10000 Zagreb; REPUBLIKA HRVATSKA MINISTARSTVO FINANCIJA, Katančićeva 5, 10000 Zagreb zastupanog po punomoćniku Županijsko državno odvjetništvo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FINANCIJA, OIB 18683136487, Katančićeva 5, 10000 Zagreb zastupanog po punomoćniku Županijsko državno odvjetništvo</izvorni_sadrzaj>
    <derivirana_varijabla naziv="DomainObject.Predmet.StrankaFormatedWithAdressOIB_1"> H-ABDUCO društvo s ograničenom odgovornošću za usluge, OIB 13667298928, Slavonska avenija 6A , 10000 Zagreb; REPUBLIKA HRVATSKA MINISTARSTVO FINANCIJA, OIB 18683136487, Katančićeva 5, 10000 Zagreb zastupanog po punomoćniku Županijsko državno odvjetništvo</derivirana_varijabla>
  </DomainObject.Predmet.StrankaFormatedWithAdressOIB>
  <DomainObject.Predmet.StrankaWithAdress>
    <izvorni_sadrzaj>H-ABDUCO društvo s ograničenom odgovornošću za usluge Slavonska avenija 6A ,10000 Zagreb,REPUBLIKA HRVATSKA MINISTARSTVO FINANCIJA Katančićeva 5,10000 Zagreb</izvorni_sadrzaj>
    <derivirana_varijabla naziv="DomainObject.Predmet.StrankaWithAdress_1">H-ABDUCO društvo s ograničenom odgovornošću za usluge Slavonska avenija 6A ,10000 Zagreb,REPUBLIKA HRVATSKA MINISTARSTVO FINANCIJA Katančićeva 5,10000 Zagreb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FINANCIJA, OIB 18683136487, Katančićeva 5,10000 Zagreb</izvorni_sadrzaj>
    <derivirana_varijabla naziv="DomainObject.Predmet.StrankaWithAdressOIB_1">H-ABDUCO društvo s ograničenom odgovornošću za usluge, OIB 13667298928, Slavonska avenija 6A ,10000 Zagreb,REPUBLIKA HRVATSKA MINISTARSTVO FINANCIJA, OIB 18683136487, Katančićeva 5,10000 Zagreb</derivirana_varijabla>
  </DomainObject.Predmet.StrankaWithAdressOIB>
  <DomainObject.Predmet.StrankaNazivFormated>
    <izvorni_sadrzaj>H-ABDUCO društvo s ograničenom odgovornošću za usluge,REPUBLIKA HRVATSKA MINISTARSTVO FINANCIJA</izvorni_sadrzaj>
    <derivirana_varijabla naziv="DomainObject.Predmet.StrankaNazivFormated_1">H-ABDUCO društvo s ograničenom odgovornošću za usluge,REPUBLIKA HRVATSKA MINISTARSTVO FINANCIJA</derivirana_varijabla>
  </DomainObject.Predmet.StrankaNazivFormated>
  <DomainObject.Predmet.StrankaNazivFormatedOIB>
    <izvorni_sadrzaj>H-ABDUCO društvo s ograničenom odgovornošću za usluge, OIB 13667298928,REPUBLIKA HRVATSKA MINISTARSTVO FINANCIJA, OIB 18683136487</izvorni_sadrzaj>
    <derivirana_varijabla naziv="DomainObject.Predmet.StrankaNazivFormatedOIB_1">H-ABDUCO društvo s ograničenom odgovornošću za usluge, OIB 13667298928,REPUBLIKA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H-ABDUCO društvo s ograničenom odgovornošću za usluge</item>
      <item>REPUBLIKA HRVATSKA MINISTARSTVO FINANCIJA zastupanog po punomoćniku Županijsko državno odvjetništvo</item>
    </izvorni_sadrzaj>
    <derivirana_varijabla naziv="DomainObject.Predmet.StrankaListFormated_1">
      <item>H-ABDUCO društvo s ograničenom odgovornošću za usluge</item>
      <item>REPUBLIKA HRVATSKA MINISTARSTVO FINANCIJA zastupanog po punomoćniku Županijsko državno odvjetništvo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FINANCIJA, OIB 18683136487 zastupanog po punomoćniku Županijsko državno odvjetništvo</item>
    </izvorni_sadrzaj>
    <derivirana_varijabla naziv="DomainObject.Predmet.StrankaListFormatedOIB_1">
      <item>H-ABDUCO društvo s ograničenom odgovornošću za usluge, OIB 13667298928</item>
      <item>REPUBLIKA HRVATSKA MINISTARSTVO FINANCIJA, OIB 18683136487 zastupanog po punomoćniku Županijsko državno odvjetništvo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FINANCIJA, Katančićeva 5, 10000 Zagreb zastupanog po punomoćniku Županijsko državno odvjetništvo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FINANCIJA, Katančićeva 5, 10000 Zagreb zastupanog po punomoćniku Županijsko državno odvjetništvo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FINANCIJA, OIB 18683136487, Katančićeva 5, 10000 Zagreb zastupanog po punomoćniku Županijsko državno odvjetništvo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</item>
    </izvorni_sadrzaj>
    <derivirana_varijabla naziv="DomainObject.Predmet.StrankaListNazivFormated_1">
      <item>H-ABDUCO društvo s ograničenom odgovornošću za usluge</item>
      <item>REPUBLIKA HRVATSKA MINISTARSTVO FINANCIJA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FINANCIJA, OIB 18683136487</item>
    </derivirana_varijabla>
  </DomainObject.Predmet.StrankaListNazivFormatedOIB>
  <DomainObject.Predmet.ProtuStrankaListFormated>
    <izvorni_sadrzaj>
      <item>ARTES, društvo s ograničenom odgovornošću za građevinarstvo, trgovinu i ugostiteljstvo zastupanog po punomoćniku Petar Elkaz</item>
    </izvorni_sadrzaj>
    <derivirana_varijabla naziv="DomainObject.Predmet.ProtuStrankaListFormated_1">
      <item>ARTES, društvo s ograničenom odgovornošću za građevinarstvo, trgovinu i ugostiteljstvo zastupanog po punomoćniku Petar Elkaz</item>
    </derivirana_varijabla>
  </DomainObject.Predmet.ProtuStrankaListFormated>
  <DomainObject.Predmet.ProtuStrankaListFormatedOIB>
    <izvorni_sadrzaj>
      <item>ARTES, društvo s ograničenom odgovornošću za građevinarstvo, trgovinu i ugostiteljstvo, OIB 31098368580 zastupanog po punomoćniku Petar Elkaz</item>
    </izvorni_sadrzaj>
    <derivirana_varijabla naziv="DomainObject.Predmet.ProtuStrankaListFormatedOIB_1">
      <item>ARTES, društvo s ograničenom odgovornošću za građevinarstvo, trgovinu i ugostiteljstvo, OIB 31098368580 zastupanog po punomoćniku Petar Elkaz</item>
    </derivirana_varijabla>
  </DomainObject.Predmet.ProtuStrankaListFormatedOIB>
  <DomainObject.Predmet.ProtuStrankaListFormatedWithAdress>
    <izvorni_sadrzaj>
      <item>ARTES, društvo s ograničenom odgovornošću za građevinarstvo, trgovinu i ugostiteljstvo, Dr. Mile Budaka 1, 35000 Slavonski Brod zastupanog po punomoćniku Petar Elkaz</item>
    </izvorni_sadrzaj>
    <derivirana_varijabla naziv="DomainObject.Predmet.ProtuStrankaListFormatedWithAdress_1">
      <item>ARTES, društvo s ograničenom odgovornošću za građevinarstvo, trgovinu i ugostiteljstvo, Dr. Mile Budaka 1, 35000 Slavonski Brod zastupanog po punomoćniku Petar Elkaz</item>
    </derivirana_varijabla>
  </DomainObject.Predmet.ProtuStrankaListFormatedWithAdress>
  <DomainObject.Predmet.ProtuStrankaListFormatedWithAdressOIB>
    <izvorni_sadrzaj>
      <item>ARTES, društvo s ograničenom odgovornošću za građevinarstvo, trgovinu i ugostiteljstvo, OIB 31098368580, Dr. Mile Budaka 1, 35000 Slavonski Brod zastupanog po punomoćniku Petar Elkaz</item>
    </izvorni_sadrzaj>
    <derivirana_varijabla naziv="DomainObject.Predmet.ProtuStrankaListFormatedWithAdressOIB_1">
      <item>ARTES, društvo s ograničenom odgovornošću za građevinarstvo, trgovinu i ugostiteljstvo, OIB 31098368580, Dr. Mile Budaka 1, 35000 Slavonski Brod zastupanog po punomoćniku Petar Elkaz</item>
    </derivirana_varijabla>
  </DomainObject.Predmet.ProtuStrankaListFormatedWithAdressOIB>
  <DomainObject.Predmet.ProtuStrankaListNazivFormated>
    <izvorni_sadrzaj>
      <item>ARTES, društvo s ograničenom odgovornošću za građevinarstvo, trgovinu i ugostiteljstvo</item>
    </izvorni_sadrzaj>
    <derivirana_varijabla naziv="DomainObject.Predmet.ProtuStrankaListNazivFormated_1">
      <item>ARTES, društvo s ograničenom odgovornošću za građevinarstvo, trgovinu i ugostiteljstvo</item>
    </derivirana_varijabla>
  </DomainObject.Predmet.ProtuStrankaListNazivFormated>
  <DomainObject.Predmet.ProtuStrankaListNazivFormatedOIB>
    <izvorni_sadrzaj>
      <item>ARTES, društvo s ograničenom odgovornošću za građevinarstvo, trgovinu i ugostiteljstvo, OIB 31098368580</item>
    </izvorni_sadrzaj>
    <derivirana_varijabla naziv="DomainObject.Predmet.ProtuStrankaListNazivFormatedOIB_1">
      <item>ARTES, društvo s ograničenom odgovornošću za građevinarstvo, trgovinu i ugostiteljstvo, OIB 31098368580</item>
    </derivirana_varijabla>
  </DomainObject.Predmet.ProtuStrankaListNazivFormatedOIB>
  <DomainObject.Predmet.OstaliListFormated>
    <izvorni_sadrzaj>
      <item>Županijsko državno odvjetništvo punomoćnik sudionika u postupku REPUBLIKA HRVATSKA MINISTARSTVO FINANCIJA</item>
      <item>Petar Elkaz punomoćnik sudionika u postupku ARTES, društvo s ograničenom odgovornošću za građevinarstvo, trgovinu i ugostiteljstvo</item>
      <item>Jadranka Babić Milberg</item>
      <item>MIJO KLADARIĆ</item>
    </izvorni_sadrzaj>
    <derivirana_varijabla naziv="DomainObject.Predmet.OstaliListFormated_1">
      <item>Županijsko državno odvjetništvo punomoćnik sudionika u postupku REPUBLIKA HRVATSKA MINISTARSTVO FINANCIJA</item>
      <item>Petar Elkaz punomoćnik sudionika u postupku ARTES, društvo s ograničenom odgovornošću za građevinarstvo, trgovinu i ugostiteljstvo</item>
      <item>Jadranka Babić Milberg</item>
      <item>MIJO KLADARIĆ</item>
    </derivirana_varijabla>
  </DomainObject.Predmet.OstaliListFormated>
  <DomainObject.Predmet.OstaliListFormatedOIB>
    <izvorni_sadrzaj>
      <item>Županijsko državno odvjetništvo punomoćnik sudionika u postupku REPUBLIKA HRVATSKA MINISTARSTVO FINANCIJA</item>
      <item>Petar Elkaz, OIB 18471523769 punomoćnik sudionika u postupku ARTES, društvo s ograničenom odgovornošću za građevinarstvo, trgovinu i ugostiteljstvo</item>
      <item>Jadranka Babić Milberg</item>
      <item>MIJO KLADARIĆ</item>
    </izvorni_sadrzaj>
    <derivirana_varijabla naziv="DomainObject.Predmet.OstaliListFormatedOIB_1">
      <item>Županijsko državno odvjetništvo punomoćnik sudionika u postupku REPUBLIKA HRVATSKA MINISTARSTVO FINANCIJA</item>
      <item>Petar Elkaz, OIB 18471523769 punomoćnik sudionika u postupku ARTES, društvo s ograničenom odgovornošću za građevinarstvo, trgovinu i ugostiteljstvo</item>
      <item>Jadranka Babić Milberg</item>
      <item>MIJO KLADARIĆ</item>
    </derivirana_varijabla>
  </DomainObject.Predmet.OstaliListFormatedOIB>
  <DomainObject.Predmet.OstaliListFormatedWithAdress>
    <izvorni_sadrzaj>
      <item>Županijsko državno odvjetništvo punomoćnik sudionika u postupku REPUBLIKA HRVATSKA MINISTARSTVO FINANCIJA</item>
      <item>Petar Elkaz, Kolodvorska 20, 35000 Slavonski Brod punomoćnik sudionika u postupku ARTES, društvo s ograničenom odgovornošću za građevinarstvo, trgovinu i ugostiteljstvo</item>
      <item>Jadranka Babić Milberg</item>
      <item>MIJO KLADARIĆ</item>
    </izvorni_sadrzaj>
    <derivirana_varijabla naziv="DomainObject.Predmet.OstaliListFormatedWithAdress_1">
      <item>Županijsko državno odvjetništvo punomoćnik sudionika u postupku REPUBLIKA HRVATSKA MINISTARSTVO FINANCIJA</item>
      <item>Petar Elkaz, Kolodvorska 20, 35000 Slavonski Brod punomoćnik sudionika u postupku ARTES, društvo s ograničenom odgovornošću za građevinarstvo, trgovinu i ugostiteljstvo</item>
      <item>Jadranka Babić Milberg</item>
      <item>MIJO KLADARIĆ</item>
    </derivirana_varijabla>
  </DomainObject.Predmet.OstaliListFormatedWithAdress>
  <DomainObject.Predmet.OstaliListFormatedWithAdressOIB>
    <izvorni_sadrzaj>
      <item>Županijsko državno odvjetništvo punomoćnik sudionika u postupku REPUBLIKA HRVATSKA MINISTARSTVO FINANCIJA</item>
      <item>Petar Elkaz, OIB 18471523769, Kolodvorska 20, 35000 Slavonski Brod punomoćnik sudionika u postupku ARTES, društvo s ograničenom odgovornošću za građevinarstvo, trgovinu i ugostiteljstvo</item>
      <item>Jadranka Babić Milberg</item>
      <item>MIJO KLADARIĆ</item>
    </izvorni_sadrzaj>
    <derivirana_varijabla naziv="DomainObject.Predmet.OstaliListFormatedWithAdressOIB_1">
      <item>Županijsko državno odvjetništvo punomoćnik sudionika u postupku REPUBLIKA HRVATSKA MINISTARSTVO FINANCIJA</item>
      <item>Petar Elkaz, OIB 18471523769, Kolodvorska 20, 35000 Slavonski Brod punomoćnik sudionika u postupku ARTES, društvo s ograničenom odgovornošću za građevinarstvo, trgovinu i ugostiteljstvo</item>
      <item>Jadranka Babić Milberg</item>
      <item>MIJO KLADARIĆ</item>
    </derivirana_varijabla>
  </DomainObject.Predmet.OstaliListFormatedWithAdressOIB>
  <DomainObject.Predmet.OstaliListNazivFormated>
    <izvorni_sadrzaj>
      <item>Županijsko državno odvjetništvo</item>
      <item>Petar Elkaz</item>
      <item>Jadranka Babić Milberg</item>
      <item>MIJO KLADARIĆ</item>
    </izvorni_sadrzaj>
    <derivirana_varijabla naziv="DomainObject.Predmet.OstaliListNazivFormated_1">
      <item>Županijsko državno odvjetništvo</item>
      <item>Petar Elkaz</item>
      <item>Jadranka Babić Milberg</item>
      <item>MIJO KLADARIĆ</item>
    </derivirana_varijabla>
  </DomainObject.Predmet.OstaliListNazivFormated>
  <DomainObject.Predmet.OstaliListNazivFormatedOIB>
    <izvorni_sadrzaj>
      <item>Županijsko državno odvjetništvo</item>
      <item>Petar Elkaz, OIB 18471523769</item>
      <item>Jadranka Babić Milberg</item>
      <item>MIJO KLADARIĆ</item>
    </izvorni_sadrzaj>
    <derivirana_varijabla naziv="DomainObject.Predmet.OstaliListNazivFormatedOIB_1">
      <item>Županijsko državno odvjetništvo</item>
      <item>Petar Elkaz, OIB 18471523769</item>
      <item>Jadranka Babić Milberg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ARTES, društvo s ograničenom odgovornošću za građevinarstvo, trgovinu i ugostiteljstvo</izvorni_sadrzaj>
    <derivirana_varijabla naziv="DomainObject.Predmet.ProtustrankaIDrugi_1">ARTES, društvo s ograničenom odgovornošću za građevinarstvo, trgovinu i ugostiteljstvo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ARTES, društvo s ograničenom odgovornošću za građevinarstvo, trgovinu i ugostiteljstvo, OIB 31098368580, Dr. Mile Budaka 1, 35000 Slavonski Brod</izvorni_sadrzaj>
    <derivirana_varijabla naziv="DomainObject.Predmet.ProtustrankaIDrugiAdressOIB_1">ARTES, društvo s ograničenom odgovornošću za građevinarstvo, trgovinu i ugostiteljstvo, OIB 31098368580,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2017.</izvorni_sadrzaj>
    <derivirana_varijabla naziv="DomainObject.Predmet.OdlukaRjesenje.DatumDonosenjaOdluke_1">14. veljače 2017.</derivirana_varijabla>
  </DomainObject.Predmet.OdlukaRjesenje.DatumDonosenjaOdluke>
  <DomainObject.Predmet.OdlukaRjesenje.DatumPravomocnosti>
    <izvorni_sadrzaj>3. ožujka 2017.</izvorni_sadrzaj>
    <derivirana_varijabla naziv="DomainObject.Predmet.OdlukaRjesenje.DatumPravomocnosti_1">3. ožujka 2017.</derivirana_varijabla>
  </DomainObject.Predmet.OdlukaRjesenje.DatumPravomocnosti>
  <DomainObject.Predmet.OdlukaRjesenje.Oznaka>
    <izvorni_sadrzaj>St-2812/2016-8</izvorni_sadrzaj>
    <derivirana_varijabla naziv="DomainObject.Predmet.OdlukaRjesenje.Oznaka_1">St-2812/2016-8</derivirana_varijabla>
  </DomainObject.Predmet.OdlukaRjesenje.Oznaka>
  <DomainObject.Predmet.SudioniciListNaziv>
    <izvorni_sadrzaj>
      <item>H-ABDUCO društvo s ograničenom odgovornošću za usluge</item>
      <item>ARTES, društvo s ograničenom odgovornošću za građevinarstvo, trgovinu i ugostiteljstvo</item>
      <item>REPUBLIKA HRVATSKA MINISTARSTVO FINANCIJA</item>
      <item>Županijsko državno odvjetništvo</item>
      <item>Petar Elkaz</item>
      <item>Jadranka Babić Milberg</item>
      <item>MIJO KLADARIĆ</item>
    </izvorni_sadrzaj>
    <derivirana_varijabla naziv="DomainObject.Predmet.SudioniciListNaziv_1">
      <item>H-ABDUCO društvo s ograničenom odgovornošću za usluge</item>
      <item>ARTES, društvo s ograničenom odgovornošću za građevinarstvo, trgovinu i ugostiteljstvo</item>
      <item>REPUBLIKA HRVATSKA MINISTARSTVO FINANCIJA</item>
      <item>Županijsko državno odvjetništvo</item>
      <item>Petar Elkaz</item>
      <item>Jadranka Babić Milberg</item>
      <item>MIJO KLADARIĆ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ARTES, društvo s ograničenom odgovornošću za građevinarstvo, trgovinu i ugostiteljstvo, OIB 31098368580, Dr. Mile Budaka 1,35000 Slavonski Brod</item>
      <item>REPUBLIKA HRVATSKA MINISTARSTVO FINANCIJA, OIB 18683136487, Katančićeva 5,10000 Zagreb</item>
      <item>Županijsko državno odvjetništvo</item>
      <item>Petar Elkaz, OIB 18471523769, Kolodvorska 20,35000 Slavonski Brod</item>
      <item>Jadranka Babić Milberg</item>
      <item>MIJO KLADARIĆ</item>
    </izvorni_sadrzaj>
    <derivirana_varijabla naziv="DomainObject.Predmet.SudioniciListAdressOIB_1">
      <item>H-ABDUCO društvo s ograničenom odgovornošću za usluge, OIB 13667298928, Slavonska avenija 6A ,10000 Zagreb</item>
      <item>ARTES, društvo s ograničenom odgovornošću za građevinarstvo, trgovinu i ugostiteljstvo, OIB 31098368580, Dr. Mile Budaka 1,35000 Slavonski Brod</item>
      <item>REPUBLIKA HRVATSKA MINISTARSTVO FINANCIJA, OIB 18683136487, Katančićeva 5,10000 Zagreb</item>
      <item>Županijsko državno odvjetništvo</item>
      <item>Petar Elkaz, OIB 18471523769, Kolodvorska 20,35000 Slavonski Brod</item>
      <item>Jadranka Babić Milberg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31098368580</item>
      <item>, OIB 18683136487</item>
      <item>, OIB null</item>
      <item>, OIB 18471523769</item>
      <item>, OIB null</item>
      <item>, OIB null</item>
    </izvorni_sadrzaj>
    <derivirana_varijabla naziv="DomainObject.Predmet.SudioniciListNazivOIB_1">
      <item>, OIB 13667298928</item>
      <item>, OIB 31098368580</item>
      <item>, OIB 18683136487</item>
      <item>, OIB null</item>
      <item>, OIB 18471523769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302</properties:Words>
  <properties:Characters>1767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2017-04-04T09:11:00Z</dcterms:created>
  <dc:creator>alet</dc:creator>
  <cp:lastModifiedBy>wsadmin</cp:lastModifiedBy>
  <cp:lastPrinted>2017-04-04T09:14:00Z</cp:lastPrinted>
  <dcterms:modified xmlns:xsi="http://www.w3.org/2001/XMLSchema-instance" xsi:type="dcterms:W3CDTF">2017-04-04T09:15:00Z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