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8d1e" w14:paraId="32f8d1e" w:rsidRDefault="00C00841" w:rsidP="009535D0" w:rsidR="00AD2515" w:rsidRPr="00885F92">
      <w:pPr>
        <w:tabs>
          <w:tab w:pos="8312" w:val="right"/>
        </w:tabs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2515" w:rsidP="009535D0" w:rsidR="00AD2515" w:rsidRPr="00885F92">
      <w:pPr>
        <w:tabs>
          <w:tab w:pos="8312" w:val="right"/>
        </w:tabs>
        <w:rPr>
          <w:b/>
        </w:rPr>
      </w:pPr>
      <w:r w:rsidRPr="00885F92">
        <w:rPr>
          <w:b/>
        </w:rPr>
        <w:tab/>
        <w:t xml:space="preserve">   Posl. br. 18 St-</w:t>
      </w:r>
      <w:r w:rsidR="00D37270">
        <w:rPr>
          <w:b/>
        </w:rPr>
        <w:t>1706</w:t>
      </w:r>
      <w:r w:rsidRPr="00885F92">
        <w:rPr>
          <w:b/>
        </w:rPr>
        <w:t>/201</w:t>
      </w:r>
      <w:r>
        <w:rPr>
          <w:b/>
        </w:rPr>
        <w:t>6</w:t>
      </w:r>
    </w:p>
    <w:p w:rsidRDefault="00AD2515" w:rsidP="00215C9F" w:rsidR="00AD2515" w:rsidRPr="00885F92">
      <w:pPr>
        <w:jc w:val="both"/>
        <w:rPr>
          <w:b/>
        </w:rPr>
      </w:pPr>
    </w:p>
    <w:p w:rsidRDefault="00AD2515" w:rsidP="00215C9F" w:rsidR="00AD2515" w:rsidRPr="00885F92">
      <w:pPr>
        <w:jc w:val="both"/>
        <w:rPr>
          <w:b/>
        </w:rPr>
      </w:pPr>
    </w:p>
    <w:p w:rsidRDefault="00AD2515" w:rsidP="00215C9F" w:rsidR="00AD2515" w:rsidRPr="00885F92">
      <w:pPr>
        <w:jc w:val="both"/>
        <w:rPr>
          <w:b/>
        </w:rPr>
      </w:pPr>
      <w:r w:rsidRPr="00885F92">
        <w:rPr>
          <w:b/>
        </w:rPr>
        <w:t>REPUBLIKA HRVATSKA</w:t>
      </w:r>
    </w:p>
    <w:p w:rsidRDefault="00AD2515" w:rsidP="00215C9F" w:rsidR="00AD2515" w:rsidRPr="00885F92">
      <w:pPr>
        <w:jc w:val="both"/>
        <w:rPr>
          <w:b/>
        </w:rPr>
      </w:pPr>
      <w:r w:rsidRPr="00885F92">
        <w:rPr>
          <w:b/>
        </w:rPr>
        <w:t>TRGOVAČKI SUD U SPLITU</w:t>
      </w:r>
    </w:p>
    <w:p w:rsidRDefault="00FF5E69" w:rsidP="00215C9F" w:rsidR="00AD2515">
      <w:pPr>
        <w:jc w:val="both"/>
        <w:rPr>
          <w:b/>
        </w:rPr>
      </w:pPr>
      <w:r>
        <w:rPr>
          <w:b/>
        </w:rPr>
        <w:t>Stalna služba u Dubrovniku</w:t>
      </w:r>
    </w:p>
    <w:p w:rsidRDefault="00FF5E69" w:rsidP="00215C9F" w:rsidR="00FF5E69" w:rsidRPr="00885F92">
      <w:pPr>
        <w:jc w:val="both"/>
        <w:rPr>
          <w:b/>
        </w:rPr>
      </w:pPr>
      <w:r>
        <w:rPr>
          <w:b/>
        </w:rPr>
        <w:t>Dr. Ante Starčevića 23, Dubrovnik</w:t>
      </w:r>
    </w:p>
    <w:p w:rsidRDefault="00AD2515" w:rsidP="00B70172" w:rsidR="00AD2515" w:rsidRPr="00885F92">
      <w:pPr>
        <w:jc w:val="right"/>
        <w:rPr>
          <w:b/>
        </w:rPr>
      </w:pPr>
    </w:p>
    <w:p w:rsidRDefault="00BD6E69" w:rsidP="009D0CE4" w:rsidR="00BD6E69">
      <w:pPr>
        <w:rPr>
          <w:b/>
        </w:rPr>
      </w:pPr>
    </w:p>
    <w:p w:rsidRDefault="00BD6E69" w:rsidP="00F138FB" w:rsidR="00BD6E69">
      <w:pPr>
        <w:jc w:val="center"/>
        <w:rPr>
          <w:b/>
        </w:rPr>
      </w:pPr>
    </w:p>
    <w:p w:rsidRDefault="00AD2515" w:rsidP="00F138FB" w:rsidR="00AD2515" w:rsidRPr="00885F92">
      <w:pPr>
        <w:jc w:val="center"/>
        <w:rPr>
          <w:b/>
        </w:rPr>
      </w:pPr>
      <w:r w:rsidRPr="00885F92">
        <w:rPr>
          <w:b/>
        </w:rPr>
        <w:t>P O T V R D A     O    I M E N O V A N J U</w:t>
      </w:r>
    </w:p>
    <w:p w:rsidRDefault="00AD2515" w:rsidP="009D0CE4" w:rsidR="00AD2515" w:rsidRPr="00885F92">
      <w:pPr>
        <w:rPr>
          <w:b/>
        </w:rPr>
      </w:pPr>
    </w:p>
    <w:p w:rsidRDefault="00AD2515" w:rsidP="00F138FB" w:rsidR="00AD2515" w:rsidRPr="00885F92">
      <w:pPr>
        <w:jc w:val="center"/>
        <w:rPr>
          <w:b/>
        </w:rPr>
      </w:pPr>
    </w:p>
    <w:p w:rsidRDefault="00CD5929" w:rsidP="00E624AE" w:rsidR="00CD5929">
      <w:pPr>
        <w:ind w:firstLine="720"/>
        <w:jc w:val="both"/>
      </w:pPr>
      <w:r>
        <w:t xml:space="preserve">Odlukom skupštine vjerovnika na ročištu </w:t>
      </w:r>
      <w:r w:rsidR="00AD2515">
        <w:t xml:space="preserve">od </w:t>
      </w:r>
      <w:r w:rsidR="00D37270">
        <w:t>20</w:t>
      </w:r>
      <w:r w:rsidR="00AD2515">
        <w:t xml:space="preserve">. </w:t>
      </w:r>
      <w:r w:rsidR="00D37270">
        <w:t>kolovoz</w:t>
      </w:r>
      <w:r w:rsidR="00FA38F2">
        <w:t>a 201</w:t>
      </w:r>
      <w:r w:rsidR="00A34D20">
        <w:t>8</w:t>
      </w:r>
      <w:r w:rsidR="00AD2515">
        <w:t xml:space="preserve">.g. </w:t>
      </w:r>
      <w:r>
        <w:t>u stečajnom postupku</w:t>
      </w:r>
      <w:r w:rsidR="00AD2515" w:rsidRPr="00885F92">
        <w:t xml:space="preserve"> </w:t>
      </w:r>
      <w:r w:rsidR="00D37270" w:rsidRPr="00D37270">
        <w:t>ALEJA LIPA d.o.o. u stečaju, Blato, Ulica 65 br. 30, OIB: 95157596340</w:t>
      </w:r>
      <w:r w:rsidR="00D37270">
        <w:t xml:space="preserve"> </w:t>
      </w:r>
      <w:r w:rsidR="00AD2515" w:rsidRPr="00885F92">
        <w:t>imenovan je</w:t>
      </w:r>
      <w:r>
        <w:t xml:space="preserve"> stečajni upravitelj </w:t>
      </w:r>
      <w:r w:rsidR="00D37270">
        <w:t>MATO MARIĆ, Dubrovnik, Zlatni potok 11,</w:t>
      </w:r>
      <w:r w:rsidR="00D37270" w:rsidRPr="00D37270">
        <w:t xml:space="preserve"> OIB: 36879105661</w:t>
      </w:r>
      <w:r w:rsidRPr="00CD5929">
        <w:t xml:space="preserve"> za stečajnog upravitelja stečajnog dužnika</w:t>
      </w:r>
      <w:r w:rsidR="00BD6E69">
        <w:t>.</w:t>
      </w:r>
    </w:p>
    <w:p w:rsidRDefault="00CD5929" w:rsidP="00BD6E69" w:rsidR="00CD5929">
      <w:pPr>
        <w:jc w:val="both"/>
      </w:pPr>
    </w:p>
    <w:p w:rsidRDefault="00AD2515" w:rsidP="00E624AE" w:rsidR="00AD2515">
      <w:pPr>
        <w:ind w:firstLine="720"/>
        <w:jc w:val="both"/>
      </w:pPr>
      <w:r w:rsidRPr="00885F92">
        <w:t xml:space="preserve"> </w:t>
      </w:r>
      <w:r w:rsidR="00CD5929">
        <w:t xml:space="preserve">Predajom ove potvrde o imenovanju, dosadašnjem stečajnom upravitelju </w:t>
      </w:r>
      <w:r w:rsidR="00D37270" w:rsidRPr="00D37270">
        <w:t xml:space="preserve">Dinka Trumbić, Split, </w:t>
      </w:r>
      <w:proofErr w:type="spellStart"/>
      <w:r w:rsidR="00D37270" w:rsidRPr="00D37270">
        <w:t>Lovretska</w:t>
      </w:r>
      <w:proofErr w:type="spellEnd"/>
      <w:r w:rsidR="00D37270" w:rsidRPr="00D37270">
        <w:t xml:space="preserve"> 10, OIB: 43468134790</w:t>
      </w:r>
      <w:r w:rsidR="004E60A5">
        <w:t>,</w:t>
      </w:r>
      <w:r w:rsidR="00FF5E69">
        <w:t xml:space="preserve"> </w:t>
      </w:r>
      <w:r w:rsidR="00BD6E69">
        <w:t xml:space="preserve">prestaju ovlaštenja u </w:t>
      </w:r>
      <w:r w:rsidR="00BD6E69" w:rsidRPr="00BD6E69">
        <w:t>stečajnom postupku</w:t>
      </w:r>
      <w:r w:rsidR="009F6DC7">
        <w:t xml:space="preserve"> nad stečajnim dužnikom</w:t>
      </w:r>
      <w:r w:rsidR="00BD6E69" w:rsidRPr="00BD6E69">
        <w:t xml:space="preserve"> </w:t>
      </w:r>
      <w:r w:rsidR="00D37270" w:rsidRPr="00D37270">
        <w:t>ALEJA LIPA d.o.o. u stečaju, Blato, Ulica 65 br. 30, OIB: 95157596340</w:t>
      </w:r>
      <w:r w:rsidRPr="00885F92">
        <w:t xml:space="preserve">. </w:t>
      </w:r>
    </w:p>
    <w:p w:rsidRDefault="00BD6E69" w:rsidP="00E624AE" w:rsidR="00BD6E69">
      <w:pPr>
        <w:ind w:firstLine="720"/>
        <w:jc w:val="both"/>
      </w:pPr>
    </w:p>
    <w:p w:rsidRDefault="00BD6E69" w:rsidP="00BD6E69" w:rsidR="00AD2515">
      <w:pPr>
        <w:ind w:firstLine="708"/>
        <w:jc w:val="both"/>
      </w:pPr>
      <w:r>
        <w:t>D</w:t>
      </w:r>
      <w:r w:rsidRPr="00BD6E69">
        <w:t>osadašnj</w:t>
      </w:r>
      <w:r>
        <w:t>i</w:t>
      </w:r>
      <w:r w:rsidRPr="00BD6E69">
        <w:t xml:space="preserve"> stečajn</w:t>
      </w:r>
      <w:r>
        <w:t>i</w:t>
      </w:r>
      <w:r w:rsidRPr="00BD6E69">
        <w:t xml:space="preserve"> upravitelju </w:t>
      </w:r>
      <w:r w:rsidR="00D37270">
        <w:t xml:space="preserve">Dinka Trumbić </w:t>
      </w:r>
      <w:r>
        <w:t xml:space="preserve">dužan je predati svoje dužnosti novom stečajnom upravitelju </w:t>
      </w:r>
      <w:r w:rsidR="00D37270">
        <w:t>Matu Marić</w:t>
      </w:r>
      <w:r>
        <w:t xml:space="preserve"> u roku od tri dana.</w:t>
      </w:r>
    </w:p>
    <w:p w:rsidRDefault="00BD6E69" w:rsidP="00BD6E69" w:rsidR="00BD6E69" w:rsidRPr="00885F92">
      <w:pPr>
        <w:ind w:firstLine="708"/>
        <w:jc w:val="both"/>
      </w:pPr>
    </w:p>
    <w:p w:rsidRDefault="00AD2515" w:rsidP="00F138FB" w:rsidR="00AD2515" w:rsidRPr="00885F92">
      <w:pPr>
        <w:jc w:val="both"/>
      </w:pPr>
      <w:r w:rsidRPr="00885F92">
        <w:tab/>
      </w:r>
      <w:r>
        <w:t>S</w:t>
      </w:r>
      <w:r w:rsidRPr="00885F92">
        <w:t>tečajni upravitelj</w:t>
      </w:r>
      <w:r w:rsidR="00BD6E69">
        <w:t xml:space="preserve"> </w:t>
      </w:r>
      <w:r w:rsidR="00D37270">
        <w:t>Mato Marić</w:t>
      </w:r>
      <w:r w:rsidR="009F6DC7" w:rsidRPr="009F6DC7">
        <w:t xml:space="preserve"> </w:t>
      </w:r>
      <w:r w:rsidRPr="00885F92">
        <w:t xml:space="preserve">je ovu potvrdu dužan vratiti odmah po završetku svoje dužnosti. </w:t>
      </w:r>
    </w:p>
    <w:p w:rsidRDefault="00AD2515" w:rsidP="00F138FB" w:rsidR="00AD2515" w:rsidRPr="00885F92">
      <w:pPr>
        <w:jc w:val="both"/>
      </w:pPr>
    </w:p>
    <w:p w:rsidRDefault="00AD2515" w:rsidP="00F138FB" w:rsidR="00AD2515" w:rsidRPr="00885F92">
      <w:pPr>
        <w:jc w:val="both"/>
        <w:rPr>
          <w:b/>
        </w:rPr>
      </w:pPr>
      <w:r w:rsidRPr="00885F92">
        <w:rPr>
          <w:b/>
        </w:rPr>
        <w:tab/>
      </w:r>
      <w:r w:rsidRPr="00885F92">
        <w:rPr>
          <w:b/>
        </w:rPr>
        <w:tab/>
      </w:r>
      <w:r w:rsidRPr="00885F92">
        <w:rPr>
          <w:b/>
        </w:rPr>
        <w:tab/>
        <w:t xml:space="preserve">U </w:t>
      </w:r>
      <w:r w:rsidR="00FF5E69">
        <w:rPr>
          <w:b/>
        </w:rPr>
        <w:t>Dubrovniku</w:t>
      </w:r>
      <w:r w:rsidRPr="00885F92">
        <w:rPr>
          <w:b/>
        </w:rPr>
        <w:t xml:space="preserve">, </w:t>
      </w:r>
      <w:r w:rsidR="00D37270">
        <w:rPr>
          <w:b/>
        </w:rPr>
        <w:t>04</w:t>
      </w:r>
      <w:r>
        <w:rPr>
          <w:b/>
        </w:rPr>
        <w:t xml:space="preserve">. </w:t>
      </w:r>
      <w:r w:rsidR="00D37270">
        <w:rPr>
          <w:b/>
        </w:rPr>
        <w:t>listopad</w:t>
      </w:r>
      <w:r w:rsidR="00FA38F2">
        <w:rPr>
          <w:b/>
        </w:rPr>
        <w:t>a</w:t>
      </w:r>
      <w:r w:rsidRPr="00885F92">
        <w:rPr>
          <w:b/>
        </w:rPr>
        <w:t xml:space="preserve"> 201</w:t>
      </w:r>
      <w:r w:rsidR="009F6DC7">
        <w:rPr>
          <w:b/>
        </w:rPr>
        <w:t>8</w:t>
      </w:r>
      <w:r w:rsidRPr="00885F92">
        <w:rPr>
          <w:b/>
        </w:rPr>
        <w:t>. godine</w:t>
      </w:r>
    </w:p>
    <w:p w:rsidRDefault="00AD2515" w:rsidP="00F138FB" w:rsidR="00AD2515" w:rsidRPr="00885F92">
      <w:pPr>
        <w:jc w:val="both"/>
      </w:pPr>
    </w:p>
    <w:p w:rsidRDefault="00AD2515" w:rsidP="00F138FB" w:rsidR="00AD2515" w:rsidRPr="00885F92">
      <w:pPr>
        <w:jc w:val="both"/>
      </w:pPr>
    </w:p>
    <w:p w:rsidRDefault="00AD2515" w:rsidP="00F138FB" w:rsidR="00AD2515" w:rsidRPr="00885F92">
      <w:pPr>
        <w:jc w:val="both"/>
        <w:rPr>
          <w:b/>
        </w:rPr>
      </w:pPr>
      <w:r w:rsidRPr="00885F92">
        <w:tab/>
      </w:r>
      <w:r w:rsidRPr="00885F92">
        <w:tab/>
      </w:r>
      <w:r w:rsidRPr="00885F92">
        <w:tab/>
      </w:r>
      <w:r w:rsidRPr="00885F92">
        <w:tab/>
      </w:r>
      <w:r w:rsidRPr="00885F92">
        <w:tab/>
      </w:r>
      <w:r w:rsidRPr="00885F92">
        <w:tab/>
      </w:r>
      <w:r w:rsidRPr="00885F92">
        <w:tab/>
      </w:r>
      <w:r w:rsidR="009F6DC7">
        <w:rPr>
          <w:b/>
        </w:rPr>
        <w:t>S</w:t>
      </w:r>
      <w:r w:rsidRPr="00885F92">
        <w:rPr>
          <w:b/>
        </w:rPr>
        <w:t>udac:</w:t>
      </w:r>
    </w:p>
    <w:p w:rsidRDefault="00AD2515" w:rsidP="00F138FB" w:rsidR="00AD2515" w:rsidRPr="00885F92">
      <w:pPr>
        <w:jc w:val="both"/>
        <w:rPr>
          <w:b/>
        </w:rPr>
      </w:pPr>
    </w:p>
    <w:p w:rsidRDefault="00AD2515" w:rsidP="00F138FB" w:rsidR="00AD2515">
      <w:pPr>
        <w:jc w:val="both"/>
        <w:rPr>
          <w:b/>
        </w:rPr>
      </w:pPr>
      <w:r w:rsidRPr="00885F92">
        <w:rPr>
          <w:b/>
        </w:rPr>
        <w:tab/>
      </w:r>
      <w:r w:rsidRPr="00885F92">
        <w:rPr>
          <w:b/>
        </w:rPr>
        <w:tab/>
      </w:r>
      <w:r w:rsidRPr="00885F92">
        <w:rPr>
          <w:b/>
        </w:rPr>
        <w:tab/>
      </w:r>
      <w:r w:rsidRPr="00885F92">
        <w:rPr>
          <w:b/>
        </w:rPr>
        <w:tab/>
      </w:r>
      <w:r w:rsidRPr="00885F92">
        <w:rPr>
          <w:b/>
        </w:rPr>
        <w:tab/>
      </w:r>
      <w:r w:rsidRPr="00885F92">
        <w:rPr>
          <w:b/>
        </w:rPr>
        <w:tab/>
      </w:r>
      <w:r w:rsidRPr="00885F92">
        <w:rPr>
          <w:b/>
        </w:rPr>
        <w:tab/>
        <w:t>Katarina Franković</w:t>
      </w:r>
    </w:p>
    <w:p w:rsidRDefault="009D0CE4" w:rsidP="00F138FB" w:rsidR="009D0CE4">
      <w:pPr>
        <w:jc w:val="both"/>
        <w:rPr>
          <w:b/>
        </w:rPr>
      </w:pPr>
    </w:p>
    <w:p w:rsidRDefault="009D0CE4" w:rsidP="00F138FB" w:rsidR="009D0CE4">
      <w:pPr>
        <w:jc w:val="both"/>
        <w:rPr>
          <w:b/>
        </w:rPr>
      </w:pPr>
      <w:r>
        <w:rPr>
          <w:b/>
        </w:rPr>
        <w:t>DN-a:</w:t>
      </w:r>
    </w:p>
    <w:p w:rsidRDefault="009D0CE4" w:rsidP="00F138FB" w:rsidR="009D0CE4">
      <w:pPr>
        <w:jc w:val="both"/>
      </w:pPr>
      <w:r w:rsidRPr="009D0CE4">
        <w:t>-mrežna stranica e-oglasna ploča suda</w:t>
      </w:r>
    </w:p>
    <w:p w:rsidRDefault="00D37270" w:rsidP="00F138FB" w:rsidR="00D37270">
      <w:pPr>
        <w:jc w:val="both"/>
      </w:pPr>
      <w:r>
        <w:t>- sudski registar</w:t>
      </w:r>
    </w:p>
    <w:p w:rsidRDefault="009D0CE4" w:rsidP="00F138FB" w:rsidR="009D0CE4" w:rsidRPr="009D0CE4">
      <w:pPr>
        <w:jc w:val="both"/>
      </w:pPr>
      <w:r w:rsidRPr="009D0CE4">
        <w:t xml:space="preserve">- stečajni upravitelj </w:t>
      </w:r>
      <w:r w:rsidR="00D37270">
        <w:t>Dinka Trumbić</w:t>
      </w:r>
    </w:p>
    <w:p w:rsidRDefault="009D0CE4" w:rsidP="00F138FB" w:rsidR="009D0CE4" w:rsidRPr="009D0CE4">
      <w:pPr>
        <w:jc w:val="both"/>
      </w:pPr>
      <w:r w:rsidRPr="009D0CE4">
        <w:t xml:space="preserve">- stečajni upravitelj </w:t>
      </w:r>
      <w:r w:rsidR="00D37270">
        <w:t>Mato Marić</w:t>
      </w:r>
    </w:p>
    <w:p w:rsidRDefault="009D0CE4" w:rsidP="00F138FB" w:rsidR="009D0CE4" w:rsidRPr="009D0CE4">
      <w:pPr>
        <w:jc w:val="both"/>
      </w:pPr>
    </w:p>
    <w:p w:rsidRDefault="00AD2515" w:rsidP="00F138FB" w:rsidR="00AD2515" w:rsidRPr="009D0CE4"/>
    <w:p w:rsidRDefault="00AD2515" w:rsidP="00F138FB" w:rsidR="00AD2515" w:rsidRPr="00885F92">
      <w:pPr>
        <w:jc w:val="center"/>
      </w:pPr>
    </w:p>
    <w:p w:rsidRDefault="00AD2515" w:rsidR="00AD2515" w:rsidRPr="00885F92"/>
    <w:sectPr w:rsidSect="00CE7A86" w:rsidR="00AD2515" w:rsidRPr="00885F92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515" w:rsidR="00AD2515">
      <w:r>
        <w:separator/>
      </w:r>
    </w:p>
  </w:endnote>
  <w:endnote w:id="0" w:type="continuationSeparator">
    <w:p w:rsidRDefault="00AD2515" w:rsidR="00AD2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515" w:rsidR="00AD2515">
      <w:r>
        <w:separator/>
      </w:r>
    </w:p>
  </w:footnote>
  <w:footnote w:id="0" w:type="continuationSeparator">
    <w:p w:rsidRDefault="00AD2515" w:rsidR="00AD2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2515" w:rsidP="00E91F84" w:rsidR="00AD25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2515" w:rsidR="00AD25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2515" w:rsidP="00E91F84" w:rsidR="00AD251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D0CE4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AD2515" w:rsidP="0084417E" w:rsidR="00AD2515" w:rsidRPr="005E6841">
    <w:pPr>
      <w:jc w:val="right"/>
      <w:rPr>
        <w:rFonts w:hAnsi="Book Antiqua" w:ascii="Book Antiqua"/>
        <w:b/>
      </w:rPr>
    </w:pPr>
    <w:r w:rsidRPr="005E6841">
      <w:rPr>
        <w:rFonts w:hAnsi="Book Antiqua" w:ascii="Book Antiqua"/>
        <w:b/>
      </w:rPr>
      <w:t>Posl. br. 18 St-72/2012</w:t>
    </w:r>
  </w:p>
  <w:p w:rsidRDefault="00AD2515" w:rsidP="0084417E" w:rsidR="00AD2515" w:rsidRPr="005E6841">
    <w:pPr>
      <w:jc w:val="both"/>
      <w:rPr>
        <w:rFonts w:hAnsi="Book Antiqua" w:ascii="Book Antiqua"/>
        <w:b/>
      </w:rPr>
    </w:pPr>
  </w:p>
  <w:p w:rsidRDefault="00AD2515" w:rsidP="0084417E" w:rsidR="00AD251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41E7028"/>
    <w:multiLevelType w:val="hybridMultilevel"/>
    <w:tmpl w:val="3E56E8B8"/>
    <w:lvl w:tplc="411E8A8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359"/>
    <w:rsid w:val="000023AF"/>
    <w:rsid w:val="00005E24"/>
    <w:rsid w:val="000234E0"/>
    <w:rsid w:val="000318B8"/>
    <w:rsid w:val="000350CE"/>
    <w:rsid w:val="00040488"/>
    <w:rsid w:val="00043FE9"/>
    <w:rsid w:val="00064E57"/>
    <w:rsid w:val="00074FFE"/>
    <w:rsid w:val="00095006"/>
    <w:rsid w:val="000B3478"/>
    <w:rsid w:val="000B51F4"/>
    <w:rsid w:val="000C55CA"/>
    <w:rsid w:val="000C6180"/>
    <w:rsid w:val="000D0564"/>
    <w:rsid w:val="000D29D5"/>
    <w:rsid w:val="000D3FF2"/>
    <w:rsid w:val="000E0CD5"/>
    <w:rsid w:val="000E1912"/>
    <w:rsid w:val="000E3B7A"/>
    <w:rsid w:val="000E56A5"/>
    <w:rsid w:val="000F1CB0"/>
    <w:rsid w:val="00103CB8"/>
    <w:rsid w:val="00105FEC"/>
    <w:rsid w:val="00116DB4"/>
    <w:rsid w:val="00124B54"/>
    <w:rsid w:val="00137D25"/>
    <w:rsid w:val="001669F9"/>
    <w:rsid w:val="001724FD"/>
    <w:rsid w:val="001732D0"/>
    <w:rsid w:val="00191C18"/>
    <w:rsid w:val="0019547D"/>
    <w:rsid w:val="001B14F0"/>
    <w:rsid w:val="001C65EB"/>
    <w:rsid w:val="001D0BD5"/>
    <w:rsid w:val="001D2D3E"/>
    <w:rsid w:val="001D363B"/>
    <w:rsid w:val="001D608E"/>
    <w:rsid w:val="001D627F"/>
    <w:rsid w:val="00202E9C"/>
    <w:rsid w:val="00215C9F"/>
    <w:rsid w:val="00217228"/>
    <w:rsid w:val="00222382"/>
    <w:rsid w:val="00224E23"/>
    <w:rsid w:val="002309A3"/>
    <w:rsid w:val="00235C39"/>
    <w:rsid w:val="00241FF9"/>
    <w:rsid w:val="002479E9"/>
    <w:rsid w:val="0025703D"/>
    <w:rsid w:val="00270034"/>
    <w:rsid w:val="0027060D"/>
    <w:rsid w:val="00270733"/>
    <w:rsid w:val="0027349C"/>
    <w:rsid w:val="00276F44"/>
    <w:rsid w:val="00283517"/>
    <w:rsid w:val="00287E14"/>
    <w:rsid w:val="0029352F"/>
    <w:rsid w:val="002A3403"/>
    <w:rsid w:val="002B2343"/>
    <w:rsid w:val="002B41D2"/>
    <w:rsid w:val="002B4279"/>
    <w:rsid w:val="002B595B"/>
    <w:rsid w:val="002B6988"/>
    <w:rsid w:val="002C1900"/>
    <w:rsid w:val="002C2BCC"/>
    <w:rsid w:val="002C6701"/>
    <w:rsid w:val="002C768C"/>
    <w:rsid w:val="002E4FC1"/>
    <w:rsid w:val="002E6A28"/>
    <w:rsid w:val="002E74BC"/>
    <w:rsid w:val="002F3D4F"/>
    <w:rsid w:val="002F4663"/>
    <w:rsid w:val="00312745"/>
    <w:rsid w:val="00320035"/>
    <w:rsid w:val="00325D86"/>
    <w:rsid w:val="00330764"/>
    <w:rsid w:val="00331AD9"/>
    <w:rsid w:val="00334A25"/>
    <w:rsid w:val="003356EA"/>
    <w:rsid w:val="00346A04"/>
    <w:rsid w:val="0035139E"/>
    <w:rsid w:val="0035202B"/>
    <w:rsid w:val="00360179"/>
    <w:rsid w:val="00382C2B"/>
    <w:rsid w:val="003A5A80"/>
    <w:rsid w:val="003C3648"/>
    <w:rsid w:val="003C3C36"/>
    <w:rsid w:val="003C46F2"/>
    <w:rsid w:val="003D2397"/>
    <w:rsid w:val="003E3AD8"/>
    <w:rsid w:val="003F2396"/>
    <w:rsid w:val="003F3F4B"/>
    <w:rsid w:val="003F773B"/>
    <w:rsid w:val="0040699F"/>
    <w:rsid w:val="00406DCB"/>
    <w:rsid w:val="004129EC"/>
    <w:rsid w:val="00414998"/>
    <w:rsid w:val="00415DE7"/>
    <w:rsid w:val="00423866"/>
    <w:rsid w:val="00437DC8"/>
    <w:rsid w:val="00440C01"/>
    <w:rsid w:val="0044258E"/>
    <w:rsid w:val="00445ABB"/>
    <w:rsid w:val="00447FF5"/>
    <w:rsid w:val="00456F2D"/>
    <w:rsid w:val="00481366"/>
    <w:rsid w:val="00495A92"/>
    <w:rsid w:val="004A0D05"/>
    <w:rsid w:val="004A3EB4"/>
    <w:rsid w:val="004B25C3"/>
    <w:rsid w:val="004B4BA7"/>
    <w:rsid w:val="004D1B5C"/>
    <w:rsid w:val="004D5263"/>
    <w:rsid w:val="004E60A5"/>
    <w:rsid w:val="004E792B"/>
    <w:rsid w:val="004F073B"/>
    <w:rsid w:val="00521175"/>
    <w:rsid w:val="00521224"/>
    <w:rsid w:val="005248C0"/>
    <w:rsid w:val="00527C4D"/>
    <w:rsid w:val="00533869"/>
    <w:rsid w:val="005347A7"/>
    <w:rsid w:val="0053485E"/>
    <w:rsid w:val="005369FD"/>
    <w:rsid w:val="00536ABD"/>
    <w:rsid w:val="00537CD7"/>
    <w:rsid w:val="005525BB"/>
    <w:rsid w:val="00557EC2"/>
    <w:rsid w:val="005600CD"/>
    <w:rsid w:val="00562DC1"/>
    <w:rsid w:val="005634D6"/>
    <w:rsid w:val="00581857"/>
    <w:rsid w:val="00584672"/>
    <w:rsid w:val="00585665"/>
    <w:rsid w:val="005952A5"/>
    <w:rsid w:val="00597464"/>
    <w:rsid w:val="005B4DC3"/>
    <w:rsid w:val="005C0DA1"/>
    <w:rsid w:val="005C327C"/>
    <w:rsid w:val="005E1701"/>
    <w:rsid w:val="005E6841"/>
    <w:rsid w:val="005E7F23"/>
    <w:rsid w:val="005F56C2"/>
    <w:rsid w:val="0063094D"/>
    <w:rsid w:val="00635CDA"/>
    <w:rsid w:val="0064198B"/>
    <w:rsid w:val="00667561"/>
    <w:rsid w:val="00693F68"/>
    <w:rsid w:val="006A6514"/>
    <w:rsid w:val="006B2B19"/>
    <w:rsid w:val="006D27E3"/>
    <w:rsid w:val="006E3A5F"/>
    <w:rsid w:val="0070376D"/>
    <w:rsid w:val="00713065"/>
    <w:rsid w:val="00717971"/>
    <w:rsid w:val="0072407F"/>
    <w:rsid w:val="00745678"/>
    <w:rsid w:val="0075619A"/>
    <w:rsid w:val="00760444"/>
    <w:rsid w:val="0077327E"/>
    <w:rsid w:val="007A5515"/>
    <w:rsid w:val="007B6140"/>
    <w:rsid w:val="007C2A17"/>
    <w:rsid w:val="007C2EB0"/>
    <w:rsid w:val="007D1512"/>
    <w:rsid w:val="007E09ED"/>
    <w:rsid w:val="007F47B6"/>
    <w:rsid w:val="008140C5"/>
    <w:rsid w:val="00822ED9"/>
    <w:rsid w:val="00823309"/>
    <w:rsid w:val="00825DAA"/>
    <w:rsid w:val="0083441E"/>
    <w:rsid w:val="00835791"/>
    <w:rsid w:val="00841C16"/>
    <w:rsid w:val="0084417E"/>
    <w:rsid w:val="00845EC5"/>
    <w:rsid w:val="00866B23"/>
    <w:rsid w:val="00871BAD"/>
    <w:rsid w:val="00872314"/>
    <w:rsid w:val="00885C27"/>
    <w:rsid w:val="00885F92"/>
    <w:rsid w:val="00893BE9"/>
    <w:rsid w:val="00897B76"/>
    <w:rsid w:val="008B057E"/>
    <w:rsid w:val="008C22F5"/>
    <w:rsid w:val="008C68B8"/>
    <w:rsid w:val="008D37AA"/>
    <w:rsid w:val="008D3FC8"/>
    <w:rsid w:val="008E7981"/>
    <w:rsid w:val="008F78FE"/>
    <w:rsid w:val="009154DF"/>
    <w:rsid w:val="0093279F"/>
    <w:rsid w:val="009366F4"/>
    <w:rsid w:val="00951746"/>
    <w:rsid w:val="009535D0"/>
    <w:rsid w:val="00960197"/>
    <w:rsid w:val="009859F1"/>
    <w:rsid w:val="00986761"/>
    <w:rsid w:val="009A1E65"/>
    <w:rsid w:val="009A2F41"/>
    <w:rsid w:val="009A546A"/>
    <w:rsid w:val="009B41E6"/>
    <w:rsid w:val="009C0006"/>
    <w:rsid w:val="009C1B5A"/>
    <w:rsid w:val="009D0CE4"/>
    <w:rsid w:val="009E56B0"/>
    <w:rsid w:val="009E76F2"/>
    <w:rsid w:val="009F6DC7"/>
    <w:rsid w:val="00A02C5F"/>
    <w:rsid w:val="00A17C63"/>
    <w:rsid w:val="00A245E8"/>
    <w:rsid w:val="00A3143C"/>
    <w:rsid w:val="00A345D9"/>
    <w:rsid w:val="00A34D20"/>
    <w:rsid w:val="00A35768"/>
    <w:rsid w:val="00A35DAF"/>
    <w:rsid w:val="00A36314"/>
    <w:rsid w:val="00A43897"/>
    <w:rsid w:val="00A45AEC"/>
    <w:rsid w:val="00A47724"/>
    <w:rsid w:val="00A47D8C"/>
    <w:rsid w:val="00A50448"/>
    <w:rsid w:val="00A60C03"/>
    <w:rsid w:val="00A65876"/>
    <w:rsid w:val="00A73AD1"/>
    <w:rsid w:val="00A73E71"/>
    <w:rsid w:val="00A765BA"/>
    <w:rsid w:val="00A7704A"/>
    <w:rsid w:val="00A8295A"/>
    <w:rsid w:val="00A86F21"/>
    <w:rsid w:val="00A87FC5"/>
    <w:rsid w:val="00A954E5"/>
    <w:rsid w:val="00A956D1"/>
    <w:rsid w:val="00AA0372"/>
    <w:rsid w:val="00AA0B56"/>
    <w:rsid w:val="00AA540E"/>
    <w:rsid w:val="00AB5D1A"/>
    <w:rsid w:val="00AC1A08"/>
    <w:rsid w:val="00AC2766"/>
    <w:rsid w:val="00AD2515"/>
    <w:rsid w:val="00AD5A74"/>
    <w:rsid w:val="00AE0E32"/>
    <w:rsid w:val="00AE3B78"/>
    <w:rsid w:val="00AE583F"/>
    <w:rsid w:val="00AF026C"/>
    <w:rsid w:val="00AF7CF9"/>
    <w:rsid w:val="00B13CD1"/>
    <w:rsid w:val="00B32384"/>
    <w:rsid w:val="00B3737E"/>
    <w:rsid w:val="00B414F0"/>
    <w:rsid w:val="00B50A1E"/>
    <w:rsid w:val="00B5181F"/>
    <w:rsid w:val="00B637D0"/>
    <w:rsid w:val="00B70172"/>
    <w:rsid w:val="00B738D2"/>
    <w:rsid w:val="00B76BFC"/>
    <w:rsid w:val="00B7724D"/>
    <w:rsid w:val="00BD119A"/>
    <w:rsid w:val="00BD323A"/>
    <w:rsid w:val="00BD6E69"/>
    <w:rsid w:val="00BE74AD"/>
    <w:rsid w:val="00C00841"/>
    <w:rsid w:val="00C07303"/>
    <w:rsid w:val="00C11479"/>
    <w:rsid w:val="00C150DF"/>
    <w:rsid w:val="00C16366"/>
    <w:rsid w:val="00C201B2"/>
    <w:rsid w:val="00C22ABC"/>
    <w:rsid w:val="00C31A8A"/>
    <w:rsid w:val="00C3316C"/>
    <w:rsid w:val="00C36470"/>
    <w:rsid w:val="00C4286F"/>
    <w:rsid w:val="00C55966"/>
    <w:rsid w:val="00C67015"/>
    <w:rsid w:val="00C7493D"/>
    <w:rsid w:val="00C82AAF"/>
    <w:rsid w:val="00C870FC"/>
    <w:rsid w:val="00CA590F"/>
    <w:rsid w:val="00CA7E1B"/>
    <w:rsid w:val="00CB03E5"/>
    <w:rsid w:val="00CB3633"/>
    <w:rsid w:val="00CC47CB"/>
    <w:rsid w:val="00CD5929"/>
    <w:rsid w:val="00CD6B68"/>
    <w:rsid w:val="00CD713B"/>
    <w:rsid w:val="00CD7839"/>
    <w:rsid w:val="00CE3C87"/>
    <w:rsid w:val="00CE43EA"/>
    <w:rsid w:val="00CE60A7"/>
    <w:rsid w:val="00CE7A86"/>
    <w:rsid w:val="00CE7F6D"/>
    <w:rsid w:val="00D12D45"/>
    <w:rsid w:val="00D176CC"/>
    <w:rsid w:val="00D207E4"/>
    <w:rsid w:val="00D339BD"/>
    <w:rsid w:val="00D33D2B"/>
    <w:rsid w:val="00D33D5C"/>
    <w:rsid w:val="00D341B5"/>
    <w:rsid w:val="00D35DDF"/>
    <w:rsid w:val="00D37270"/>
    <w:rsid w:val="00D41BA9"/>
    <w:rsid w:val="00D461D4"/>
    <w:rsid w:val="00D46B8E"/>
    <w:rsid w:val="00D66230"/>
    <w:rsid w:val="00D665F7"/>
    <w:rsid w:val="00D6696D"/>
    <w:rsid w:val="00D67F68"/>
    <w:rsid w:val="00D717C6"/>
    <w:rsid w:val="00D75087"/>
    <w:rsid w:val="00D82A84"/>
    <w:rsid w:val="00D8697D"/>
    <w:rsid w:val="00D97D9B"/>
    <w:rsid w:val="00DA0DD7"/>
    <w:rsid w:val="00DD28B5"/>
    <w:rsid w:val="00DD34CC"/>
    <w:rsid w:val="00DD4687"/>
    <w:rsid w:val="00DD6CF4"/>
    <w:rsid w:val="00DE3AAE"/>
    <w:rsid w:val="00E01A13"/>
    <w:rsid w:val="00E022E5"/>
    <w:rsid w:val="00E03BD4"/>
    <w:rsid w:val="00E06A15"/>
    <w:rsid w:val="00E20CF3"/>
    <w:rsid w:val="00E21398"/>
    <w:rsid w:val="00E300EE"/>
    <w:rsid w:val="00E42349"/>
    <w:rsid w:val="00E42EC2"/>
    <w:rsid w:val="00E44746"/>
    <w:rsid w:val="00E551D9"/>
    <w:rsid w:val="00E56924"/>
    <w:rsid w:val="00E621D7"/>
    <w:rsid w:val="00E624AE"/>
    <w:rsid w:val="00E64020"/>
    <w:rsid w:val="00E702ED"/>
    <w:rsid w:val="00E73498"/>
    <w:rsid w:val="00E74C2A"/>
    <w:rsid w:val="00E854F3"/>
    <w:rsid w:val="00E91F84"/>
    <w:rsid w:val="00E92946"/>
    <w:rsid w:val="00EA7E8C"/>
    <w:rsid w:val="00EB7926"/>
    <w:rsid w:val="00EC4EA9"/>
    <w:rsid w:val="00EC7CC0"/>
    <w:rsid w:val="00ED04BB"/>
    <w:rsid w:val="00EE030A"/>
    <w:rsid w:val="00EE2BBC"/>
    <w:rsid w:val="00EE431A"/>
    <w:rsid w:val="00EE481D"/>
    <w:rsid w:val="00EE4C5A"/>
    <w:rsid w:val="00EF661F"/>
    <w:rsid w:val="00EF6A61"/>
    <w:rsid w:val="00F04CD3"/>
    <w:rsid w:val="00F04DAD"/>
    <w:rsid w:val="00F138FB"/>
    <w:rsid w:val="00F1646D"/>
    <w:rsid w:val="00F3403B"/>
    <w:rsid w:val="00F44759"/>
    <w:rsid w:val="00F52B51"/>
    <w:rsid w:val="00F548DE"/>
    <w:rsid w:val="00F552C5"/>
    <w:rsid w:val="00F642FC"/>
    <w:rsid w:val="00F745DD"/>
    <w:rsid w:val="00F76331"/>
    <w:rsid w:val="00F77730"/>
    <w:rsid w:val="00F84CBD"/>
    <w:rsid w:val="00F90605"/>
    <w:rsid w:val="00FA38F2"/>
    <w:rsid w:val="00FA557C"/>
    <w:rsid w:val="00FB794F"/>
    <w:rsid w:val="00FD30A5"/>
    <w:rsid w:val="00FE6A15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2AB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9C1B5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C1B5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C1B5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03C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C1B5A"/>
    <w:rPr>
      <w:rFonts w:cs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035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0C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0C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0C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0C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2AB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9C1B5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C1B5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C1B5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03C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C1B5A"/>
    <w:rPr>
      <w:rFonts w:cs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035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0C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0C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0C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0C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Ukinuta St-542/2016</izvorni_sadrzaj>
    <derivirana_varijabla naziv="DomainObject.Predmet.Opis_1">Ukinuta St-542/2016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St-1706/2016</izvorni_sadrzaj>
    <derivirana_varijabla naziv="DomainObject.Predmet.OznakaBroj_1">St-1706/2016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ALEJA LIPA društvo s ograničenom odgovornošću, za turizam i ugostiteljstvo zastupanog po punomoćniku Ana Unković; Dinka Trumbić, stečajni upravitelj</izvorni_sadrzaj>
    <derivirana_varijabla naziv="DomainObject.Predmet.ProtustrankaFormated_1">  ALEJA LIPA društvo s ograničenom odgovornošću, za turizam i ugostiteljstvo zastupanog po punomoćniku Ana Unković; Dinka Trumbić, stečajni upravitelj</derivirana_varijabla>
  </DomainObject.Predmet.ProtustrankaFormated>
  <DomainObject.Predmet.ProtustrankaFormatedOIB>
    <izvorni_sadrzaj>  ALEJA LIPA društvo s ograničenom odgovornošću, za turizam i ugostiteljstvo, OIB 95157596340 zastupanog po punomoćniku Ana Unković; Dinka Trumbić, stečajni upravitelj</izvorni_sadrzaj>
    <derivirana_varijabla naziv="DomainObject.Predmet.ProtustrankaFormatedOIB_1">  ALEJA LIPA društvo s ograničenom odgovornošću, za turizam i ugostiteljstvo, OIB 95157596340 zastupanog po punomoćniku Ana Unković; Dinka Trumbić, stečajni upravitelj</derivirana_varijabla>
  </DomainObject.Predmet.ProtustrankaFormatedOIB>
  <DomainObject.Predmet.ProtustrankaFormatedWithAdress>
    <izvorni_sadrzaj> ALEJA LIPA društvo s ograničenom odgovornošću, za turizam i ugostiteljstvo, Ulica 65 br. 30, 20271 Blato zastupanog po punomoćniku Ana Unković; Dinka Trumbić, stečajni upravitelj</izvorni_sadrzaj>
    <derivirana_varijabla naziv="DomainObject.Predmet.ProtustrankaFormatedWithAdress_1"> ALEJA LIPA društvo s ograničenom odgovornošću, za turizam i ugostiteljstvo, Ulica 65 br. 30, 20271 Blato zastupanog po punomoćniku Ana Unković; Dinka Trumbić, stečajni upravitelj</derivirana_varijabla>
  </DomainObject.Predmet.ProtustrankaFormatedWithAdress>
  <DomainObject.Predmet.ProtustrankaFormatedWithAdressOIB>
    <izvorni_sadrzaj> ALEJA LIPA društvo s ograničenom odgovornošću, za turizam i ugostiteljstvo, OIB 95157596340, Ulica 65 br. 30, 20271 Blato zastupanog po punomoćniku Ana Unković; Dinka Trumbić, stečajni upravitelj</izvorni_sadrzaj>
    <derivirana_varijabla naziv="DomainObject.Predmet.ProtustrankaFormatedWithAdressOIB_1"> ALEJA LIPA društvo s ograničenom odgovornošću, za turizam i ugostiteljstvo, OIB 95157596340, Ulica 65 br. 30, 20271 Blato zastupanog po punomoćniku Ana Unković; Dinka Trumbić, stečajni upravitelj</derivirana_varijabla>
  </DomainObject.Predmet.ProtustrankaFormatedWithAdressOIB>
  <DomainObject.Predmet.ProtustrankaWithAdress>
    <izvorni_sadrzaj>ALEJA LIPA društvo s ograničenom odgovornošću, za turizam i ugostiteljstvo Ulica 65 br. 30, 20271 Blato</izvorni_sadrzaj>
    <derivirana_varijabla naziv="DomainObject.Predmet.ProtustrankaWithAdress_1">ALEJA LIPA društvo s ograničenom odgovornošću, za turizam i ugostiteljstvo Ulica 65 br. 30, 20271 Blato</derivirana_varijabla>
  </DomainObject.Predmet.ProtustrankaWithAdress>
  <DomainObject.Predmet.ProtustrankaWithAdressOIB>
    <izvorni_sadrzaj>ALEJA LIPA društvo s ograničenom odgovornošću, za turizam i ugostiteljstvo, OIB 95157596340, Ulica 65 br. 30, 20271 Blato</izvorni_sadrzaj>
    <derivirana_varijabla naziv="DomainObject.Predmet.ProtustrankaWithAdressOIB_1">ALEJA LIPA društvo s ograničenom odgovornošću, za turizam i ugostiteljstvo, OIB 95157596340, Ulica 65 br. 30, 20271 Blato</derivirana_varijabla>
  </DomainObject.Predmet.ProtustrankaWithAdressOIB>
  <DomainObject.Predmet.ProtustrankaNazivFormated>
    <izvorni_sadrzaj>ALEJA LIPA društvo s ograničenom odgovornošću, za turizam i ugostiteljstvo</izvorni_sadrzaj>
    <derivirana_varijabla naziv="DomainObject.Predmet.ProtustrankaNazivFormated_1">ALEJA LIPA društvo s ograničenom odgovornošću, za turizam i ugostiteljstvo</derivirana_varijabla>
  </DomainObject.Predmet.ProtustrankaNazivFormated>
  <DomainObject.Predmet.ProtustrankaNazivFormatedOIB>
    <izvorni_sadrzaj>ALEJA LIPA društvo s ograničenom odgovornošću, za turizam i ugostiteljstvo, OIB 95157596340</izvorni_sadrzaj>
    <derivirana_varijabla naziv="DomainObject.Predmet.ProtustrankaNazivFormatedOIB_1">ALEJA LIPA društvo s ograničenom odgovornošću, za turizam i ugostiteljstvo, OIB 95157596340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ALEJA LIPA društvo s ograničenom odgovornošću, za turizam i ugostiteljstvo zastupanog po punomoćniku Ana Unković; Dinka Trumbić, stečajni upravitelj</item>
    </izvorni_sadrzaj>
    <derivirana_varijabla naziv="DomainObject.Predmet.ProtuStrankaListFormated_1">
      <item>ALEJA LIPA društvo s ograničenom odgovornošću, za turizam i ugostiteljstvo zastupanog po punomoćniku Ana Unković; Dinka Trumbić, stečajni upravitelj</item>
    </derivirana_varijabla>
  </DomainObject.Predmet.ProtuStrankaListFormated>
  <DomainObject.Predmet.ProtuStrankaListFormatedOIB>
    <izvorni_sadrzaj>
      <item>ALEJA LIPA društvo s ograničenom odgovornošću, za turizam i ugostiteljstvo, OIB 95157596340 zastupanog po punomoćniku Ana Unković; Dinka Trumbić, stečajni upravitelj</item>
    </izvorni_sadrzaj>
    <derivirana_varijabla naziv="DomainObject.Predmet.ProtuStrankaListFormatedOIB_1">
      <item>ALEJA LIPA društvo s ograničenom odgovornošću, za turizam i ugostiteljstvo, OIB 95157596340 zastupanog po punomoćniku Ana Unković; Dinka Trumbić, stečajni upravitelj</item>
    </derivirana_varijabla>
  </DomainObject.Predmet.ProtuStrankaListFormatedOIB>
  <DomainObject.Predmet.ProtuStrankaListFormatedWithAdress>
    <izvorni_sadrzaj>
      <item>ALEJA LIPA društvo s ograničenom odgovornošću, za turizam i ugostiteljstvo, Ulica 65 br. 30, 20271 Blato zastupanog po punomoćniku Ana Unković; Dinka Trumbić, stečajni upravitelj</item>
    </izvorni_sadrzaj>
    <derivirana_varijabla naziv="DomainObject.Predmet.ProtuStrankaListFormatedWithAdress_1">
      <item>ALEJA LIPA društvo s ograničenom odgovornošću, za turizam i ugostiteljstvo, Ulica 65 br. 30, 20271 Blato zastupanog po punomoćniku Ana Unković; Dinka Trumbić, stečajni upravitelj</item>
    </derivirana_varijabla>
  </DomainObject.Predmet.ProtuStrankaListFormatedWithAdress>
  <DomainObject.Predmet.ProtuStrankaListFormatedWithAdressOIB>
    <izvorni_sadrzaj>
      <item>ALEJA LIPA društvo s ograničenom odgovornošću, za turizam i ugostiteljstvo, OIB 95157596340, Ulica 65 br. 30, 20271 Blato zastupanog po punomoćniku Ana Unković; Dinka Trumbić, stečajni upravitelj</item>
    </izvorni_sadrzaj>
    <derivirana_varijabla naziv="DomainObject.Predmet.ProtuStrankaListFormatedWithAdressOIB_1">
      <item>ALEJA LIPA društvo s ograničenom odgovornošću, za turizam i ugostiteljstvo, OIB 95157596340, Ulica 65 br. 30, 20271 Blato zastupanog po punomoćniku Ana Unković; Dinka Trumbić, stečajni upravitelj</item>
    </derivirana_varijabla>
  </DomainObject.Predmet.ProtuStrankaListFormatedWithAdressOIB>
  <DomainObject.Predmet.ProtuStrankaListNazivFormated>
    <izvorni_sadrzaj>
      <item>ALEJA LIPA društvo s ograničenom odgovornošću, za turizam i ugostiteljstvo</item>
    </izvorni_sadrzaj>
    <derivirana_varijabla naziv="DomainObject.Predmet.ProtuStrankaListNazivFormated_1">
      <item>ALEJA LIPA društvo s ograničenom odgovornošću, za turizam i ugostiteljstvo</item>
    </derivirana_varijabla>
  </DomainObject.Predmet.ProtuStrankaListNazivFormated>
  <DomainObject.Predmet.ProtuStrankaListNazivFormatedOIB>
    <izvorni_sadrzaj>
      <item>ALEJA LIPA društvo s ograničenom odgovornošću, za turizam i ugostiteljstvo, OIB 95157596340</item>
    </izvorni_sadrzaj>
    <derivirana_varijabla naziv="DomainObject.Predmet.ProtuStrankaListNazivFormatedOIB_1">
      <item>ALEJA LIPA društvo s ograničenom odgovornošću, za turizam i ugostiteljstvo, OIB 95157596340</item>
    </derivirana_varijabla>
  </DomainObject.Predmet.ProtuStrankaListNazivFormatedOIB>
  <DomainObject.Predmet.OstaliListFormated>
    <izvorni_sadrzaj>
      <item>Ana Unković punomoćnik sudionika u postupku ALEJA LIPA društvo s ograničenom odgovornošću, za turizam i ugostiteljstvo</item>
      <item>Dinka Trumbić, stečajni upravitelj punomoćnica sudionika u postupku ALEJA LIPA društvo s ograničenom odgovornošću, za turizam i ugostiteljstvo</item>
      <item>Iva Orlić</item>
      <item>Danijela Badurina</item>
    </izvorni_sadrzaj>
    <derivirana_varijabla naziv="DomainObject.Predmet.OstaliListFormated_1">
      <item>Ana Unković punomoćnik sudionika u postupku ALEJA LIPA društvo s ograničenom odgovornošću, za turizam i ugostiteljstvo</item>
      <item>Dinka Trumbić, stečajni upravitelj punomoćnica sudionika u postupku ALEJA LIPA društvo s ograničenom odgovornošću, za turizam i ugostiteljstvo</item>
      <item>Iva Orlić</item>
      <item>Danijela Badurina</item>
    </derivirana_varijabla>
  </DomainObject.Predmet.OstaliListFormated>
  <DomainObject.Predmet.OstaliListFormatedOIB>
    <izvorni_sadrzaj>
      <item>Ana Unković punomoćnik sudionika u postupku ALEJA LIPA društvo s ograničenom odgovornošću, za turizam i ugostiteljstvo</item>
      <item>Dinka Trumbić, stečajni upravitelj, OIB 43468134790 punomoćnica sudionika u postupku ALEJA LIPA društvo s ograničenom odgovornošću, za turizam i ugostiteljstvo</item>
      <item>Iva Orlić</item>
      <item>Danijela Badurina</item>
    </izvorni_sadrzaj>
    <derivirana_varijabla naziv="DomainObject.Predmet.OstaliListFormatedOIB_1">
      <item>Ana Unković punomoćnik sudionika u postupku ALEJA LIPA društvo s ograničenom odgovornošću, za turizam i ugostiteljstvo</item>
      <item>Dinka Trumbić, stečajni upravitelj, OIB 43468134790 punomoćnica sudionika u postupku ALEJA LIPA društvo s ograničenom odgovornošću, za turizam i ugostiteljstvo</item>
      <item>Iva Orlić</item>
      <item>Danijela Badurina</item>
    </derivirana_varijabla>
  </DomainObject.Predmet.OstaliListFormatedOIB>
  <DomainObject.Predmet.OstaliListFormatedWithAdress>
    <izvorni_sadrzaj>
      <item>Ana Unković, Držićeva 13, 21000 Split punomoćnik sudionika u postupku ALEJA LIPA društvo s ograničenom odgovornošću, za turizam i ugostiteljstvo</item>
      <item>Dinka Trumbić, stečajni upravitelj, Lovretska 10, 21000 Split punomoćnica sudionika u postupku ALEJA LIPA društvo s ograničenom odgovornošću, za turizam i ugostiteljstvo</item>
      <item>Iva Orlić</item>
      <item>Danijela Badurina</item>
    </izvorni_sadrzaj>
    <derivirana_varijabla naziv="DomainObject.Predmet.OstaliListFormatedWithAdress_1">
      <item>Ana Unković, Držićeva 13, 21000 Split punomoćnik sudionika u postupku ALEJA LIPA društvo s ograničenom odgovornošću, za turizam i ugostiteljstvo</item>
      <item>Dinka Trumbić, stečajni upravitelj, Lovretska 10, 21000 Split punomoćnica sudionika u postupku ALEJA LIPA društvo s ograničenom odgovornošću, za turizam i ugostiteljstvo</item>
      <item>Iva Orlić</item>
      <item>Danijela Badurina</item>
    </derivirana_varijabla>
  </DomainObject.Predmet.OstaliListFormatedWithAdress>
  <DomainObject.Predmet.OstaliListFormatedWithAdressOIB>
    <izvorni_sadrzaj>
      <item>Ana Unković, Držićeva 13, 21000 Split punomoćnik sudionika u postupku ALEJA LIPA društvo s ograničenom odgovornošću, za turizam i ugostiteljstvo</item>
      <item>Dinka Trumbić, stečajni upravitelj, OIB 43468134790, Lovretska 10, 21000 Split punomoćnica sudionika u postupku ALEJA LIPA društvo s ograničenom odgovornošću, za turizam i ugostiteljstvo</item>
      <item>Iva Orlić</item>
      <item>Danijela Badurina</item>
    </izvorni_sadrzaj>
    <derivirana_varijabla naziv="DomainObject.Predmet.OstaliListFormatedWithAdressOIB_1">
      <item>Ana Unković, Držićeva 13, 21000 Split punomoćnik sudionika u postupku ALEJA LIPA društvo s ograničenom odgovornošću, za turizam i ugostiteljstvo</item>
      <item>Dinka Trumbić, stečajni upravitelj, OIB 43468134790, Lovretska 10, 21000 Split punomoćnica sudionika u postupku ALEJA LIPA društvo s ograničenom odgovornošću, za turizam i ugostiteljstvo</item>
      <item>Iva Orlić</item>
      <item>Danijela Badurina</item>
    </derivirana_varijabla>
  </DomainObject.Predmet.OstaliListFormatedWithAdressOIB>
  <DomainObject.Predmet.OstaliListNazivFormated>
    <izvorni_sadrzaj>
      <item>Ana Unković</item>
      <item>Dinka Trumbić, stečajni upravitelj</item>
      <item>Iva Orlić</item>
      <item>Danijela Badurina</item>
    </izvorni_sadrzaj>
    <derivirana_varijabla naziv="DomainObject.Predmet.OstaliListNazivFormated_1">
      <item>Ana Unković</item>
      <item>Dinka Trumbić, stečajni upravitelj</item>
      <item>Iva Orlić</item>
      <item>Danijela Badurina</item>
    </derivirana_varijabla>
  </DomainObject.Predmet.OstaliListNazivFormated>
  <DomainObject.Predmet.OstaliListNazivFormatedOIB>
    <izvorni_sadrzaj>
      <item>Ana Unković</item>
      <item>Dinka Trumbić, stečajni upravitelj, OIB 43468134790</item>
      <item>Iva Orlić</item>
      <item>Danijela Badurina</item>
    </izvorni_sadrzaj>
    <derivirana_varijabla naziv="DomainObject.Predmet.OstaliListNazivFormatedOIB_1">
      <item>Ana Unković</item>
      <item>Dinka Trumbić, stečajni upravitelj, OIB 43468134790</item>
      <item>Iva Orlić</item>
      <item>Danijela Badurina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ALEJA LIPA društvo s ograničenom odgovornošću, za turizam i ugostiteljstvo</izvorni_sadrzaj>
    <derivirana_varijabla naziv="DomainObject.Predmet.ProtustrankaIDrugi_1">ALEJA LIPA društvo s ograničenom odgovornošću, za turizam i ugostiteljstvo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ALEJA LIPA društvo s ograničenom odgovornošću, za turizam i ugostiteljstvo, OIB 95157596340, Ulica 65 br. 30, 20271 Blato</izvorni_sadrzaj>
    <derivirana_varijabla naziv="DomainObject.Predmet.ProtustrankaIDrugiAdressOIB_1">ALEJA LIPA društvo s ograničenom odgovornošću, za turizam i ugostiteljstvo, OIB 95157596340, Ulica 65 br. 30,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ALEJA LIPA društvo s ograničenom odgovornošću, za turizam i ugostiteljstvo</item>
      <item>FINA RC SPLIT, PODRUŽNICA DUBROVNIK</item>
      <item>Ana Unković</item>
      <item>Dinka Trumbić, stečajni upravitelj</item>
      <item>Iva Orlić</item>
      <item>Danijela Badurina</item>
    </izvorni_sadrzaj>
    <derivirana_varijabla naziv="DomainObject.Predmet.SudioniciListNaziv_1">
      <item>ALEJA LIPA društvo s ograničenom odgovornošću, za turizam i ugostiteljstvo</item>
      <item>FINA RC SPLIT, PODRUŽNICA DUBROVNIK</item>
      <item>Ana Unković</item>
      <item>Dinka Trumbić, stečajni upravitelj</item>
      <item>Iva Orlić</item>
      <item>Danijela Badurina</item>
    </derivirana_varijabla>
  </DomainObject.Predmet.SudioniciListNaziv>
  <DomainObject.Predmet.SudioniciListAdressOIB>
    <izvorni_sadrzaj>
      <item>ALEJA LIPA društvo s ograničenom odgovornošću, za turizam i ugostiteljstvo, OIB 95157596340, Ulica 65 br. 30,20271 Blato</item>
      <item>FINA RC SPLIT, PODRUŽNICA DUBROVNIK, OIB 85821130368, Vukovarska 2,20000 Dubrovnik</item>
      <item>Ana Unković, Držićeva 13,21000 Split</item>
      <item>Dinka Trumbić, stečajni upravitelj, OIB 43468134790, Lovretska 10,21000 Split</item>
      <item>Iva Orlić</item>
      <item>Danijela Badurina</item>
    </izvorni_sadrzaj>
    <derivirana_varijabla naziv="DomainObject.Predmet.SudioniciListAdressOIB_1">
      <item>ALEJA LIPA društvo s ograničenom odgovornošću, za turizam i ugostiteljstvo, OIB 95157596340, Ulica 65 br. 30,20271 Blato</item>
      <item>FINA RC SPLIT, PODRUŽNICA DUBROVNIK, OIB 85821130368, Vukovarska 2,20000 Dubrovnik</item>
      <item>Ana Unković, Držićeva 13,21000 Split</item>
      <item>Dinka Trumbić, stečajni upravitelj, OIB 43468134790, Lovretska 10,21000 Split</item>
      <item>Iva Orlić</item>
      <item>Danijela Badurina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95157596340</item>
      <item>, OIB null</item>
      <item>, OIB 43468134790</item>
      <item>, OIB null</item>
      <item>, OIB null</item>
    </izvorni_sadrzaj>
    <derivirana_varijabla naziv="DomainObject.Predmet.SudioniciListNazivOIB_1">
      <item>, OIB 85821130368</item>
      <item>, OIB 95157596340</item>
      <item>, OIB null</item>
      <item>, OIB 43468134790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966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2018-10-04T12:45:00Z</dcterms:created>
  <dc:creator>Katarina Franković</dc:creator>
  <cp:lastModifiedBy>Katarina Franković</cp:lastModifiedBy>
  <cp:lastPrinted>2018-09-26T08:43:00Z</cp:lastPrinted>
  <dcterms:modified xmlns:xsi="http://www.w3.org/2001/XMLSchema-instance" xsi:type="dcterms:W3CDTF">2018-10-04T12:46:00Z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Potvrda o imenovanju stečajnog upravitelja (potvrda o imenovanju uranium 1706 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