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ee7d" w14:paraId="452ee7d" w:rsidRDefault="00E855C4" w:rsidP="00E855C4" w:rsidR="00E855C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5C4" w:rsidP="00E855C4" w:rsidR="00E855C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855C4" w:rsidP="00E855C4" w:rsidR="00E855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855C4" w:rsidP="00E855C4" w:rsidR="00E855C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855C4" w:rsidP="00E855C4" w:rsidR="00E855C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855C4" w:rsidP="00E855C4" w:rsidR="00E855C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855C4" w:rsidP="00E855C4" w:rsidR="00E855C4" w:rsidRPr="005D578C">
      <w:pPr>
        <w:jc w:val="center"/>
        <w:rPr>
          <w:rFonts w:cs="Times New Roman" w:eastAsia="Times New Roman"/>
          <w:szCs w:val="24"/>
        </w:rPr>
      </w:pPr>
    </w:p>
    <w:p w:rsidRDefault="00E855C4" w:rsidP="00E855C4" w:rsidR="00E855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855C4" w:rsidP="00E855C4" w:rsidR="00E855C4" w:rsidRPr="005D578C">
      <w:pPr>
        <w:rPr>
          <w:rFonts w:cs="Times New Roman" w:eastAsia="Times New Roman"/>
          <w:szCs w:val="24"/>
        </w:rPr>
      </w:pPr>
    </w:p>
    <w:p w:rsidRDefault="00E855C4" w:rsidP="00E855C4" w:rsidR="00E855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ATRIBUT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Umag, Petrovija, Umaška ulica 25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93925125610, MBS 040216827, 25. </w:t>
      </w:r>
      <w:r w:rsidR="00F45954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E855C4" w:rsidP="00E855C4" w:rsidR="00E855C4" w:rsidRPr="005D578C">
      <w:pPr>
        <w:rPr>
          <w:rFonts w:cs="Times New Roman" w:eastAsia="Times New Roman"/>
          <w:szCs w:val="24"/>
        </w:rPr>
      </w:pPr>
    </w:p>
    <w:p w:rsidRDefault="00E855C4" w:rsidP="00E855C4" w:rsidR="00E855C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855C4" w:rsidP="00E855C4" w:rsidR="00E855C4" w:rsidRPr="005D578C">
      <w:pPr>
        <w:rPr>
          <w:rFonts w:cs="Times New Roman" w:eastAsia="Times New Roman"/>
          <w:szCs w:val="24"/>
        </w:rPr>
      </w:pPr>
    </w:p>
    <w:p w:rsidRDefault="00E855C4" w:rsidP="00E855C4" w:rsidR="00E855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ATRIBUT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Umag, Petrovija, Umaška ulica 25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93925125610, MBS 040216827, kao nedopušten.</w:t>
      </w:r>
    </w:p>
    <w:p w:rsidRDefault="00E855C4" w:rsidP="00E855C4" w:rsidR="00E855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E855C4" w:rsidP="00E855C4" w:rsidR="00E855C4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ATRIBUT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Umag, Petrovija, Umaška ulica 25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93925125610, MBS 040216827.</w:t>
      </w:r>
    </w:p>
    <w:p w:rsidRDefault="00E855C4" w:rsidP="00E855C4" w:rsidR="00E855C4" w:rsidRPr="005D578C">
      <w:pPr>
        <w:rPr>
          <w:rFonts w:cs="Times New Roman" w:eastAsia="Times New Roman"/>
          <w:szCs w:val="24"/>
        </w:rPr>
      </w:pPr>
    </w:p>
    <w:p w:rsidRDefault="00E855C4" w:rsidP="00E855C4" w:rsidR="00E855C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E855C4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E855C4" w:rsidP="00E855C4" w:rsidR="00E855C4">
      <w:pPr>
        <w:rPr>
          <w:rFonts w:cs="Times New Roman" w:eastAsia="Times New Roman"/>
          <w:szCs w:val="20"/>
        </w:rPr>
      </w:pPr>
    </w:p>
    <w:p w:rsidRDefault="00E855C4" w:rsidP="00E855C4" w:rsidR="00E855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ATRIBUT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Umag, Petrovija, Umaška ulica 25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93925125610, MBS 040216827.</w:t>
      </w:r>
    </w:p>
    <w:p w:rsidRDefault="00E855C4" w:rsidP="00E855C4" w:rsidR="00E855C4">
      <w:pPr>
        <w:ind w:firstLine="709"/>
        <w:rPr>
          <w:rFonts w:cs="Times New Roman" w:eastAsia="Times New Roman"/>
          <w:szCs w:val="24"/>
        </w:rPr>
      </w:pPr>
    </w:p>
    <w:p w:rsidRDefault="00E855C4" w:rsidP="00E855C4" w:rsidR="00E855C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ATRIBUT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Umag, Petrovija, Umaška ulica 25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93925125610, MBS 040216827.</w:t>
      </w:r>
    </w:p>
    <w:p w:rsidRDefault="00E855C4" w:rsidP="00E855C4" w:rsidR="00E855C4" w:rsidRPr="005D578C">
      <w:pPr>
        <w:rPr>
          <w:rFonts w:cs="Times New Roman" w:eastAsia="Times New Roman"/>
          <w:szCs w:val="24"/>
        </w:rPr>
      </w:pPr>
    </w:p>
    <w:p w:rsidRDefault="00E855C4" w:rsidP="00E855C4" w:rsidR="00E855C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855C4" w:rsidP="00E855C4" w:rsidR="00E855C4">
      <w:pPr>
        <w:ind w:firstLine="708"/>
        <w:rPr>
          <w:rFonts w:cs="Times New Roman" w:eastAsia="Times New Roman"/>
          <w:szCs w:val="24"/>
        </w:rPr>
      </w:pPr>
    </w:p>
    <w:p w:rsidRDefault="00E855C4" w:rsidP="00E855C4" w:rsidR="00E855C4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ATRIBUT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656 dana u ukupnom iznosu 3.852,09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St-1298/2015-3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855C4" w:rsidP="00E855C4" w:rsidR="00E855C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ovosudnim zaključkom posl. br. 1 St-1298/2015-6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E855C4" w:rsidP="00E855C4" w:rsidR="00E855C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24.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E855C4" w:rsidP="00E855C4" w:rsidR="00E855C4" w:rsidRPr="005D578C">
      <w:pPr>
        <w:rPr>
          <w:rFonts w:cs="Times New Roman" w:eastAsia="Times New Roman"/>
          <w:szCs w:val="24"/>
        </w:rPr>
      </w:pPr>
    </w:p>
    <w:p w:rsidRDefault="00E855C4" w:rsidP="00E855C4" w:rsidR="00E855C4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25. </w:t>
      </w:r>
      <w:r w:rsidR="00F45954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</w:t>
      </w:r>
    </w:p>
    <w:p w:rsidRDefault="00E855C4" w:rsidP="00E855C4" w:rsidR="00E855C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855C4" w:rsidP="00E855C4" w:rsidR="00E855C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E855C4" w:rsidP="00E855C4" w:rsidR="00E855C4" w:rsidRPr="005D578C">
      <w:pPr>
        <w:jc w:val="left"/>
        <w:rPr>
          <w:rFonts w:cs="Times New Roman" w:eastAsia="Times New Roman"/>
          <w:szCs w:val="24"/>
        </w:rPr>
      </w:pPr>
    </w:p>
    <w:p w:rsidRDefault="00E855C4" w:rsidP="00E855C4" w:rsidR="00E855C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855C4" w:rsidP="00E855C4" w:rsidR="00E855C4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E855C4" w:rsidP="00E855C4" w:rsidR="00E855C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E855C4" w:rsidP="00E855C4" w:rsidR="00E855C4" w:rsidRPr="005D578C">
      <w:pPr>
        <w:rPr>
          <w:rFonts w:cs="Times New Roman" w:eastAsia="Times New Roman"/>
          <w:szCs w:val="24"/>
        </w:rPr>
      </w:pPr>
    </w:p>
    <w:p w:rsidRDefault="00E855C4" w:rsidP="00E855C4" w:rsidR="00E855C4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E855C4" w:rsidP="00E855C4" w:rsidR="00E855C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E855C4" w:rsidP="00E855C4" w:rsidR="00E855C4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2. dužnik </w:t>
      </w:r>
      <w:r w:rsidRPr="00E855C4">
        <w:rPr>
          <w:rFonts w:cs="Times New Roman" w:eastAsia="Times New Roman"/>
          <w:sz w:val="20"/>
          <w:szCs w:val="20"/>
        </w:rPr>
        <w:t xml:space="preserve">ATRIBUT d. o. o. Umag, </w:t>
      </w:r>
      <w:r>
        <w:rPr>
          <w:rFonts w:cs="Times New Roman" w:eastAsia="Times New Roman"/>
          <w:sz w:val="20"/>
          <w:szCs w:val="20"/>
        </w:rPr>
        <w:t xml:space="preserve">Petrovija, Umaška ulica 25, </w:t>
      </w:r>
    </w:p>
    <w:p w:rsidRDefault="00E855C4" w:rsidP="00E855C4" w:rsidR="00E855C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465737">
        <w:rPr>
          <w:sz w:val="20"/>
          <w:szCs w:val="20"/>
        </w:rPr>
        <w:t>Poreč – Parenzo, Poreč, M. Vlašića 20,</w:t>
      </w:r>
    </w:p>
    <w:p w:rsidRDefault="00E855C4" w:rsidP="00E855C4" w:rsidR="00E855C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E855C4" w:rsidP="00E855C4" w:rsidR="00E855C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5. stečajni upravitelj </w:t>
      </w:r>
      <w:r w:rsidRPr="00E855C4">
        <w:rPr>
          <w:rFonts w:cs="Times New Roman" w:eastAsia="Times New Roman"/>
          <w:sz w:val="20"/>
          <w:szCs w:val="20"/>
        </w:rPr>
        <w:t xml:space="preserve">Nikola Delić iz Pule, Kranjčevićeva 16, </w:t>
      </w:r>
    </w:p>
    <w:p w:rsidRDefault="00E855C4" w:rsidP="00E855C4" w:rsidR="00E855C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6. podnositelj prijedloga Grad Umag, G. Garibaldi 6, na broj klase: 423-01/16-01/</w:t>
      </w:r>
      <w:r w:rsidR="005707FD">
        <w:rPr>
          <w:rFonts w:cs="Times New Roman" w:eastAsia="Times New Roman"/>
          <w:sz w:val="20"/>
          <w:szCs w:val="20"/>
        </w:rPr>
        <w:t>20</w:t>
      </w:r>
      <w:r w:rsidRPr="00465737">
        <w:rPr>
          <w:rFonts w:cs="Times New Roman" w:eastAsia="Times New Roman"/>
          <w:sz w:val="20"/>
          <w:szCs w:val="20"/>
        </w:rPr>
        <w:t>,</w:t>
      </w:r>
    </w:p>
    <w:p w:rsidRDefault="00E855C4" w:rsidP="00E855C4" w:rsidR="00E855C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E855C4" w:rsidP="00E855C4" w:rsidR="00E855C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E855C4" w:rsidR="004F5027" w:rsidRPr="00E855C4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2551B" w:rsidR="004F5027" w:rsidRPr="00E855C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5C4" w:rsidP="00E855C4" w:rsidR="00E855C4">
      <w:r>
        <w:separator/>
      </w:r>
    </w:p>
  </w:endnote>
  <w:endnote w:id="0" w:type="continuationSeparator">
    <w:p w:rsidRDefault="00E855C4" w:rsidP="00E855C4" w:rsidR="00E85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5C4" w:rsidP="00E855C4" w:rsidR="00E855C4">
      <w:r>
        <w:separator/>
      </w:r>
    </w:p>
  </w:footnote>
  <w:footnote w:id="0" w:type="continuationSeparator">
    <w:p w:rsidRDefault="00E855C4" w:rsidP="00E855C4" w:rsidR="00E855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7FD" w:rsidP="0032551B" w:rsidR="00C0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832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</w:t>
    </w:r>
    <w:r w:rsidR="00E855C4">
      <w:rPr>
        <w:szCs w:val="24"/>
      </w:rPr>
      <w:t>298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5C4" w:rsidP="00E855C4" w:rsidR="00C07BB4" w:rsidRPr="00E855C4">
    <w:pPr>
      <w:pStyle w:val="Zaglavlje"/>
      <w:jc w:val="right"/>
    </w:pPr>
    <w:r>
      <w:rPr>
        <w:szCs w:val="24"/>
      </w:rPr>
      <w:t>1 St-1298/2015-7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61E4"/>
    <w:rsid w:val="003832C9"/>
    <w:rsid w:val="003E61E4"/>
    <w:rsid w:val="004F5027"/>
    <w:rsid w:val="005707FD"/>
    <w:rsid w:val="00E855C4"/>
    <w:rsid w:val="00F4595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5C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55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855C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55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5C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55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55C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2C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32C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32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32C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5C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55C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855C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55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5C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55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55C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2C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32C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32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32C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St-1298/2015</izvorni_sadrzaj>
    <derivirana_varijabla naziv="DomainObject.Predmet.OznakaBroj_1">St-1298/2015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ATRIBUT d. o. o. UMAG</izvorni_sadrzaj>
    <derivirana_varijabla naziv="DomainObject.Predmet.ProtustrankaFormated_1">  ATRIBUT d. o. o. UMAG</derivirana_varijabla>
  </DomainObject.Predmet.ProtustrankaFormated>
  <DomainObject.Predmet.ProtustrankaFormatedOIB>
    <izvorni_sadrzaj>  ATRIBUT d. o. o. UMAG, OIB 93925125610</izvorni_sadrzaj>
    <derivirana_varijabla naziv="DomainObject.Predmet.ProtustrankaFormatedOIB_1">  ATRIBUT d. o. o. UMAG, OIB 93925125610</derivirana_varijabla>
  </DomainObject.Predmet.ProtustrankaFormatedOIB>
  <DomainObject.Predmet.ProtustrankaFormatedWithAdress>
    <izvorni_sadrzaj> ATRIBUT d. o. o. UMAG, Petrovija, Umaška ulica 25, 52470 Umag</izvorni_sadrzaj>
    <derivirana_varijabla naziv="DomainObject.Predmet.ProtustrankaFormatedWithAdress_1"> ATRIBUT d. o. o. UMAG, Petrovija, Umaška ulica 25, 52470 Umag</derivirana_varijabla>
  </DomainObject.Predmet.ProtustrankaFormatedWithAdress>
  <DomainObject.Predmet.ProtustrankaFormatedWithAdressOIB>
    <izvorni_sadrzaj> ATRIBUT d. o. o. UMAG, OIB 93925125610, Petrovija, Umaška ulica 25, 52470 Umag</izvorni_sadrzaj>
    <derivirana_varijabla naziv="DomainObject.Predmet.ProtustrankaFormatedWithAdressOIB_1"> ATRIBUT d. o. o. UMAG, OIB 93925125610, Petrovija, Umaška ulica 25, 52470 Umag</derivirana_varijabla>
  </DomainObject.Predmet.ProtustrankaFormatedWithAdressOIB>
  <DomainObject.Predmet.ProtustrankaWithAdress>
    <izvorni_sadrzaj>ATRIBUT d. o. o. UMAG Petrovija, Umaška ulica 25, 52470 Umag</izvorni_sadrzaj>
    <derivirana_varijabla naziv="DomainObject.Predmet.ProtustrankaWithAdress_1">ATRIBUT d. o. o. UMAG Petrovija, Umaška ulica 25, 52470 Umag</derivirana_varijabla>
  </DomainObject.Predmet.ProtustrankaWithAdress>
  <DomainObject.Predmet.ProtustrankaWithAdressOIB>
    <izvorni_sadrzaj>ATRIBUT d. o. o. UMAG, OIB 93925125610, Petrovija, Umaška ulica 25, 52470 Umag</izvorni_sadrzaj>
    <derivirana_varijabla naziv="DomainObject.Predmet.ProtustrankaWithAdressOIB_1">ATRIBUT d. o. o. UMAG, OIB 93925125610, Petrovija, Umaška ulica 25, 52470 Umag</derivirana_varijabla>
  </DomainObject.Predmet.ProtustrankaWithAdressOIB>
  <DomainObject.Predmet.ProtustrankaNazivFormated>
    <izvorni_sadrzaj>ATRIBUT d. o. o. UMAG</izvorni_sadrzaj>
    <derivirana_varijabla naziv="DomainObject.Predmet.ProtustrankaNazivFormated_1">ATRIBUT d. o. o. UMAG</derivirana_varijabla>
  </DomainObject.Predmet.ProtustrankaNazivFormated>
  <DomainObject.Predmet.ProtustrankaNazivFormatedOIB>
    <izvorni_sadrzaj>ATRIBUT d. o. o. UMAG, OIB 93925125610</izvorni_sadrzaj>
    <derivirana_varijabla naziv="DomainObject.Predmet.ProtustrankaNazivFormatedOIB_1">ATRIBUT d. o. o. UMAG, OIB 93925125610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3852.09</izvorni_sadrzaj>
    <derivirana_varijabla naziv="DomainObject.Predmet.TrenutnaVrijednost_1">3852.09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ATRIBUT d. o. o. UMAG</item>
    </izvorni_sadrzaj>
    <derivirana_varijabla naziv="DomainObject.Predmet.ProtuStrankaListFormated_1">
      <item>ATRIBUT d. o. o. UMAG</item>
    </derivirana_varijabla>
  </DomainObject.Predmet.ProtuStrankaListFormated>
  <DomainObject.Predmet.ProtuStrankaListFormatedOIB>
    <izvorni_sadrzaj>
      <item>ATRIBUT d. o. o. UMAG, OIB 93925125610</item>
    </izvorni_sadrzaj>
    <derivirana_varijabla naziv="DomainObject.Predmet.ProtuStrankaListFormatedOIB_1">
      <item>ATRIBUT d. o. o. UMAG, OIB 93925125610</item>
    </derivirana_varijabla>
  </DomainObject.Predmet.ProtuStrankaListFormatedOIB>
  <DomainObject.Predmet.ProtuStrankaListFormatedWithAdress>
    <izvorni_sadrzaj>
      <item>ATRIBUT d. o. o. UMAG, Petrovija, Umaška ulica 25, 52470 Umag</item>
    </izvorni_sadrzaj>
    <derivirana_varijabla naziv="DomainObject.Predmet.ProtuStrankaListFormatedWithAdress_1">
      <item>ATRIBUT d. o. o. UMAG, Petrovija, Umaška ulica 25, 52470 Umag</item>
    </derivirana_varijabla>
  </DomainObject.Predmet.ProtuStrankaListFormatedWithAdress>
  <DomainObject.Predmet.ProtuStrankaListFormatedWithAdressOIB>
    <izvorni_sadrzaj>
      <item>ATRIBUT d. o. o. UMAG, OIB 93925125610, Petrovija, Umaška ulica 25, 52470 Umag</item>
    </izvorni_sadrzaj>
    <derivirana_varijabla naziv="DomainObject.Predmet.ProtuStrankaListFormatedWithAdressOIB_1">
      <item>ATRIBUT d. o. o. UMAG, OIB 93925125610, Petrovija, Umaška ulica 25, 52470 Umag</item>
    </derivirana_varijabla>
  </DomainObject.Predmet.ProtuStrankaListFormatedWithAdressOIB>
  <DomainObject.Predmet.ProtuStrankaListNazivFormated>
    <izvorni_sadrzaj>
      <item>ATRIBUT d. o. o. UMAG</item>
    </izvorni_sadrzaj>
    <derivirana_varijabla naziv="DomainObject.Predmet.ProtuStrankaListNazivFormated_1">
      <item>ATRIBUT d. o. o. UMAG</item>
    </derivirana_varijabla>
  </DomainObject.Predmet.ProtuStrankaListNazivFormated>
  <DomainObject.Predmet.ProtuStrankaListNazivFormatedOIB>
    <izvorni_sadrzaj>
      <item>ATRIBUT d. o. o. UMAG, OIB 93925125610</item>
    </izvorni_sadrzaj>
    <derivirana_varijabla naziv="DomainObject.Predmet.ProtuStrankaListNazivFormatedOIB_1">
      <item>ATRIBUT d. o. o. UMAG, OIB 93925125610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ATRIBUT d. o. o. UMAG</izvorni_sadrzaj>
    <derivirana_varijabla naziv="DomainObject.Predmet.ProtustrankaIDrugi_1">ATRIBUT d. o. 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ATRIBUT d. o. o. UMAG, OIB 93925125610, Petrovija, Umaška ulica 25, 52470 Umag</izvorni_sadrzaj>
    <derivirana_varijabla naziv="DomainObject.Predmet.ProtustrankaIDrugiAdressOIB_1">ATRIBUT d. o. o. UMAG, OIB 93925125610, Petrovija, Umaška ulica 25,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ATRIBUT d. o. o. UMAG</item>
      <item>GRAD UMAG, Umag</item>
    </izvorni_sadrzaj>
    <derivirana_varijabla naziv="DomainObject.Predmet.SudioniciListNaziv_1">
      <item>FINANCIJSKA AGENCIJA, RC RIJEKA, PODRUŽNICA PULA, PULA</item>
      <item>ATRIBUT d. o. o. UMAG</item>
      <item>GRAD UMAG,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ATRIBUT d. o. o. UMAG, OIB 93925125610, Petrovija, Umaška ulica 25,52470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Ulica grada Vukovara 70,10000 Zagreb</item>
      <item>ATRIBUT d. o. o. UMAG, OIB 93925125610, Petrovija, Umaška ulica 25,52470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93925125610</item>
      <item>, OIB 84097228497</item>
    </izvorni_sadrzaj>
    <derivirana_varijabla naziv="DomainObject.Predmet.SudioniciListNazivOIB_1">
      <item>, OIB 85821130368</item>
      <item>, OIB 93925125610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5017</properties:Characters>
  <properties:Lines>99</properties:Lines>
  <properties:Paragraphs>32</properties:Paragraphs>
  <properties:TotalTime>8</properties:TotalTime>
  <properties:ScaleCrop>false</properties:ScaleCrop>
  <properties:LinksUpToDate>false</properties:LinksUpToDate>
  <properties:CharactersWithSpaces>5971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2016-04-22T10:47:00Z</dcterms:created>
  <dc:creator>Mihaela Kaligari</dc:creator>
  <dc:description/>
  <cp:keywords/>
  <cp:lastModifiedBy>Lorena Paris Aničić</cp:lastModifiedBy>
  <dcterms:modified xmlns:xsi="http://www.w3.org/2001/XMLSchema-instance" xsi:type="dcterms:W3CDTF">2016-05-25T11:36:00Z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