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1888" w14:paraId="1601888" w:rsidRDefault="002F65B5" w:rsidP="00910611" w:rsidR="002F65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65B5" w:rsidP="00910611" w:rsidR="002F65B5">
      <w:r>
        <w:rPr>
          <w:rFonts w:eastAsia="MS Mincho"/>
        </w:rPr>
        <w:t>REPUBLIKA HRVATSKA</w:t>
      </w:r>
    </w:p>
    <w:p w:rsidRDefault="002F65B5" w:rsidP="00910611" w:rsidR="002F65B5">
      <w:r>
        <w:rPr>
          <w:rFonts w:eastAsia="MS Mincho"/>
        </w:rPr>
        <w:t>TRGOVAČKI SUD U RIJECI</w:t>
      </w:r>
    </w:p>
    <w:p w:rsidRDefault="002F65B5" w:rsidR="002F65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EA4322">
      <w:pPr>
        <w:jc w:val="right"/>
      </w:pPr>
      <w:r w:rsidRPr="00EA4322">
        <w:t xml:space="preserve">  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1A2312" w:rsidP="001A2312" w:rsidR="001A2312" w:rsidRPr="001A2312">
      <w:pPr>
        <w:jc w:val="both"/>
      </w:pPr>
      <w:r w:rsidRPr="001A2312">
        <w:tab/>
      </w:r>
      <w:r w:rsidRPr="001A2312">
        <w:tab/>
        <w:t xml:space="preserve">Trgovački sud u Rijeci, po stečajnom sucu Veri Jelenović, u stečajnom postupku nad imovinom dužnika pojedinca DORIAN JANKO iz Labina, Marcilnica 7, OIB: </w:t>
      </w:r>
      <w:r w:rsidRPr="001A2312">
        <w:rPr>
          <w:bCs/>
        </w:rPr>
        <w:t xml:space="preserve">42775234500, vl. obrta za trgovinu </w:t>
      </w:r>
      <w:r w:rsidRPr="001A2312">
        <w:t>" D T R A D E"</w:t>
      </w:r>
      <w:r w:rsidRPr="001A2312">
        <w:rPr>
          <w:bCs/>
        </w:rPr>
        <w:t>, Labin, Marcilnica 7</w:t>
      </w:r>
      <w:r w:rsidRPr="001A2312">
        <w:t xml:space="preserve">, dana </w:t>
      </w:r>
      <w:r w:rsidR="00A03426">
        <w:t>9. siječnja 2018.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CB368D">
        <w:t xml:space="preserve">1. </w:t>
      </w:r>
      <w:r w:rsidR="00914B63">
        <w:t>svibnja 2017. do 30. listopada 2017</w:t>
      </w:r>
      <w:r w:rsidR="003F18B5" w:rsidRPr="00EA4322">
        <w:t xml:space="preserve">. </w:t>
      </w:r>
      <w:r w:rsidRPr="00EA4322">
        <w:t xml:space="preserve">u iznosu od </w:t>
      </w:r>
      <w:r w:rsidR="00914B63">
        <w:t>563,91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914B63">
        <w:rPr>
          <w:bCs/>
        </w:rPr>
        <w:t>5. prosinca</w:t>
      </w:r>
      <w:r w:rsidR="00CB368D">
        <w:rPr>
          <w:bCs/>
        </w:rPr>
        <w:t xml:space="preserve"> 2017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914B63">
        <w:t>563,91</w:t>
      </w:r>
      <w:r w:rsidR="00914B63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914B63">
        <w:t>1. svibnja 2017. do 30. listopada 2017</w:t>
      </w:r>
      <w:r w:rsidR="00EA0795" w:rsidRPr="00EA4322">
        <w:t xml:space="preserve">. </w:t>
      </w:r>
      <w:r w:rsidR="000119E8" w:rsidRPr="00EA4322">
        <w:t>i to za</w:t>
      </w:r>
      <w:r w:rsidR="00726E96" w:rsidRPr="00EA4322">
        <w:rPr>
          <w:bCs/>
        </w:rPr>
        <w:t xml:space="preserve"> </w:t>
      </w:r>
      <w:r w:rsidR="00EA0795">
        <w:rPr>
          <w:bCs/>
        </w:rPr>
        <w:t>korištenje osobnog vozila u službene svrhe</w:t>
      </w:r>
      <w:r w:rsidR="00914B63">
        <w:rPr>
          <w:bCs/>
        </w:rPr>
        <w:t>, troškove interneta i troškove telefona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</w:t>
      </w:r>
      <w:r w:rsidR="004C5CA4">
        <w:t xml:space="preserve">uvidom u obračun naknade za korištenje os9obnog vozila u službene svrhe (list 367 spisa), račun za Vipme e-bon (list 368 spisa), specifikaciju usluga Hrvatskog Telekoma (list 369 spisa), te račune </w:t>
      </w:r>
      <w:r w:rsidR="001C7F63">
        <w:t xml:space="preserve">Hrvatskog Telekoma (list 370-375 spisa)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914B63">
        <w:t>1. svibnja 2017. do 30. listopada 2017</w:t>
      </w:r>
      <w:r w:rsidR="00914B63" w:rsidRPr="00EA4322">
        <w:t xml:space="preserve">. u iznosu od </w:t>
      </w:r>
      <w:r w:rsidR="00914B63">
        <w:t>563,91</w:t>
      </w:r>
      <w:r w:rsidR="00914B63" w:rsidRPr="00EA4322">
        <w:t xml:space="preserve"> kn</w:t>
      </w:r>
      <w:r w:rsidR="00CB368D" w:rsidRPr="00EA4322">
        <w:t xml:space="preserve"> neto</w:t>
      </w:r>
      <w:r w:rsidR="00EA0795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914B63">
        <w:rPr>
          <w:bCs/>
        </w:rPr>
        <w:t>, 104/17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914B63">
        <w:rPr>
          <w:bCs/>
        </w:rPr>
        <w:t>9. siječnja 2018.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 xml:space="preserve">. Žalba se podnosi u roku od 8 dana od dana primitka istog. </w:t>
      </w:r>
      <w:r w:rsidR="00914B63">
        <w:rPr>
          <w:bCs/>
        </w:rPr>
        <w:t xml:space="preserve">dostava se smatra obavljenom istekom osmoga dana od dana objave pismena na mrežnoj stranici e-Oglasna ploča sudova. </w:t>
      </w:r>
      <w:r w:rsidRPr="00EA4322">
        <w:rPr>
          <w:bCs/>
        </w:rPr>
        <w:t>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sectPr w:rsidR="00E303B9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65B" w:rsidR="00D8065B">
      <w:r>
        <w:separator/>
      </w:r>
    </w:p>
  </w:endnote>
  <w:endnote w:id="0" w:type="continuationSeparator">
    <w:p w:rsidRDefault="00D8065B" w:rsidR="00D80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4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65B" w:rsidR="00D8065B">
      <w:r>
        <w:separator/>
      </w:r>
    </w:p>
  </w:footnote>
  <w:footnote w:id="0" w:type="continuationSeparator">
    <w:p w:rsidRDefault="00D8065B" w:rsidR="00D80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1A2312">
      <w:t>748/2013</w:t>
    </w:r>
    <w:r w:rsidR="002F65B5">
      <w:t>-64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C7F63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65B5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C5CA4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665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6C7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E94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430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B63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6E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60E1"/>
    <w:rsid w:val="009F7820"/>
    <w:rsid w:val="00A00227"/>
    <w:rsid w:val="00A025D8"/>
    <w:rsid w:val="00A03426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16A3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68D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065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90B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07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A6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4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A6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St-748/2013</izvorni_sadrzaj>
    <derivirana_varijabla naziv="DomainObject.Predmet.OznakaBroj_1">St-748/2013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DORIAN JANKO  Labin</izvorni_sadrzaj>
    <derivirana_varijabla naziv="DomainObject.Predmet.ProtustrankaFormated_1">  DORIAN JANKO  Labin</derivirana_varijabla>
  </DomainObject.Predmet.ProtustrankaFormated>
  <DomainObject.Predmet.ProtustrankaFormatedOIB>
    <izvorni_sadrzaj>  DORIAN JANKO  Labin, OIB 42775234500</izvorni_sadrzaj>
    <derivirana_varijabla naziv="DomainObject.Predmet.ProtustrankaFormatedOIB_1">  DORIAN JANKO  Labin, OIB 42775234500</derivirana_varijabla>
  </DomainObject.Predmet.ProtustrankaFormatedOIB>
  <DomainObject.Predmet.ProtustrankaFormatedWithAdress>
    <izvorni_sadrzaj> DORIAN JANKO  Labin, Marcilnica 7, 52 220 Labin</izvorni_sadrzaj>
    <derivirana_varijabla naziv="DomainObject.Predmet.ProtustrankaFormatedWithAdress_1"> DORIAN JANKO  Labin, Marcilnica 7, 52 220 Labin</derivirana_varijabla>
  </DomainObject.Predmet.ProtustrankaFormatedWithAdress>
  <DomainObject.Predmet.ProtustrankaFormatedWithAdressOIB>
    <izvorni_sadrzaj> DORIAN JANKO  Labin, OIB 42775234500, Marcilnica 7, 52 220 Labin</izvorni_sadrzaj>
    <derivirana_varijabla naziv="DomainObject.Predmet.ProtustrankaFormatedWithAdressOIB_1"> DORIAN JANKO  Labin, OIB 42775234500, Marcilnica 7, 52 220 Labin</derivirana_varijabla>
  </DomainObject.Predmet.ProtustrankaFormatedWithAdressOIB>
  <DomainObject.Predmet.ProtustrankaWithAdress>
    <izvorni_sadrzaj>DORIAN JANKO  Labin Marcilnica 7, 52 220 Labin</izvorni_sadrzaj>
    <derivirana_varijabla naziv="DomainObject.Predmet.ProtustrankaWithAdress_1">DORIAN JANKO  Labin Marcilnica 7, 52 220 Labin</derivirana_varijabla>
  </DomainObject.Predmet.ProtustrankaWithAdress>
  <DomainObject.Predmet.ProtustrankaWithAdressOIB>
    <izvorni_sadrzaj>DORIAN JANKO  Labin, OIB 42775234500, Marcilnica 7, 52 220 Labin</izvorni_sadrzaj>
    <derivirana_varijabla naziv="DomainObject.Predmet.ProtustrankaWithAdressOIB_1">DORIAN JANKO  Labin, OIB 42775234500, Marcilnica 7, 52 220 Labin</derivirana_varijabla>
  </DomainObject.Predmet.ProtustrankaWithAdressOIB>
  <DomainObject.Predmet.ProtustrankaNazivFormated>
    <izvorni_sadrzaj>DORIAN JANKO  Labin</izvorni_sadrzaj>
    <derivirana_varijabla naziv="DomainObject.Predmet.ProtustrankaNazivFormated_1">DORIAN JANKO  Labin</derivirana_varijabla>
  </DomainObject.Predmet.ProtustrankaNazivFormated>
  <DomainObject.Predmet.ProtustrankaNazivFormatedOIB>
    <izvorni_sadrzaj>DORIAN JANKO  Labin, OIB 42775234500</izvorni_sadrzaj>
    <derivirana_varijabla naziv="DomainObject.Predmet.ProtustrankaNazivFormatedOIB_1">DORIAN JANKO  Labin, OIB 42775234500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DORIAN JANKO  Labin</item>
    </izvorni_sadrzaj>
    <derivirana_varijabla naziv="DomainObject.Predmet.ProtuStrankaListFormated_1">
      <item>DORIAN JANKO  Labin</item>
    </derivirana_varijabla>
  </DomainObject.Predmet.ProtuStrankaListFormated>
  <DomainObject.Predmet.ProtuStrankaListFormatedOIB>
    <izvorni_sadrzaj>
      <item>DORIAN JANKO  Labin, OIB 42775234500</item>
    </izvorni_sadrzaj>
    <derivirana_varijabla naziv="DomainObject.Predmet.ProtuStrankaListFormatedOIB_1">
      <item>DORIAN JANKO  Labin, OIB 42775234500</item>
    </derivirana_varijabla>
  </DomainObject.Predmet.ProtuStrankaListFormatedOIB>
  <DomainObject.Predmet.ProtuStrankaListFormatedWithAdress>
    <izvorni_sadrzaj>
      <item>DORIAN JANKO  Labin, Marcilnica 7, 52 220 Labin</item>
    </izvorni_sadrzaj>
    <derivirana_varijabla naziv="DomainObject.Predmet.ProtuStrankaListFormatedWithAdress_1">
      <item>DORIAN JANKO  Labin, Marcilnica 7, 52 220 Labin</item>
    </derivirana_varijabla>
  </DomainObject.Predmet.ProtuStrankaListFormatedWithAdress>
  <DomainObject.Predmet.ProtuStrankaListFormatedWithAdressOIB>
    <izvorni_sadrzaj>
      <item>DORIAN JANKO  Labin, OIB 42775234500, Marcilnica 7, 52 220 Labin</item>
    </izvorni_sadrzaj>
    <derivirana_varijabla naziv="DomainObject.Predmet.ProtuStrankaListFormatedWithAdressOIB_1">
      <item>DORIAN JANKO  Labin, OIB 42775234500, Marcilnica 7, 52 220 Labin</item>
    </derivirana_varijabla>
  </DomainObject.Predmet.ProtuStrankaListFormatedWithAdressOIB>
  <DomainObject.Predmet.ProtuStrankaListNazivFormated>
    <izvorni_sadrzaj>
      <item>DORIAN JANKO  Labin</item>
    </izvorni_sadrzaj>
    <derivirana_varijabla naziv="DomainObject.Predmet.ProtuStrankaListNazivFormated_1">
      <item>DORIAN JANKO  Labin</item>
    </derivirana_varijabla>
  </DomainObject.Predmet.ProtuStrankaListNazivFormated>
  <DomainObject.Predmet.ProtuStrankaListNazivFormatedOIB>
    <izvorni_sadrzaj>
      <item>DORIAN JANKO  Labin, OIB 42775234500</item>
    </izvorni_sadrzaj>
    <derivirana_varijabla naziv="DomainObject.Predmet.ProtuStrankaListNazivFormatedOIB_1">
      <item>DORIAN JANKO  Labin, OIB 42775234500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DORIAN JANKO  Labin</izvorni_sadrzaj>
    <derivirana_varijabla naziv="DomainObject.Predmet.ProtustrankaIDrugi_1">DORIAN JANKO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DORIAN JANKO  Labin, OIB 42775234500, Marcilnica 7, 52 220 Labin</izvorni_sadrzaj>
    <derivirana_varijabla naziv="DomainObject.Predmet.ProtustrankaIDrugiAdressOIB_1">DORIAN JANKO  Labin, OIB 42775234500, Marcilnica 7,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JANKO  Labin</item>
      <item>FINA  Pula</item>
    </izvorni_sadrzaj>
    <derivirana_varijabla naziv="DomainObject.Predmet.SudioniciListNaziv_1">
      <item>DORIAN JANKO  Labin</item>
      <item>FINA  Pula</item>
    </derivirana_varijabla>
  </DomainObject.Predmet.SudioniciListNaziv>
  <DomainObject.Predmet.SudioniciListAdressOIB>
    <izvorni_sadrzaj>
      <item>DORIAN JANKO  Labin, OIB 42775234500, Marcilnica 7,52 220 Labin</item>
      <item>FINA  Pula, OIB 85821130368, Giardini 5,52 100 Pula</item>
    </izvorni_sadrzaj>
    <derivirana_varijabla naziv="DomainObject.Predmet.SudioniciListAdressOIB_1">
      <item>DORIAN JANKO  Labin, OIB 42775234500, Marcilnica 7,52 220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42775234500</item>
      <item>, OIB 85821130368</item>
    </izvorni_sadrzaj>
    <derivirana_varijabla naziv="DomainObject.Predmet.SudioniciListNazivOIB_1">
      <item>, OIB 42775234500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329</properties:Words>
  <properties:Characters>1576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2018-01-09T13:41:00Z</dcterms:created>
  <dc:creator>korlevicd</dc:creator>
  <cp:lastModifiedBy>Danijela Fumić</cp:lastModifiedBy>
  <cp:lastPrinted>2018-01-09T13:40:00Z</cp:lastPrinted>
  <dcterms:modified xmlns:xsi="http://www.w3.org/2001/XMLSchema-instance" xsi:type="dcterms:W3CDTF">2018-01-09T13:42:00Z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