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54045" w14:paraId="2a54045" w:rsidRDefault="00C82BA1" w:rsidP="00C82BA1" w:rsidR="00A9627C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0811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Pr="00C82BA1">
        <w:rPr>
          <w:b/>
        </w:rPr>
        <w:t>Posl. br. 12. St-</w:t>
      </w:r>
      <w:r w:rsidR="008658D5">
        <w:rPr>
          <w:b/>
        </w:rPr>
        <w:t>1640</w:t>
      </w:r>
      <w:r w:rsidRPr="00C82BA1">
        <w:rPr>
          <w:b/>
        </w:rPr>
        <w:t>/2016</w:t>
      </w:r>
    </w:p>
    <w:p w:rsidRDefault="00C82BA1" w:rsidR="00C82BA1" w:rsidRPr="00565073">
      <w:pPr>
        <w:rPr>
          <w:b/>
          <w:szCs w:val="24"/>
        </w:rPr>
      </w:pPr>
      <w:r w:rsidRPr="00565073">
        <w:rPr>
          <w:b/>
          <w:szCs w:val="24"/>
        </w:rPr>
        <w:t>REPUBLIKA HRVATSKA</w:t>
      </w:r>
    </w:p>
    <w:p w:rsidRDefault="00C82BA1" w:rsidR="00C82BA1" w:rsidRPr="00565073">
      <w:pPr>
        <w:rPr>
          <w:b/>
          <w:szCs w:val="24"/>
        </w:rPr>
      </w:pPr>
      <w:r w:rsidRPr="00565073">
        <w:rPr>
          <w:b/>
          <w:szCs w:val="24"/>
        </w:rPr>
        <w:t>TRGOVAČKI SUD U SPLITU</w:t>
      </w:r>
    </w:p>
    <w:p w:rsidRDefault="00C82BA1" w:rsidR="00C82BA1" w:rsidRPr="00565073">
      <w:pPr>
        <w:rPr>
          <w:b/>
          <w:szCs w:val="24"/>
        </w:rPr>
      </w:pPr>
      <w:r w:rsidRPr="00565073">
        <w:rPr>
          <w:b/>
          <w:szCs w:val="24"/>
        </w:rPr>
        <w:t>Split, Sukoišanska br. 6</w:t>
      </w:r>
    </w:p>
    <w:p w:rsidRDefault="00C82BA1" w:rsidP="00C82BA1" w:rsidR="00C82BA1" w:rsidRPr="00F678FD">
      <w:pPr>
        <w:rPr>
          <w:b/>
          <w:sz w:val="22"/>
        </w:rPr>
      </w:pPr>
    </w:p>
    <w:p w:rsidRDefault="00C82BA1" w:rsidP="00C82BA1" w:rsidR="00C82BA1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C82BA1" w:rsidP="00C82BA1" w:rsidR="00C82BA1">
      <w:pPr>
        <w:jc w:val="center"/>
        <w:rPr>
          <w:b/>
        </w:rPr>
      </w:pPr>
    </w:p>
    <w:p w:rsidRDefault="00C82BA1" w:rsidP="00C82BA1" w:rsidR="00C82BA1">
      <w:pPr>
        <w:jc w:val="center"/>
        <w:rPr>
          <w:b/>
        </w:rPr>
      </w:pPr>
      <w:r>
        <w:rPr>
          <w:b/>
        </w:rPr>
        <w:t>R J E Š E N J E</w:t>
      </w:r>
    </w:p>
    <w:p w:rsidRDefault="00C82BA1" w:rsidP="00C82BA1" w:rsidR="00C82BA1" w:rsidRPr="00F678FD">
      <w:pPr>
        <w:jc w:val="center"/>
        <w:rPr>
          <w:b/>
          <w:sz w:val="22"/>
        </w:rPr>
      </w:pPr>
    </w:p>
    <w:p w:rsidRDefault="00C82BA1" w:rsidP="00C82BA1" w:rsidR="00C82BA1">
      <w:pPr>
        <w:jc w:val="both"/>
      </w:pPr>
      <w:r>
        <w:tab/>
        <w:t xml:space="preserve">Trgovački sud u Splitu, po sucu tog suda Pašku Bačiću, kao stečajnom sucu, </w:t>
      </w:r>
      <w:r w:rsidR="00C07794">
        <w:t xml:space="preserve">u stečajnom postupku povodom prijedloga predlagatelja </w:t>
      </w:r>
      <w:r w:rsidR="00C07794" w:rsidRPr="001A260E">
        <w:rPr>
          <w:szCs w:val="24"/>
        </w:rPr>
        <w:t>FINANCIJSKE AGENCIJE, Regionalni centar Spl</w:t>
      </w:r>
      <w:r w:rsidR="00C07794">
        <w:rPr>
          <w:szCs w:val="24"/>
        </w:rPr>
        <w:t>it, Mažuranićevo šetalište 24b</w:t>
      </w:r>
      <w:r w:rsidR="00C07794">
        <w:t xml:space="preserve">, OIB: 85821130368, za otvaranje stečajnog postupka nad dužnikom </w:t>
      </w:r>
      <w:r w:rsidR="008658D5" w:rsidRPr="008658D5">
        <w:t>SIMPLEX j.d.o.o. Bisko, Bisko 32, OIB: 98690165106</w:t>
      </w:r>
      <w:r w:rsidR="00C07794">
        <w:t xml:space="preserve">, dana </w:t>
      </w:r>
      <w:r w:rsidR="00EC1538">
        <w:t xml:space="preserve"> </w:t>
      </w:r>
      <w:r w:rsidR="00C111F1">
        <w:t>6. listopada</w:t>
      </w:r>
      <w:r w:rsidR="005A49E7">
        <w:t xml:space="preserve"> 2017</w:t>
      </w:r>
      <w:r w:rsidR="00C07794">
        <w:t>. god.</w:t>
      </w:r>
    </w:p>
    <w:p w:rsidRDefault="00C82BA1" w:rsidP="00C82BA1" w:rsidR="00C82BA1" w:rsidRPr="00F678FD">
      <w:pPr>
        <w:jc w:val="both"/>
        <w:rPr>
          <w:sz w:val="28"/>
          <w:szCs w:val="28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8658D5" w:rsidRPr="006E602B">
        <w:rPr>
          <w:szCs w:val="24"/>
        </w:rPr>
        <w:t>SIMPLEX j.d.o.o. Bisko, Bisko 32, OIB: 98690165106</w:t>
      </w:r>
      <w:r w:rsidR="00586CEA">
        <w:t xml:space="preserve">, </w:t>
      </w:r>
      <w:r>
        <w:t xml:space="preserve">da u roku od 15 dana, a koji rok počinje teći istekom osmog dana od dana objave ovog rješenja na mrežnoj stranici e-Oglasna ploča sudova, solidarno uplate predujam u iznosu od </w:t>
      </w:r>
      <w:r w:rsidR="00C111F1">
        <w:t>15</w:t>
      </w:r>
      <w:r w:rsidRPr="009D1324">
        <w:t>.000,00</w:t>
      </w:r>
      <w:r>
        <w:t xml:space="preserve">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495C5E">
        <w:t>tečajnog postupka br. 12. St-</w:t>
      </w:r>
      <w:r w:rsidR="008658D5">
        <w:t>1640</w:t>
      </w:r>
      <w:r>
        <w:t xml:space="preserve">/2016" te da u istom roku dostave ovom sudu dokaz o uplati zatraženog predujma. 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>
      <w:pPr>
        <w:ind w:left="360"/>
        <w:jc w:val="both"/>
      </w:pPr>
    </w:p>
    <w:p w:rsidRDefault="0001635B" w:rsidP="00CD43BF" w:rsidR="0001635B">
      <w:pPr>
        <w:jc w:val="both"/>
        <w:rPr>
          <w:szCs w:val="24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0875A9" w:rsidP="000875A9" w:rsidR="000875A9">
      <w:pPr>
        <w:ind w:firstLine="708"/>
        <w:jc w:val="both"/>
      </w:pPr>
      <w:r>
        <w:rPr>
          <w:szCs w:val="24"/>
        </w:rPr>
        <w:t xml:space="preserve">Financijska agencija, Regionalni centar Split (u daljnjem tekstu FINA) podnijela je ovom sudu </w:t>
      </w:r>
      <w:r w:rsidR="008658D5">
        <w:rPr>
          <w:szCs w:val="24"/>
        </w:rPr>
        <w:t>9. kolovoza</w:t>
      </w:r>
      <w:r>
        <w:rPr>
          <w:szCs w:val="24"/>
        </w:rPr>
        <w:t xml:space="preserve"> 2016. god. prijedlog za otvaranje stečajnog postupka nad dužnikom </w:t>
      </w:r>
      <w:r w:rsidR="008658D5" w:rsidRPr="006E602B">
        <w:rPr>
          <w:szCs w:val="24"/>
        </w:rPr>
        <w:t>SIMPLEX j.d.o.o. Bisko</w:t>
      </w:r>
      <w:r>
        <w:t xml:space="preserve">, a sukladno odredbama čl. </w:t>
      </w:r>
      <w:r w:rsidR="00586CEA">
        <w:t>110</w:t>
      </w:r>
      <w:r>
        <w:t xml:space="preserve">. st. </w:t>
      </w:r>
      <w:r w:rsidR="00586CEA">
        <w:t>1</w:t>
      </w:r>
      <w:r>
        <w:t xml:space="preserve">. </w:t>
      </w:r>
      <w:r w:rsidRPr="00AD67DB">
        <w:t>Stečajnog zakona (</w:t>
      </w:r>
      <w:r>
        <w:t>Narodne novine 71/15,</w:t>
      </w:r>
      <w:r w:rsidRPr="00AD67DB">
        <w:t xml:space="preserve"> dalje SZ)</w:t>
      </w:r>
      <w:r>
        <w:t>.</w:t>
      </w:r>
    </w:p>
    <w:p w:rsidRDefault="000875A9" w:rsidP="000875A9" w:rsidR="000875A9">
      <w:pPr>
        <w:ind w:firstLine="708"/>
        <w:jc w:val="both"/>
      </w:pPr>
    </w:p>
    <w:p w:rsidRDefault="000875A9" w:rsidP="000875A9" w:rsidR="000875A9">
      <w:pPr>
        <w:ind w:firstLine="708"/>
        <w:jc w:val="both"/>
      </w:pPr>
      <w:r>
        <w:t>U</w:t>
      </w:r>
      <w:r w:rsidR="00C111F1">
        <w:t xml:space="preserve"> podnesenom prijedlogu u bitnom</w:t>
      </w:r>
      <w:r>
        <w:t xml:space="preserve"> je navedeno da dužnik na dan </w:t>
      </w:r>
      <w:r w:rsidR="008658D5">
        <w:t>15. srpnja</w:t>
      </w:r>
      <w:r>
        <w:t xml:space="preserve"> 201</w:t>
      </w:r>
      <w:r w:rsidR="00586CEA">
        <w:t>6</w:t>
      </w:r>
      <w:r>
        <w:t xml:space="preserve">. godine, u Očevidniku redoslijeda osnova za plaćanje, ima evidentirane neizvršene osnove za plaćanje u neprekinutom razdoblju od </w:t>
      </w:r>
      <w:r w:rsidR="00586CEA">
        <w:t>120</w:t>
      </w:r>
      <w:r>
        <w:t xml:space="preserve"> dana, u ukupnom iznosu od </w:t>
      </w:r>
      <w:r w:rsidR="008658D5">
        <w:t>16.757,26</w:t>
      </w:r>
      <w:r>
        <w:t xml:space="preserve"> kn, kao i da prema podacima koji su dostavljeni od Hrvatskog </w:t>
      </w:r>
      <w:r w:rsidR="00C111F1">
        <w:t>zavoda za mirovinsko osiguranje</w:t>
      </w:r>
      <w:r>
        <w:t xml:space="preserve"> dužnik ima </w:t>
      </w:r>
      <w:r w:rsidR="00C111F1">
        <w:t>dvoje</w:t>
      </w:r>
      <w:r>
        <w:t xml:space="preserve"> zaposlen</w:t>
      </w:r>
      <w:r w:rsidR="001D73F4">
        <w:t>ih</w:t>
      </w:r>
      <w:r>
        <w:t xml:space="preserve">, a predlagatelj da ne raspolaže s podacima o imovini dužnika. </w:t>
      </w:r>
    </w:p>
    <w:p w:rsidRDefault="000875A9" w:rsidP="000875A9" w:rsidR="000875A9">
      <w:pPr>
        <w:ind w:firstLine="708"/>
        <w:jc w:val="both"/>
      </w:pPr>
    </w:p>
    <w:p w:rsidRDefault="000875A9" w:rsidP="00F678FD" w:rsidR="00F678FD">
      <w:pPr>
        <w:ind w:firstLine="708"/>
        <w:jc w:val="both"/>
      </w:pPr>
      <w:r w:rsidRPr="006A49A6">
        <w:t xml:space="preserve">Povodom podnesenog prijedloga, rješenjem </w:t>
      </w:r>
      <w:r>
        <w:t>ovog suda</w:t>
      </w:r>
      <w:r w:rsidRPr="006A49A6">
        <w:t xml:space="preserve"> posl. br. 12. St-</w:t>
      </w:r>
      <w:r w:rsidR="008658D5">
        <w:t>1640</w:t>
      </w:r>
      <w:r>
        <w:t>/2016</w:t>
      </w:r>
      <w:r w:rsidRPr="006A49A6">
        <w:t xml:space="preserve"> od </w:t>
      </w:r>
      <w:r w:rsidR="00586CEA">
        <w:t>25</w:t>
      </w:r>
      <w:r w:rsidR="001D73F4">
        <w:t>. srpnja</w:t>
      </w:r>
      <w:r>
        <w:t xml:space="preserve"> </w:t>
      </w:r>
      <w:r w:rsidRPr="006A49A6">
        <w:t>201</w:t>
      </w:r>
      <w:r>
        <w:t>7. god. pokrenut je</w:t>
      </w:r>
      <w:r w:rsidRPr="006A49A6">
        <w:t xml:space="preserve"> prethodni postupak </w:t>
      </w:r>
      <w:r>
        <w:t>radi utvrđivanja pretpostavki za otvaranje stečajnog postupka nad dužnikom.</w:t>
      </w:r>
    </w:p>
    <w:p w:rsidRDefault="000875A9" w:rsidP="000875A9" w:rsidR="000875A9">
      <w:pPr>
        <w:ind w:firstLine="708"/>
        <w:jc w:val="both"/>
      </w:pPr>
      <w:r>
        <w:lastRenderedPageBreak/>
        <w:t>FINA je za potrebe prethodnog postupka dostavila ovom sudu potvrdu o neizvršenim osnovama za plaćanje dužnika (list 1</w:t>
      </w:r>
      <w:r w:rsidR="00586CEA">
        <w:t>7</w:t>
      </w:r>
      <w:r>
        <w:t xml:space="preserve"> spisa) kojom se potvrđuje da dužnik na dan </w:t>
      </w:r>
      <w:r w:rsidR="008658D5">
        <w:t>07.09</w:t>
      </w:r>
      <w:r w:rsidR="001D73F4">
        <w:t>.</w:t>
      </w:r>
      <w:r>
        <w:t>2017. god.</w:t>
      </w:r>
      <w:r w:rsidR="00C111F1">
        <w:t>,</w:t>
      </w:r>
      <w:r>
        <w:t xml:space="preserve"> u Očevidniku </w:t>
      </w:r>
      <w:r>
        <w:rPr>
          <w:szCs w:val="24"/>
        </w:rPr>
        <w:t>redoslijeda osnova za plaćanje</w:t>
      </w:r>
      <w:r w:rsidR="00C111F1">
        <w:rPr>
          <w:szCs w:val="24"/>
        </w:rPr>
        <w:t>,</w:t>
      </w:r>
      <w:r>
        <w:rPr>
          <w:szCs w:val="24"/>
        </w:rPr>
        <w:t xml:space="preserve"> ima evidentirane neizvršne osnove za plaćanje u neprekinutom razdoblju od </w:t>
      </w:r>
      <w:r w:rsidR="008658D5">
        <w:rPr>
          <w:szCs w:val="24"/>
        </w:rPr>
        <w:t>538</w:t>
      </w:r>
      <w:r>
        <w:rPr>
          <w:szCs w:val="24"/>
        </w:rPr>
        <w:t xml:space="preserve"> dana. Kako je dakle iz te potvrde FINE razvidno da dužnik </w:t>
      </w:r>
      <w:r>
        <w:t xml:space="preserve">u Očevidniku </w:t>
      </w:r>
      <w:r>
        <w:rPr>
          <w:szCs w:val="24"/>
        </w:rPr>
        <w:t>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</w:p>
    <w:p w:rsidRDefault="000875A9" w:rsidP="000875A9" w:rsidR="000875A9">
      <w:pPr>
        <w:jc w:val="both"/>
      </w:pPr>
    </w:p>
    <w:p w:rsidRDefault="000875A9" w:rsidP="00464B05" w:rsidR="008658D5">
      <w:pPr>
        <w:ind w:firstLine="708"/>
        <w:jc w:val="both"/>
        <w:rPr>
          <w:szCs w:val="24"/>
        </w:rPr>
      </w:pPr>
      <w:r>
        <w:t xml:space="preserve">Na ročištu koje je u prethodnom postupku održano kod ovog suda </w:t>
      </w:r>
      <w:r w:rsidR="008658D5">
        <w:t>08.09</w:t>
      </w:r>
      <w:r>
        <w:t>.2017. god.,</w:t>
      </w:r>
      <w:r w:rsidR="001D3DC2">
        <w:t xml:space="preserve"> zastupnik po zakonu dužnika </w:t>
      </w:r>
      <w:r w:rsidR="008658D5">
        <w:rPr>
          <w:szCs w:val="24"/>
        </w:rPr>
        <w:t>Ante Čajić iz Biska</w:t>
      </w:r>
      <w:r w:rsidR="00586CEA">
        <w:rPr>
          <w:szCs w:val="24"/>
        </w:rPr>
        <w:t xml:space="preserve"> </w:t>
      </w:r>
      <w:r w:rsidR="001D3DC2">
        <w:rPr>
          <w:szCs w:val="24"/>
        </w:rPr>
        <w:t>je izjavi</w:t>
      </w:r>
      <w:r w:rsidR="008658D5">
        <w:rPr>
          <w:szCs w:val="24"/>
        </w:rPr>
        <w:t>o</w:t>
      </w:r>
      <w:r w:rsidR="00586CEA">
        <w:rPr>
          <w:szCs w:val="24"/>
        </w:rPr>
        <w:t xml:space="preserve"> da </w:t>
      </w:r>
      <w:r w:rsidR="00586CEA">
        <w:t>se dužnik ne protivi podnesenom prijedlogu za otvaranje stečaja te je isto tako prizna</w:t>
      </w:r>
      <w:r w:rsidR="008658D5">
        <w:t>o</w:t>
      </w:r>
      <w:r w:rsidR="00586CEA">
        <w:t xml:space="preserve"> da je račun duž</w:t>
      </w:r>
      <w:r w:rsidR="00C111F1">
        <w:t>nika već duže vremena u blokadi. U svom iskazu</w:t>
      </w:r>
      <w:r w:rsidR="00586CEA">
        <w:t xml:space="preserve">, </w:t>
      </w:r>
      <w:r w:rsidR="00C111F1">
        <w:t>z.z.</w:t>
      </w:r>
      <w:r w:rsidR="00464B05">
        <w:t xml:space="preserve"> </w:t>
      </w:r>
      <w:r w:rsidR="00C111F1">
        <w:t xml:space="preserve">dužnika </w:t>
      </w:r>
      <w:r w:rsidR="008658D5">
        <w:rPr>
          <w:szCs w:val="24"/>
        </w:rPr>
        <w:t xml:space="preserve">Ante Čajić </w:t>
      </w:r>
      <w:r w:rsidR="00586CEA">
        <w:t>je nave</w:t>
      </w:r>
      <w:r w:rsidR="008658D5">
        <w:t>o</w:t>
      </w:r>
      <w:r w:rsidR="00C111F1">
        <w:t xml:space="preserve"> da je društvo Simplex j.d.o.o.</w:t>
      </w:r>
      <w:r w:rsidR="00586CEA">
        <w:t xml:space="preserve"> osnovan</w:t>
      </w:r>
      <w:r w:rsidR="00C111F1">
        <w:t>o</w:t>
      </w:r>
      <w:r w:rsidR="00586CEA">
        <w:t xml:space="preserve"> </w:t>
      </w:r>
      <w:r w:rsidR="00C111F1">
        <w:rPr>
          <w:szCs w:val="24"/>
        </w:rPr>
        <w:t>2015. god. te da je isto obavljalo poslove ugostiteljstva</w:t>
      </w:r>
      <w:r w:rsidR="008658D5">
        <w:rPr>
          <w:szCs w:val="24"/>
        </w:rPr>
        <w:t xml:space="preserve">. U naravi </w:t>
      </w:r>
      <w:r w:rsidR="00C111F1">
        <w:rPr>
          <w:szCs w:val="24"/>
        </w:rPr>
        <w:t>da se radilo</w:t>
      </w:r>
      <w:r w:rsidR="008658D5">
        <w:rPr>
          <w:szCs w:val="24"/>
        </w:rPr>
        <w:t xml:space="preserve"> o vođenju jednog caffe bara u Sinju na adresi Glavička ulica 6. Taj kafić da je poslovao u </w:t>
      </w:r>
      <w:r w:rsidR="00464B05">
        <w:rPr>
          <w:szCs w:val="24"/>
        </w:rPr>
        <w:t xml:space="preserve">iznajmljenom </w:t>
      </w:r>
      <w:r w:rsidR="008658D5">
        <w:rPr>
          <w:szCs w:val="24"/>
        </w:rPr>
        <w:t xml:space="preserve">prostoru </w:t>
      </w:r>
      <w:r w:rsidR="00464B05">
        <w:rPr>
          <w:szCs w:val="24"/>
        </w:rPr>
        <w:t>koji je vlasništvo</w:t>
      </w:r>
      <w:r w:rsidR="008658D5">
        <w:rPr>
          <w:szCs w:val="24"/>
        </w:rPr>
        <w:t xml:space="preserve"> Ministarstva </w:t>
      </w:r>
      <w:r w:rsidR="00464B05">
        <w:rPr>
          <w:szCs w:val="24"/>
        </w:rPr>
        <w:t>obrane, odnosno DUDI-a. Istakao</w:t>
      </w:r>
      <w:r w:rsidR="008658D5">
        <w:rPr>
          <w:szCs w:val="24"/>
        </w:rPr>
        <w:t xml:space="preserve"> je da je u tom prostoru već ranije radio drugi kafić, tako da je prostor već bio opremljen s potrebnom opremom, šankom, stolovima, stolicama i sl. te da je kao takav i iznajmljen</w:t>
      </w:r>
      <w:r w:rsidR="00464B05">
        <w:rPr>
          <w:szCs w:val="24"/>
        </w:rPr>
        <w:t xml:space="preserve"> od strane dužnika</w:t>
      </w:r>
      <w:r w:rsidR="008658D5">
        <w:rPr>
          <w:szCs w:val="24"/>
        </w:rPr>
        <w:t xml:space="preserve">. Naveo je da dužnik ne radi odnosno ne posluje već 6 mjeseci, </w:t>
      </w:r>
      <w:r w:rsidR="00205E49">
        <w:rPr>
          <w:szCs w:val="24"/>
        </w:rPr>
        <w:t xml:space="preserve">da </w:t>
      </w:r>
      <w:r w:rsidR="008658D5">
        <w:rPr>
          <w:szCs w:val="24"/>
        </w:rPr>
        <w:t xml:space="preserve">danas nema zaposlenih djelatnika, dok ih je ranije bilo dvoje, jedan konobar i </w:t>
      </w:r>
      <w:r w:rsidR="00205E49">
        <w:rPr>
          <w:szCs w:val="24"/>
        </w:rPr>
        <w:t>on</w:t>
      </w:r>
      <w:r w:rsidR="008658D5">
        <w:rPr>
          <w:szCs w:val="24"/>
        </w:rPr>
        <w:t xml:space="preserve">. </w:t>
      </w:r>
      <w:r w:rsidR="00464B05">
        <w:rPr>
          <w:szCs w:val="24"/>
        </w:rPr>
        <w:t>Nadalje je naveo da se dospjele n</w:t>
      </w:r>
      <w:r w:rsidR="008658D5">
        <w:rPr>
          <w:szCs w:val="24"/>
        </w:rPr>
        <w:t xml:space="preserve">epodmirene obveze dužnika odnose </w:t>
      </w:r>
      <w:r w:rsidR="00464B05">
        <w:rPr>
          <w:szCs w:val="24"/>
        </w:rPr>
        <w:t xml:space="preserve">dijelom </w:t>
      </w:r>
      <w:r w:rsidR="008658D5">
        <w:rPr>
          <w:szCs w:val="24"/>
        </w:rPr>
        <w:t>na neplaćene doprinose za mirovinsko</w:t>
      </w:r>
      <w:r w:rsidR="00464B05">
        <w:rPr>
          <w:szCs w:val="24"/>
        </w:rPr>
        <w:t xml:space="preserve"> i zdravstveno osiguranje, a</w:t>
      </w:r>
      <w:r w:rsidR="008658D5">
        <w:rPr>
          <w:szCs w:val="24"/>
        </w:rPr>
        <w:t xml:space="preserve"> dijel</w:t>
      </w:r>
      <w:r w:rsidR="00464B05">
        <w:rPr>
          <w:szCs w:val="24"/>
        </w:rPr>
        <w:t>om na neplaćene porezne obveze te</w:t>
      </w:r>
      <w:r w:rsidR="008658D5">
        <w:rPr>
          <w:szCs w:val="24"/>
        </w:rPr>
        <w:t xml:space="preserve"> jednu poreznu kaznu. U odnosu na imovinu dužnika</w:t>
      </w:r>
      <w:r w:rsidR="00464B05">
        <w:rPr>
          <w:szCs w:val="24"/>
        </w:rPr>
        <w:t xml:space="preserve">, Ante Čajić </w:t>
      </w:r>
      <w:r w:rsidR="00464B05">
        <w:t xml:space="preserve">je </w:t>
      </w:r>
      <w:r w:rsidR="00205E49">
        <w:rPr>
          <w:szCs w:val="24"/>
        </w:rPr>
        <w:t xml:space="preserve">izjavio je </w:t>
      </w:r>
      <w:r w:rsidR="008658D5">
        <w:rPr>
          <w:szCs w:val="24"/>
        </w:rPr>
        <w:t xml:space="preserve">da dužnik </w:t>
      </w:r>
      <w:r w:rsidR="00464B05">
        <w:rPr>
          <w:szCs w:val="24"/>
        </w:rPr>
        <w:t>u svom vlasništvu nema nikakve</w:t>
      </w:r>
      <w:r w:rsidR="008658D5">
        <w:rPr>
          <w:szCs w:val="24"/>
        </w:rPr>
        <w:t xml:space="preserve"> imovine. Dužnik dakle </w:t>
      </w:r>
      <w:r w:rsidR="00464B05">
        <w:rPr>
          <w:szCs w:val="24"/>
        </w:rPr>
        <w:t xml:space="preserve">da </w:t>
      </w:r>
      <w:r w:rsidR="008658D5">
        <w:rPr>
          <w:szCs w:val="24"/>
        </w:rPr>
        <w:t xml:space="preserve">nema niti je ikada imao nekretnina, isto tako nema </w:t>
      </w:r>
      <w:r w:rsidR="00464B05">
        <w:rPr>
          <w:szCs w:val="24"/>
        </w:rPr>
        <w:t>ni</w:t>
      </w:r>
      <w:r w:rsidR="008658D5">
        <w:rPr>
          <w:szCs w:val="24"/>
        </w:rPr>
        <w:t xml:space="preserve"> vrjednijih pokretnina kao što su automobili, brodovi, vrjedniji strojevi i sl. Nadalje,</w:t>
      </w:r>
      <w:r w:rsidR="00205E49">
        <w:rPr>
          <w:szCs w:val="24"/>
        </w:rPr>
        <w:t xml:space="preserve"> izjavio je da </w:t>
      </w:r>
      <w:r w:rsidR="00464B05">
        <w:rPr>
          <w:szCs w:val="24"/>
        </w:rPr>
        <w:t>dužnik nema ni</w:t>
      </w:r>
      <w:r w:rsidR="008658D5">
        <w:rPr>
          <w:szCs w:val="24"/>
        </w:rPr>
        <w:t xml:space="preserve"> bilo kakve opreme</w:t>
      </w:r>
      <w:r w:rsidR="00464B05">
        <w:rPr>
          <w:szCs w:val="24"/>
        </w:rPr>
        <w:t>,</w:t>
      </w:r>
      <w:r w:rsidR="008658D5">
        <w:rPr>
          <w:szCs w:val="24"/>
        </w:rPr>
        <w:t xml:space="preserve"> budući da je prostor u kojem se nalazi</w:t>
      </w:r>
      <w:r w:rsidR="00464B05">
        <w:rPr>
          <w:szCs w:val="24"/>
        </w:rPr>
        <w:t>o</w:t>
      </w:r>
      <w:r w:rsidR="008658D5">
        <w:rPr>
          <w:szCs w:val="24"/>
        </w:rPr>
        <w:t xml:space="preserve"> kafić kojeg je dužnik </w:t>
      </w:r>
      <w:r w:rsidR="00464B05">
        <w:rPr>
          <w:szCs w:val="24"/>
        </w:rPr>
        <w:t xml:space="preserve">vodio, </w:t>
      </w:r>
      <w:r w:rsidR="008658D5">
        <w:rPr>
          <w:szCs w:val="24"/>
        </w:rPr>
        <w:t>već bio uređen za takvo posl</w:t>
      </w:r>
      <w:r w:rsidR="00464B05">
        <w:rPr>
          <w:szCs w:val="24"/>
        </w:rPr>
        <w:t>ovanje te je takav i iznajmljen</w:t>
      </w:r>
      <w:r w:rsidR="008658D5">
        <w:rPr>
          <w:szCs w:val="24"/>
        </w:rPr>
        <w:t xml:space="preserve">. </w:t>
      </w:r>
      <w:r w:rsidR="00205E49">
        <w:rPr>
          <w:szCs w:val="24"/>
        </w:rPr>
        <w:t xml:space="preserve">Izjavio je </w:t>
      </w:r>
      <w:r w:rsidR="008658D5">
        <w:rPr>
          <w:szCs w:val="24"/>
        </w:rPr>
        <w:t>da dužnik danas nema niti bilo kakvih zaliha robe, budući da su zalihe pića koje su preostale nakon što je dužnik izišao iz prostora bile manje vrijednosti</w:t>
      </w:r>
      <w:r w:rsidR="00464B05">
        <w:rPr>
          <w:szCs w:val="24"/>
        </w:rPr>
        <w:t>,</w:t>
      </w:r>
      <w:r w:rsidR="008658D5">
        <w:rPr>
          <w:szCs w:val="24"/>
        </w:rPr>
        <w:t xml:space="preserve"> do 5.000,00 kn</w:t>
      </w:r>
      <w:r w:rsidR="00464B05">
        <w:rPr>
          <w:szCs w:val="24"/>
        </w:rPr>
        <w:t>,</w:t>
      </w:r>
      <w:r w:rsidR="008658D5">
        <w:rPr>
          <w:szCs w:val="24"/>
        </w:rPr>
        <w:t xml:space="preserve"> te su iste u međuvremenu sve prodane. Isto tako </w:t>
      </w:r>
      <w:r w:rsidR="00205E49">
        <w:rPr>
          <w:szCs w:val="24"/>
        </w:rPr>
        <w:t>izjavio je</w:t>
      </w:r>
      <w:r w:rsidR="008658D5">
        <w:rPr>
          <w:szCs w:val="24"/>
        </w:rPr>
        <w:t xml:space="preserve"> da dužnik nema</w:t>
      </w:r>
      <w:r w:rsidR="00464B05">
        <w:rPr>
          <w:szCs w:val="24"/>
        </w:rPr>
        <w:t xml:space="preserve"> </w:t>
      </w:r>
      <w:r w:rsidR="008658D5">
        <w:rPr>
          <w:szCs w:val="24"/>
        </w:rPr>
        <w:t xml:space="preserve">nenaplaćenih potraživanja niti potraživanja na ime danih zajmova odnosno pozajmica, a isto tako </w:t>
      </w:r>
      <w:r w:rsidR="00205E49">
        <w:rPr>
          <w:szCs w:val="24"/>
        </w:rPr>
        <w:t xml:space="preserve">da </w:t>
      </w:r>
      <w:r w:rsidR="008658D5">
        <w:rPr>
          <w:szCs w:val="24"/>
        </w:rPr>
        <w:t xml:space="preserve">ne vodi </w:t>
      </w:r>
      <w:r w:rsidR="00464B05">
        <w:rPr>
          <w:szCs w:val="24"/>
        </w:rPr>
        <w:t xml:space="preserve">ni </w:t>
      </w:r>
      <w:r w:rsidR="008658D5">
        <w:rPr>
          <w:szCs w:val="24"/>
        </w:rPr>
        <w:t xml:space="preserve">bilo kakve sudske postupke. </w:t>
      </w:r>
    </w:p>
    <w:p w:rsidRDefault="008658D5" w:rsidP="00F669AD" w:rsidR="008658D5">
      <w:pPr>
        <w:jc w:val="both"/>
      </w:pPr>
    </w:p>
    <w:p w:rsidRDefault="000875A9" w:rsidP="00586CEA" w:rsidR="000875A9">
      <w:pPr>
        <w:ind w:firstLine="708"/>
        <w:jc w:val="both"/>
      </w:pPr>
      <w:r>
        <w:t xml:space="preserve">Iz naprijed navedenog iskaza zastupnika po zakonu dužnika, </w:t>
      </w:r>
      <w:r w:rsidR="00464B05">
        <w:t xml:space="preserve">a </w:t>
      </w:r>
      <w:r>
        <w:t>koji je rješenjem o pokretanju prethodnog postupka kao i na održanom ročištu upozoren na pravne posljedice davanja netočnih ili nepotpunih podataka o imovini i obvezama dužnika odnosno davanja lažnog iskaza, razvidno je da dužnik nema imovine koja bi ušla u stečajnu masu i iz koje bi se mogli podmiriti barem troškovi stečajnog postupka.</w:t>
      </w:r>
    </w:p>
    <w:p w:rsidRDefault="000875A9" w:rsidP="000875A9" w:rsidR="000875A9">
      <w:pPr>
        <w:ind w:firstLine="708"/>
        <w:jc w:val="both"/>
      </w:pPr>
    </w:p>
    <w:p w:rsidRDefault="000875A9" w:rsidP="00F678FD" w:rsidR="000875A9">
      <w:pPr>
        <w:ind w:firstLine="708"/>
        <w:jc w:val="both"/>
        <w:rPr>
          <w:szCs w:val="24"/>
        </w:rPr>
      </w:pPr>
      <w:r>
        <w:t xml:space="preserve">Odredbom čl. </w:t>
      </w:r>
      <w:r>
        <w:rPr>
          <w:szCs w:val="24"/>
        </w:rPr>
        <w:t xml:space="preserve">čl. 132. st.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F678FD" w:rsidP="00F678FD" w:rsidR="00F678FD">
      <w:pPr>
        <w:ind w:firstLine="708"/>
        <w:jc w:val="both"/>
        <w:rPr>
          <w:szCs w:val="24"/>
        </w:rPr>
      </w:pPr>
    </w:p>
    <w:p w:rsidRDefault="000875A9" w:rsidP="000875A9" w:rsidR="000875A9" w:rsidRPr="00934FB5">
      <w:pPr>
        <w:ind w:firstLine="708"/>
        <w:jc w:val="both"/>
        <w:rPr>
          <w:szCs w:val="24"/>
        </w:rPr>
      </w:pPr>
      <w:r>
        <w:rPr>
          <w:szCs w:val="24"/>
        </w:rPr>
        <w:t xml:space="preserve">Kako je dakle tijekom prethodnog postupka utvrđeno postojanje stečajnog razloga nesposobnosti za plaćanje dužnika, dok isto tako iz </w:t>
      </w:r>
      <w:r w:rsidR="006B7C40">
        <w:rPr>
          <w:szCs w:val="24"/>
        </w:rPr>
        <w:t>rezultata prethodnog postupka</w:t>
      </w:r>
      <w:r>
        <w:rPr>
          <w:szCs w:val="24"/>
        </w:rPr>
        <w:t xml:space="preserve"> proizlazi da imovina dužnika koja bi ušla u stečajnu masu nije dovoljna niti za podmirenje troškova stečajnog postupka to je stoga, a sukladno naprijed citiranoj odredbi čl. 132. st. 1. SZ-a, valjalo ovim rješenjem p</w:t>
      </w:r>
      <w:r w:rsidR="00014947">
        <w:rPr>
          <w:szCs w:val="24"/>
        </w:rPr>
        <w:t>ozvati vjerovnike odnosno osobe</w:t>
      </w:r>
      <w:r>
        <w:rPr>
          <w:szCs w:val="24"/>
        </w:rPr>
        <w:t xml:space="preserve"> koje imaju pravni interes za provedbom stečajnog postupka nad dužnikom na uplatu predujma za namirenje troškova stečajnog po</w:t>
      </w:r>
      <w:r w:rsidR="00014947">
        <w:rPr>
          <w:szCs w:val="24"/>
        </w:rPr>
        <w:t>stupka</w:t>
      </w:r>
      <w:r>
        <w:rPr>
          <w:szCs w:val="24"/>
        </w:rPr>
        <w:t>.</w:t>
      </w:r>
    </w:p>
    <w:p w:rsidRDefault="000875A9" w:rsidP="000875A9" w:rsidR="000875A9">
      <w:pPr>
        <w:ind w:firstLine="708"/>
        <w:jc w:val="both"/>
      </w:pPr>
    </w:p>
    <w:p w:rsidRDefault="000875A9" w:rsidP="000875A9" w:rsidR="000875A9" w:rsidRPr="00BD2D8B">
      <w:pPr>
        <w:ind w:firstLine="708"/>
        <w:jc w:val="both"/>
      </w:pPr>
      <w:r w:rsidRPr="00BD2D8B">
        <w:t xml:space="preserve">U odnosu na visinu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0875A9" w:rsidP="000875A9" w:rsidR="000875A9" w:rsidRPr="00BD2D8B">
      <w:pPr>
        <w:jc w:val="both"/>
      </w:pPr>
    </w:p>
    <w:p w:rsidRDefault="00192B19" w:rsidP="000875A9" w:rsidR="00192B19">
      <w:pPr>
        <w:ind w:firstLine="708"/>
        <w:jc w:val="both"/>
      </w:pPr>
      <w:r>
        <w:t>Uzimajući u obzir</w:t>
      </w:r>
      <w:r w:rsidR="000875A9" w:rsidRPr="00BD2D8B">
        <w:t xml:space="preserve"> navedeno, ovaj sud </w:t>
      </w:r>
      <w:r w:rsidR="000875A9">
        <w:t xml:space="preserve">smatra </w:t>
      </w:r>
      <w:r>
        <w:t>da</w:t>
      </w:r>
      <w:r w:rsidR="00362766">
        <w:t xml:space="preserve"> bi</w:t>
      </w:r>
      <w:r w:rsidR="000875A9">
        <w:t xml:space="preserve"> </w:t>
      </w:r>
      <w:r w:rsidR="00362766" w:rsidRPr="00BD2D8B">
        <w:t>očekivani iznos troškova koji bi mogli nastati u slučaju redovitog provođenja stečajnog postupka nad dužnikom</w:t>
      </w:r>
      <w:r w:rsidR="00362766">
        <w:t xml:space="preserve"> </w:t>
      </w:r>
      <w:r w:rsidR="000875A9">
        <w:t>iznos</w:t>
      </w:r>
      <w:r w:rsidR="00362766">
        <w:t>io</w:t>
      </w:r>
      <w:r w:rsidR="000875A9">
        <w:t xml:space="preserve"> </w:t>
      </w:r>
      <w:r w:rsidR="00362766">
        <w:t xml:space="preserve">ukupno </w:t>
      </w:r>
      <w:r w:rsidR="000875A9">
        <w:t>20</w:t>
      </w:r>
      <w:r w:rsidR="000875A9" w:rsidRPr="00BD2D8B">
        <w:t>.000,00 kn</w:t>
      </w:r>
      <w:r w:rsidR="00362766">
        <w:t>. Budući da je FINA obavijestila sud da je, sukladno odredbama čl. 112. SZ-a, a na ime predujma za troškove stečajnog postupka, s računa dužnika</w:t>
      </w:r>
      <w:r>
        <w:t xml:space="preserve"> već</w:t>
      </w:r>
      <w:r w:rsidR="00362766">
        <w:t xml:space="preserve"> zaplijenjen </w:t>
      </w:r>
      <w:r>
        <w:t>iznos od 5.000,00 kn, to je stoga od navedenih ukupno predvidivih</w:t>
      </w:r>
      <w:r w:rsidR="000875A9" w:rsidRPr="00BD2D8B">
        <w:t xml:space="preserve"> </w:t>
      </w:r>
      <w:r>
        <w:t>troškova stečajnog postupka u iznosu od 20.000,00 kn valjalo oduzeti već zaplijenjeni iznos predujma od strane FINE. Upravo stoga, visina zatraženog predujma je određena u iznosu od 15.000,00 kn.</w:t>
      </w:r>
    </w:p>
    <w:p w:rsidRDefault="00192B19" w:rsidP="000875A9" w:rsidR="00192B19">
      <w:pPr>
        <w:ind w:firstLine="708"/>
        <w:jc w:val="both"/>
      </w:pPr>
    </w:p>
    <w:p w:rsidRDefault="000875A9" w:rsidP="00192B19" w:rsidR="000875A9">
      <w:pPr>
        <w:ind w:firstLine="708"/>
        <w:jc w:val="both"/>
        <w:rPr>
          <w:szCs w:val="24"/>
        </w:rPr>
      </w:pPr>
      <w:r>
        <w:rPr>
          <w:szCs w:val="24"/>
        </w:rPr>
        <w:t xml:space="preserve">Slijedom svega naprijed navedenog, a temeljem odredbi čl. 132. st. 1. i 2. SZ-a, odlučeno je kao u izreci ovog rješenja. </w:t>
      </w:r>
    </w:p>
    <w:p w:rsidRDefault="000875A9" w:rsidP="000875A9" w:rsidR="000875A9" w:rsidRPr="006A49A6">
      <w:pPr>
        <w:jc w:val="both"/>
      </w:pPr>
    </w:p>
    <w:p w:rsidRDefault="000875A9" w:rsidP="000875A9" w:rsidR="000875A9" w:rsidRPr="009C4FD6">
      <w:pPr>
        <w:jc w:val="center"/>
        <w:rPr>
          <w:szCs w:val="24"/>
        </w:rPr>
      </w:pPr>
      <w:r w:rsidRPr="009C4FD6">
        <w:rPr>
          <w:szCs w:val="24"/>
        </w:rPr>
        <w:t>U Splitu,</w:t>
      </w:r>
      <w:r>
        <w:rPr>
          <w:szCs w:val="24"/>
        </w:rPr>
        <w:t xml:space="preserve"> </w:t>
      </w:r>
      <w:r w:rsidR="00464B05">
        <w:rPr>
          <w:szCs w:val="24"/>
        </w:rPr>
        <w:t>6. listopada</w:t>
      </w:r>
      <w:r>
        <w:rPr>
          <w:szCs w:val="24"/>
        </w:rPr>
        <w:t xml:space="preserve"> 2017.</w:t>
      </w:r>
      <w:r w:rsidRPr="009C4FD6">
        <w:rPr>
          <w:szCs w:val="24"/>
        </w:rPr>
        <w:t xml:space="preserve"> godine.</w:t>
      </w:r>
    </w:p>
    <w:p w:rsidRDefault="000875A9" w:rsidP="000875A9" w:rsidR="000875A9" w:rsidRPr="006B7C40">
      <w:pPr>
        <w:ind w:firstLine="708"/>
        <w:jc w:val="both"/>
        <w:rPr>
          <w:sz w:val="16"/>
          <w:szCs w:val="16"/>
        </w:rPr>
      </w:pPr>
    </w:p>
    <w:p w:rsidRDefault="000875A9" w:rsidP="000875A9" w:rsidR="000875A9" w:rsidRPr="009C4FD6">
      <w:pPr>
        <w:ind w:firstLine="708" w:left="7080"/>
        <w:rPr>
          <w:szCs w:val="24"/>
        </w:rPr>
      </w:pPr>
      <w:r w:rsidRPr="009C4FD6">
        <w:rPr>
          <w:szCs w:val="24"/>
        </w:rPr>
        <w:t xml:space="preserve">S U D A C </w:t>
      </w:r>
    </w:p>
    <w:p w:rsidRDefault="000875A9" w:rsidP="000875A9" w:rsidR="000875A9" w:rsidRPr="00765651">
      <w:pPr>
        <w:ind w:left="7080"/>
        <w:rPr>
          <w:sz w:val="28"/>
          <w:szCs w:val="28"/>
        </w:rPr>
      </w:pPr>
    </w:p>
    <w:p w:rsidRDefault="000875A9" w:rsidP="000875A9" w:rsidR="000875A9">
      <w:pPr>
        <w:ind w:firstLine="708" w:left="7080"/>
      </w:pPr>
      <w:r>
        <w:t>Paško Bačić</w:t>
      </w:r>
    </w:p>
    <w:p w:rsidRDefault="001D3DC2" w:rsidP="000875A9" w:rsidR="001D3DC2" w:rsidRPr="001C7EC7">
      <w:pPr>
        <w:rPr>
          <w:sz w:val="28"/>
          <w:szCs w:val="28"/>
        </w:rPr>
      </w:pPr>
    </w:p>
    <w:p w:rsidRDefault="001D3DC2" w:rsidP="000875A9" w:rsidR="001D3DC2" w:rsidRPr="006B7C40">
      <w:pPr>
        <w:rPr>
          <w:sz w:val="16"/>
          <w:szCs w:val="16"/>
        </w:rPr>
      </w:pPr>
    </w:p>
    <w:p w:rsidRDefault="000875A9" w:rsidP="000875A9" w:rsidR="000875A9">
      <w:r>
        <w:t>POUKA O PRAVNOM LIJEKU:</w:t>
      </w:r>
    </w:p>
    <w:p w:rsidRDefault="000875A9" w:rsidP="000875A9" w:rsidR="000875A9">
      <w:pPr>
        <w:jc w:val="both"/>
      </w:pPr>
      <w: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p w:rsidRDefault="000875A9" w:rsidP="000875A9" w:rsidR="000875A9"/>
    <w:p w:rsidRDefault="00B07C04" w:rsidP="000875A9" w:rsidR="00B07C04"/>
    <w:p w:rsidRDefault="000875A9" w:rsidP="000875A9" w:rsidR="000875A9" w:rsidRPr="0046556C">
      <w:pPr>
        <w:jc w:val="both"/>
      </w:pPr>
      <w:r w:rsidRPr="0046556C">
        <w:t>DNA:</w:t>
      </w:r>
    </w:p>
    <w:p w:rsidRDefault="000875A9" w:rsidP="000875A9" w:rsidR="000875A9">
      <w:pPr>
        <w:jc w:val="both"/>
      </w:pPr>
      <w:r w:rsidRPr="0046556C">
        <w:t xml:space="preserve">-  predlagatelju – </w:t>
      </w:r>
      <w:r>
        <w:t>FINA Split</w:t>
      </w:r>
    </w:p>
    <w:p w:rsidRDefault="000875A9" w:rsidP="000875A9" w:rsidR="000875A9">
      <w:pPr>
        <w:jc w:val="both"/>
      </w:pPr>
      <w:r w:rsidRPr="0046556C">
        <w:t>-  dužniku</w:t>
      </w:r>
    </w:p>
    <w:p w:rsidRDefault="000875A9" w:rsidP="000875A9" w:rsidR="000875A9" w:rsidRPr="0046556C">
      <w:pPr>
        <w:jc w:val="both"/>
      </w:pPr>
      <w:r w:rsidRPr="0046556C">
        <w:t xml:space="preserve">-  e-Oglasna ploča </w:t>
      </w:r>
      <w:r>
        <w:t>suda</w:t>
      </w:r>
    </w:p>
    <w:p w:rsidRDefault="000875A9" w:rsidP="000875A9" w:rsidR="000875A9" w:rsidRPr="0046556C">
      <w:pPr>
        <w:jc w:val="both"/>
      </w:pPr>
      <w:r w:rsidRPr="0046556C">
        <w:t>-  u spis</w:t>
      </w:r>
    </w:p>
    <w:p w:rsidRDefault="0001635B" w:rsidP="00F669AD" w:rsidR="0001635B" w:rsidRPr="00C82BA1">
      <w:pPr>
        <w:jc w:val="both"/>
      </w:pPr>
    </w:p>
    <w:sectPr w:rsidSect="00F678FD" w:rsidR="0001635B" w:rsidRPr="00C82BA1">
      <w:headerReference w:type="default" r:id="rId11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1535" w:rsidP="0001635B" w:rsidR="00191535">
      <w:r>
        <w:separator/>
      </w:r>
    </w:p>
  </w:endnote>
  <w:endnote w:id="0" w:type="continuationSeparator">
    <w:p w:rsidRDefault="00191535" w:rsidP="0001635B" w:rsidR="00191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1535" w:rsidP="0001635B" w:rsidR="00191535">
      <w:r>
        <w:separator/>
      </w:r>
    </w:p>
  </w:footnote>
  <w:footnote w:id="0" w:type="continuationSeparator">
    <w:p w:rsidRDefault="00191535" w:rsidP="0001635B" w:rsidR="001915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sdt>
      <w:sdtPr>
        <w:id w:val="6513343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F0E72">
          <w:rPr>
            <w:noProof/>
          </w:rPr>
          <w:t>3</w:t>
        </w:r>
        <w:r>
          <w:fldChar w:fldCharType="end"/>
        </w:r>
      </w:sdtContent>
    </w:sdt>
    <w:r>
      <w:t>-</w:t>
    </w:r>
    <w:r>
      <w:tab/>
      <w:t xml:space="preserve">   12. St-</w:t>
    </w:r>
    <w:r w:rsidR="008658D5">
      <w:t>1640</w:t>
    </w:r>
    <w:r>
      <w:t>/2016</w:t>
    </w:r>
  </w:p>
  <w:p w:rsidRDefault="0028268A" w:rsidP="0001635B" w:rsidR="0028268A" w:rsidRPr="00586CEA">
    <w:pPr>
      <w:pStyle w:val="Zaglavlje"/>
      <w:jc w:val="center"/>
      <w:rPr>
        <w:sz w:val="32"/>
        <w:szCs w:val="3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4947"/>
    <w:rsid w:val="0001635B"/>
    <w:rsid w:val="00042F59"/>
    <w:rsid w:val="000875A9"/>
    <w:rsid w:val="000B1AD9"/>
    <w:rsid w:val="000B6FAD"/>
    <w:rsid w:val="000F41F7"/>
    <w:rsid w:val="00172083"/>
    <w:rsid w:val="0017455A"/>
    <w:rsid w:val="00191535"/>
    <w:rsid w:val="00192B19"/>
    <w:rsid w:val="001C7EC7"/>
    <w:rsid w:val="001D3DC2"/>
    <w:rsid w:val="001D73F4"/>
    <w:rsid w:val="00205E49"/>
    <w:rsid w:val="002336AD"/>
    <w:rsid w:val="00254B18"/>
    <w:rsid w:val="0028268A"/>
    <w:rsid w:val="002A70CF"/>
    <w:rsid w:val="002F2DF6"/>
    <w:rsid w:val="00306EE8"/>
    <w:rsid w:val="00312128"/>
    <w:rsid w:val="003145B3"/>
    <w:rsid w:val="00315A10"/>
    <w:rsid w:val="00335D92"/>
    <w:rsid w:val="00362766"/>
    <w:rsid w:val="00372D43"/>
    <w:rsid w:val="00390716"/>
    <w:rsid w:val="003A2582"/>
    <w:rsid w:val="003F0E72"/>
    <w:rsid w:val="00411F9D"/>
    <w:rsid w:val="00464B05"/>
    <w:rsid w:val="004745EB"/>
    <w:rsid w:val="004922BA"/>
    <w:rsid w:val="00495C5E"/>
    <w:rsid w:val="004D2E23"/>
    <w:rsid w:val="00527E87"/>
    <w:rsid w:val="00545839"/>
    <w:rsid w:val="00586CEA"/>
    <w:rsid w:val="005A49E7"/>
    <w:rsid w:val="005E568C"/>
    <w:rsid w:val="00670BF1"/>
    <w:rsid w:val="006A5527"/>
    <w:rsid w:val="006B2F06"/>
    <w:rsid w:val="006B7C40"/>
    <w:rsid w:val="006E2E5B"/>
    <w:rsid w:val="006F4A44"/>
    <w:rsid w:val="00724DFD"/>
    <w:rsid w:val="00757C72"/>
    <w:rsid w:val="00765651"/>
    <w:rsid w:val="008519F8"/>
    <w:rsid w:val="00853084"/>
    <w:rsid w:val="008658D5"/>
    <w:rsid w:val="00865F73"/>
    <w:rsid w:val="008E4A02"/>
    <w:rsid w:val="00916B3B"/>
    <w:rsid w:val="009325C0"/>
    <w:rsid w:val="009705DE"/>
    <w:rsid w:val="009C4FD6"/>
    <w:rsid w:val="009D1496"/>
    <w:rsid w:val="009F4E01"/>
    <w:rsid w:val="00A14B7B"/>
    <w:rsid w:val="00A160C7"/>
    <w:rsid w:val="00A26461"/>
    <w:rsid w:val="00A42CE8"/>
    <w:rsid w:val="00A65088"/>
    <w:rsid w:val="00A655B0"/>
    <w:rsid w:val="00A86E8D"/>
    <w:rsid w:val="00A9627C"/>
    <w:rsid w:val="00AB5B44"/>
    <w:rsid w:val="00B07C04"/>
    <w:rsid w:val="00B17B3D"/>
    <w:rsid w:val="00BB0197"/>
    <w:rsid w:val="00BE546C"/>
    <w:rsid w:val="00C07794"/>
    <w:rsid w:val="00C111F1"/>
    <w:rsid w:val="00C21DEF"/>
    <w:rsid w:val="00C23A54"/>
    <w:rsid w:val="00C477EA"/>
    <w:rsid w:val="00C82BA1"/>
    <w:rsid w:val="00CD4305"/>
    <w:rsid w:val="00CD43BF"/>
    <w:rsid w:val="00D50543"/>
    <w:rsid w:val="00DC25DF"/>
    <w:rsid w:val="00DD581D"/>
    <w:rsid w:val="00E0126C"/>
    <w:rsid w:val="00EC1538"/>
    <w:rsid w:val="00F63621"/>
    <w:rsid w:val="00F65BBD"/>
    <w:rsid w:val="00F669AD"/>
    <w:rsid w:val="00F678FD"/>
    <w:rsid w:val="00FA21CA"/>
    <w:rsid w:val="00FD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3F0E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E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E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E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E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3F0E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E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E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E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E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1640</izvorni_sadrzaj>
    <derivirana_varijabla naziv="DomainObject.Predmet.Broj_1">1640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St-1640/2016</izvorni_sadrzaj>
    <derivirana_varijabla naziv="DomainObject.Predmet.OznakaBroj_1">St-1640/2016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SIMPLEX j.d.o.o. za ugostiteljstvo</izvorni_sadrzaj>
    <derivirana_varijabla naziv="DomainObject.Predmet.ProtustrankaFormated_1">  SIMPLEX j.d.o.o. za ugostiteljstvo</derivirana_varijabla>
  </DomainObject.Predmet.ProtustrankaFormated>
  <DomainObject.Predmet.ProtustrankaFormatedOIB>
    <izvorni_sadrzaj>  SIMPLEX j.d.o.o. za ugostiteljstvo, OIB 98690165106</izvorni_sadrzaj>
    <derivirana_varijabla naziv="DomainObject.Predmet.ProtustrankaFormatedOIB_1">  SIMPLEX j.d.o.o. za ugostiteljstvo, OIB 98690165106</derivirana_varijabla>
  </DomainObject.Predmet.ProtustrankaFormatedOIB>
  <DomainObject.Predmet.ProtustrankaFormatedWithAdress>
    <izvorni_sadrzaj> SIMPLEX j.d.o.o. za ugostiteljstvo, Bisko 32, 21232 Bisko</izvorni_sadrzaj>
    <derivirana_varijabla naziv="DomainObject.Predmet.ProtustrankaFormatedWithAdress_1"> SIMPLEX j.d.o.o. za ugostiteljstvo, Bisko 32, 21232 Bisko</derivirana_varijabla>
  </DomainObject.Predmet.ProtustrankaFormatedWithAdress>
  <DomainObject.Predmet.ProtustrankaFormatedWithAdressOIB>
    <izvorni_sadrzaj> SIMPLEX j.d.o.o. za ugostiteljstvo, OIB 98690165106, Bisko 32, 21232 Bisko</izvorni_sadrzaj>
    <derivirana_varijabla naziv="DomainObject.Predmet.ProtustrankaFormatedWithAdressOIB_1"> SIMPLEX j.d.o.o. za ugostiteljstvo, OIB 98690165106, Bisko 32, 21232 Bisko</derivirana_varijabla>
  </DomainObject.Predmet.ProtustrankaFormatedWithAdressOIB>
  <DomainObject.Predmet.ProtustrankaWithAdress>
    <izvorni_sadrzaj>SIMPLEX j.d.o.o. za ugostiteljstvo Bisko 32, 21232 Bisko</izvorni_sadrzaj>
    <derivirana_varijabla naziv="DomainObject.Predmet.ProtustrankaWithAdress_1">SIMPLEX j.d.o.o. za ugostiteljstvo Bisko 32, 21232 Bisko</derivirana_varijabla>
  </DomainObject.Predmet.ProtustrankaWithAdress>
  <DomainObject.Predmet.ProtustrankaWithAdressOIB>
    <izvorni_sadrzaj>SIMPLEX j.d.o.o. za ugostiteljstvo, OIB 98690165106, Bisko 32, 21232 Bisko</izvorni_sadrzaj>
    <derivirana_varijabla naziv="DomainObject.Predmet.ProtustrankaWithAdressOIB_1">SIMPLEX j.d.o.o. za ugostiteljstvo, OIB 98690165106, Bisko 32, 21232 Bisko</derivirana_varijabla>
  </DomainObject.Predmet.ProtustrankaWithAdressOIB>
  <DomainObject.Predmet.ProtustrankaNazivFormated>
    <izvorni_sadrzaj>SIMPLEX j.d.o.o. za ugostiteljstvo</izvorni_sadrzaj>
    <derivirana_varijabla naziv="DomainObject.Predmet.ProtustrankaNazivFormated_1">SIMPLEX j.d.o.o. za ugostiteljstvo</derivirana_varijabla>
  </DomainObject.Predmet.ProtustrankaNazivFormated>
  <DomainObject.Predmet.ProtustrankaNazivFormatedOIB>
    <izvorni_sadrzaj>SIMPLEX j.d.o.o. za ugostiteljstvo, OIB 98690165106</izvorni_sadrzaj>
    <derivirana_varijabla naziv="DomainObject.Predmet.ProtustrankaNazivFormatedOIB_1">SIMPLEX j.d.o.o. za ugostiteljstvo, OIB 98690165106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16757.26</izvorni_sadrzaj>
    <derivirana_varijabla naziv="DomainObject.Predmet.TrenutnaVrijednost_1">16757.26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SIMPLEX j.d.o.o. za ugostiteljstvo</item>
    </izvorni_sadrzaj>
    <derivirana_varijabla naziv="DomainObject.Predmet.ProtuStrankaListFormated_1">
      <item>SIMPLEX j.d.o.o. za ugostiteljstvo</item>
    </derivirana_varijabla>
  </DomainObject.Predmet.ProtuStrankaListFormated>
  <DomainObject.Predmet.ProtuStrankaListFormatedOIB>
    <izvorni_sadrzaj>
      <item>SIMPLEX j.d.o.o. za ugostiteljstvo, OIB 98690165106</item>
    </izvorni_sadrzaj>
    <derivirana_varijabla naziv="DomainObject.Predmet.ProtuStrankaListFormatedOIB_1">
      <item>SIMPLEX j.d.o.o. za ugostiteljstvo, OIB 98690165106</item>
    </derivirana_varijabla>
  </DomainObject.Predmet.ProtuStrankaListFormatedOIB>
  <DomainObject.Predmet.ProtuStrankaListFormatedWithAdress>
    <izvorni_sadrzaj>
      <item>SIMPLEX j.d.o.o. za ugostiteljstvo, Bisko 32, 21232 Bisko</item>
    </izvorni_sadrzaj>
    <derivirana_varijabla naziv="DomainObject.Predmet.ProtuStrankaListFormatedWithAdress_1">
      <item>SIMPLEX j.d.o.o. za ugostiteljstvo, Bisko 32, 21232 Bisko</item>
    </derivirana_varijabla>
  </DomainObject.Predmet.ProtuStrankaListFormatedWithAdress>
  <DomainObject.Predmet.ProtuStrankaListFormatedWithAdressOIB>
    <izvorni_sadrzaj>
      <item>SIMPLEX j.d.o.o. za ugostiteljstvo, OIB 98690165106, Bisko 32, 21232 Bisko</item>
    </izvorni_sadrzaj>
    <derivirana_varijabla naziv="DomainObject.Predmet.ProtuStrankaListFormatedWithAdressOIB_1">
      <item>SIMPLEX j.d.o.o. za ugostiteljstvo, OIB 98690165106, Bisko 32, 21232 Bisko</item>
    </derivirana_varijabla>
  </DomainObject.Predmet.ProtuStrankaListFormatedWithAdressOIB>
  <DomainObject.Predmet.ProtuStrankaListNazivFormated>
    <izvorni_sadrzaj>
      <item>SIMPLEX j.d.o.o. za ugostiteljstvo</item>
    </izvorni_sadrzaj>
    <derivirana_varijabla naziv="DomainObject.Predmet.ProtuStrankaListNazivFormated_1">
      <item>SIMPLEX j.d.o.o. za ugostiteljstvo</item>
    </derivirana_varijabla>
  </DomainObject.Predmet.ProtuStrankaListNazivFormated>
  <DomainObject.Predmet.ProtuStrankaListNazivFormatedOIB>
    <izvorni_sadrzaj>
      <item>SIMPLEX j.d.o.o. za ugostiteljstvo, OIB 98690165106</item>
    </izvorni_sadrzaj>
    <derivirana_varijabla naziv="DomainObject.Predmet.ProtuStrankaListNazivFormatedOIB_1">
      <item>SIMPLEX j.d.o.o. za ugostiteljstvo, OIB 98690165106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SIMPLEX j.d.o.o. za ugostiteljstvo</izvorni_sadrzaj>
    <derivirana_varijabla naziv="DomainObject.Predmet.ProtustrankaIDrugi_1">SIMPLEX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SIMPLEX j.d.o.o. za ugostiteljstvo, OIB 98690165106, Bisko 32, 21232 Bisko</izvorni_sadrzaj>
    <derivirana_varijabla naziv="DomainObject.Predmet.ProtustrankaIDrugiAdressOIB_1">SIMPLEX j.d.o.o. za ugostiteljstvo, OIB 98690165106, Bisko 32, 21232 Bisko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SIMPLEX j.d.o.o. za ugostiteljstvo</item>
      <item>FINANCIJSKA AGENCIJA, RC SPLIT</item>
    </izvorni_sadrzaj>
    <derivirana_varijabla naziv="DomainObject.Predmet.SudioniciListNaziv_1">
      <item>SIMPLEX j.d.o.o. za ugostiteljstvo</item>
      <item>FINANCIJSKA AGENCIJA, RC SPLIT</item>
    </derivirana_varijabla>
  </DomainObject.Predmet.SudioniciListNaziv>
  <DomainObject.Predmet.SudioniciListAdressOIB>
    <izvorni_sadrzaj>
      <item>SIMPLEX j.d.o.o. za ugostiteljstvo, OIB 98690165106, Bisko 32,21232 Bisko</item>
      <item>FINANCIJSKA AGENCIJA, RC SPLIT, OIB 85821130368, Mažuranićevo šetalište 24 b,21000 Split</item>
    </izvorni_sadrzaj>
    <derivirana_varijabla naziv="DomainObject.Predmet.SudioniciListAdressOIB_1">
      <item>SIMPLEX j.d.o.o. za ugostiteljstvo, OIB 98690165106, Bisko 32,21232 Bisko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98690165106</item>
      <item>, OIB 85821130368</item>
    </izvorni_sadrzaj>
    <derivirana_varijabla naziv="DomainObject.Predmet.SudioniciListNazivOIB_1">
      <item>, OIB 98690165106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B4FE57-FB58-439A-845A-EE1E8EE7D7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1382</properties:Words>
  <properties:Characters>7335</properties:Characters>
  <properties:Lines>145</properties:Lines>
  <properties:Paragraphs>32</properties:Paragraphs>
  <properties:TotalTime>639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2016-09-26T13:05:00Z</dcterms:created>
  <dc:creator>Paško Bačić</dc:creator>
  <cp:lastModifiedBy>Paško Bačić</cp:lastModifiedBy>
  <cp:lastPrinted>2017-10-06T10:37:00Z</cp:lastPrinted>
  <dcterms:modified xmlns:xsi="http://www.w3.org/2001/XMLSchema-instance" xsi:type="dcterms:W3CDTF">2017-10-06T10:47:00Z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