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00a6c" w14:paraId="eb00a6c" w:rsidRDefault="003C5261" w:rsidP="003C5261" w:rsidR="003C5261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261" w:rsidP="003C5261" w:rsidR="003C5261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3C5261" w:rsidP="003C5261" w:rsidR="003C526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3C5261" w:rsidP="003C5261" w:rsidR="003C526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3C5261" w:rsidP="003C5261" w:rsidR="003C5261"/>
    <w:p w:rsidRDefault="003C5261" w:rsidP="003C5261" w:rsidR="003C526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3C5261" w:rsidP="003C5261" w:rsidR="003C526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3C5261" w:rsidP="003C5261" w:rsidR="003C526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3C5261" w:rsidP="003C5261" w:rsidR="003C526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C5261" w:rsidP="00DE7535" w:rsidR="00DE753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9475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 xml:space="preserve">nog postupka nad pravnom osobom SUNCE MOJE d. o. o. "u likvidaciji" Valbandon, Kvart Mimoza 46, OIB </w:t>
      </w:r>
      <w:r w:rsidRPr="003C5261">
        <w:rPr>
          <w:rFonts w:cs="Times New Roman" w:eastAsia="Times New Roman"/>
          <w:szCs w:val="24"/>
          <w:lang w:eastAsia="hr-HR"/>
        </w:rPr>
        <w:t>86118198998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3C5261">
        <w:rPr>
          <w:rFonts w:cs="Times New Roman" w:eastAsia="Times New Roman"/>
          <w:szCs w:val="24"/>
          <w:lang w:eastAsia="hr-HR"/>
        </w:rPr>
        <w:t>130019315</w:t>
      </w:r>
      <w:r w:rsidR="00DE7535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2. prosinca</w:t>
      </w:r>
      <w:r w:rsidRPr="00D05CA9">
        <w:rPr>
          <w:rFonts w:cs="Times New Roman" w:eastAsia="Times New Roman"/>
          <w:szCs w:val="24"/>
          <w:lang w:eastAsia="hr-HR"/>
        </w:rPr>
        <w:t xml:space="preserve"> 2015</w:t>
      </w:r>
      <w:r>
        <w:rPr>
          <w:rFonts w:cs="Times New Roman" w:eastAsia="Times New Roman"/>
          <w:szCs w:val="24"/>
          <w:lang w:eastAsia="hr-HR"/>
        </w:rPr>
        <w:t xml:space="preserve">. </w:t>
      </w:r>
    </w:p>
    <w:p w:rsidRDefault="003C5261" w:rsidP="003C5261" w:rsidR="003C526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3C5261" w:rsidP="003C5261" w:rsidR="003C526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C5261" w:rsidP="003C5261" w:rsidR="003C5261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 w:rsidR="00DE7535">
        <w:rPr>
          <w:rFonts w:cs="Times New Roman" w:eastAsia="Times New Roman"/>
          <w:szCs w:val="24"/>
          <w:lang w:eastAsia="hr-HR"/>
        </w:rPr>
        <w:t xml:space="preserve">SUNCE MOJE d. o. o. "u likvidaciji" Valbandon, Kvart Mimoza 46, OIB </w:t>
      </w:r>
      <w:r w:rsidR="00DE7535" w:rsidRPr="003C5261">
        <w:rPr>
          <w:rFonts w:cs="Times New Roman" w:eastAsia="Times New Roman"/>
          <w:szCs w:val="24"/>
          <w:lang w:eastAsia="hr-HR"/>
        </w:rPr>
        <w:t>86118198998</w:t>
      </w:r>
      <w:r w:rsidR="00DE7535">
        <w:rPr>
          <w:rFonts w:cs="Times New Roman" w:eastAsia="Times New Roman"/>
          <w:szCs w:val="24"/>
          <w:lang w:eastAsia="hr-HR"/>
        </w:rPr>
        <w:t xml:space="preserve">, MBS </w:t>
      </w:r>
      <w:r w:rsidR="00DE7535" w:rsidRPr="003C5261">
        <w:rPr>
          <w:rFonts w:cs="Times New Roman" w:eastAsia="Times New Roman"/>
          <w:szCs w:val="24"/>
          <w:lang w:eastAsia="hr-HR"/>
        </w:rPr>
        <w:t>130019315</w:t>
      </w:r>
      <w:r w:rsidR="00DE7535">
        <w:rPr>
          <w:rFonts w:cs="Times New Roman" w:eastAsia="Times New Roman"/>
          <w:szCs w:val="24"/>
          <w:lang w:eastAsia="hr-HR"/>
        </w:rPr>
        <w:t>.</w:t>
      </w:r>
    </w:p>
    <w:p w:rsidRDefault="00DE7535" w:rsidP="003C5261" w:rsidR="00DE7535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3C5261" w:rsidP="003C5261" w:rsidR="003C5261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3C5261" w:rsidP="003C5261" w:rsidR="003C526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3C5261" w:rsidP="003C5261" w:rsidR="003C526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 w:rsidR="00DE7535">
        <w:rPr>
          <w:rFonts w:cs="Times New Roman" w:eastAsia="Times New Roman"/>
          <w:szCs w:val="24"/>
          <w:lang w:eastAsia="hr-HR"/>
        </w:rPr>
        <w:t xml:space="preserve">SUNCE MOJE d. o. o. "u likvidaciji" Valbandon.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</w:t>
      </w:r>
      <w:r w:rsidR="00DE7535">
        <w:rPr>
          <w:rFonts w:cs="Times New Roman" w:eastAsia="Times New Roman"/>
          <w:szCs w:val="24"/>
          <w:lang w:eastAsia="hr-HR"/>
        </w:rPr>
        <w:t>856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 w:rsidR="00DE7535">
        <w:t>50.674,15</w:t>
      </w:r>
      <w:r>
        <w:t xml:space="preserve">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3C5261" w:rsidP="003C5261" w:rsidR="003C526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3C5261" w:rsidP="003C5261" w:rsidR="003C526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3C5261" w:rsidP="003C5261" w:rsidR="003C526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C5261" w:rsidP="003C5261" w:rsidR="003C526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Pazinu </w:t>
      </w:r>
      <w:r w:rsidR="00DE7535">
        <w:rPr>
          <w:rFonts w:cs="Times New Roman" w:eastAsia="Times New Roman"/>
          <w:szCs w:val="24"/>
          <w:lang w:eastAsia="hr-HR"/>
        </w:rPr>
        <w:t>2.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3C5261" w:rsidP="003C5261" w:rsidR="003C5261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DE7535" w:rsidP="00DE7535" w:rsidR="003C5261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3C5261" w:rsidP="003C5261" w:rsidR="003C526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3C5261" w:rsidP="003C5261" w:rsidR="003C526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3C5261" w:rsidP="003C5261" w:rsidR="003C526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3C5261" w:rsidP="003C5261" w:rsidR="003C5261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3C5261" w:rsidP="003C5261" w:rsidR="003C526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3C5261" w:rsidP="003C5261" w:rsidR="003C5261" w:rsidRPr="00D05CA9">
      <w:pPr>
        <w:tabs>
          <w:tab w:pos="4116" w:val="left"/>
        </w:tabs>
      </w:pPr>
    </w:p>
    <w:p w:rsidRDefault="003C5261" w:rsidP="003C5261" w:rsidR="003C5261" w:rsidRPr="00D05CA9">
      <w:pPr>
        <w:tabs>
          <w:tab w:pos="4116" w:val="left"/>
        </w:tabs>
      </w:pPr>
    </w:p>
    <w:p w:rsidRDefault="003C5261" w:rsidP="003C5261" w:rsidR="003C5261" w:rsidRPr="00D05CA9">
      <w:pPr>
        <w:tabs>
          <w:tab w:pos="4116" w:val="left"/>
        </w:tabs>
      </w:pPr>
    </w:p>
    <w:p w:rsidRDefault="003C5261" w:rsidP="003C5261" w:rsidR="003C5261" w:rsidRPr="00D05CA9">
      <w:pPr>
        <w:tabs>
          <w:tab w:pos="4116" w:val="left"/>
        </w:tabs>
      </w:pPr>
    </w:p>
    <w:p w:rsidRDefault="003C5261" w:rsidP="003C5261" w:rsidR="003C5261" w:rsidRPr="00D05CA9">
      <w:pPr>
        <w:tabs>
          <w:tab w:pos="4116" w:val="left"/>
        </w:tabs>
      </w:pPr>
    </w:p>
    <w:p w:rsidRDefault="003C5261" w:rsidP="003C5261" w:rsidR="003C5261" w:rsidRPr="00D05CA9">
      <w:pPr>
        <w:tabs>
          <w:tab w:pos="4116" w:val="left"/>
        </w:tabs>
      </w:pPr>
    </w:p>
    <w:p w:rsidRDefault="003C5261" w:rsidP="003C5261" w:rsidR="003C5261" w:rsidRPr="00D05CA9">
      <w:pPr>
        <w:tabs>
          <w:tab w:pos="4116" w:val="left"/>
        </w:tabs>
      </w:pPr>
    </w:p>
    <w:p w:rsidRDefault="003C5261" w:rsidP="003C5261" w:rsidR="003C5261" w:rsidRPr="00D05CA9">
      <w:pPr>
        <w:tabs>
          <w:tab w:pos="4116" w:val="left"/>
        </w:tabs>
      </w:pPr>
    </w:p>
    <w:p w:rsidRDefault="003C5261" w:rsidP="003C5261" w:rsidR="003C5261" w:rsidRPr="00D05CA9">
      <w:pPr>
        <w:tabs>
          <w:tab w:pos="4116" w:val="left"/>
        </w:tabs>
      </w:pPr>
    </w:p>
    <w:p w:rsidRDefault="003C5261" w:rsidP="003C5261" w:rsidR="003C5261" w:rsidRPr="00D05CA9"/>
    <w:p w:rsidRDefault="003C5261" w:rsidP="003C5261" w:rsidR="003C5261" w:rsidRPr="00D05CA9"/>
    <w:p w:rsidRDefault="003C5261" w:rsidP="003C5261" w:rsidR="003C5261" w:rsidRPr="00D05CA9"/>
    <w:p w:rsidRDefault="003C5261" w:rsidP="003C5261" w:rsidR="003C5261" w:rsidRPr="00D05CA9"/>
    <w:p w:rsidRDefault="003C5261" w:rsidP="003C5261" w:rsidR="003C5261" w:rsidRPr="00D05CA9"/>
    <w:p w:rsidRDefault="003C5261" w:rsidP="003C5261" w:rsidR="003C5261" w:rsidRPr="00D05CA9"/>
    <w:p w:rsidRDefault="003C5261" w:rsidP="003C5261" w:rsidR="003C5261" w:rsidRPr="00D05CA9"/>
    <w:p w:rsidRDefault="003C5261" w:rsidP="003C5261" w:rsidR="003C5261" w:rsidRPr="00D05CA9"/>
    <w:p w:rsidRDefault="003C5261" w:rsidP="003C5261" w:rsidR="003C5261" w:rsidRPr="00D05CA9"/>
    <w:p w:rsidRDefault="003C5261" w:rsidP="003C5261" w:rsidR="003C5261" w:rsidRPr="00D05CA9"/>
    <w:p w:rsidRDefault="003C5261" w:rsidP="003C5261" w:rsidR="003C5261" w:rsidRPr="00D05CA9"/>
    <w:p w:rsidRDefault="003C5261" w:rsidP="003C5261" w:rsidR="003C5261" w:rsidRPr="00D05CA9"/>
    <w:p w:rsidRDefault="003C5261" w:rsidP="003C5261" w:rsidR="003C5261" w:rsidRPr="00D05CA9"/>
    <w:p w:rsidRDefault="003C5261" w:rsidP="003C5261" w:rsidR="003C5261" w:rsidRPr="00D05CA9"/>
    <w:p w:rsidRDefault="003C5261" w:rsidP="003C5261" w:rsidR="003C5261" w:rsidRPr="00D05CA9"/>
    <w:p w:rsidRDefault="003C5261" w:rsidP="003C5261" w:rsidR="003C5261"/>
    <w:p w:rsidRDefault="003C5261" w:rsidP="003C5261" w:rsidR="003C5261"/>
    <w:p w:rsidRDefault="003C5261" w:rsidP="003C5261" w:rsidR="003C5261"/>
    <w:p w:rsidRDefault="003C5261" w:rsidP="003C5261" w:rsidR="003C5261"/>
    <w:p w:rsidRDefault="003C5261" w:rsidP="003C5261" w:rsidR="003C5261"/>
    <w:p w:rsidRDefault="003C5261" w:rsidP="003C5261" w:rsidR="003C5261"/>
    <w:p w:rsidRDefault="003C5261" w:rsidP="003C5261" w:rsidR="003C5261"/>
    <w:p w:rsidRDefault="003C5261" w:rsidP="003C5261" w:rsidR="003C5261"/>
    <w:p w:rsidRDefault="003C5261" w:rsidP="003C5261" w:rsidR="003C5261"/>
    <w:p w:rsidRDefault="003C5261" w:rsidP="003C5261" w:rsidR="003C5261"/>
    <w:p w:rsidRDefault="003C5261" w:rsidP="003C5261" w:rsidR="003C5261"/>
    <w:p w:rsidRDefault="003C5261" w:rsidP="003C5261" w:rsidR="003C5261"/>
    <w:p w:rsidRDefault="003C5261" w:rsidP="003C5261" w:rsidR="003C5261"/>
    <w:p w:rsidRDefault="003C5261" w:rsidP="003C5261" w:rsidR="003C5261"/>
    <w:p w:rsidRDefault="003C5261" w:rsidP="003C5261" w:rsidR="003C5261"/>
    <w:p w:rsidRDefault="003C5261" w:rsidP="003C5261" w:rsidR="003C5261"/>
    <w:p w:rsidRDefault="003C5261" w:rsidP="003C5261" w:rsidR="003C5261"/>
    <w:p w:rsidRDefault="003C5261" w:rsidP="003C5261" w:rsidR="003C5261"/>
    <w:p w:rsidRDefault="001A3FB1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3FDD" w:rsidP="003C5261" w:rsidR="00B03FDD">
      <w:r>
        <w:separator/>
      </w:r>
    </w:p>
  </w:endnote>
  <w:endnote w:id="0" w:type="continuationSeparator">
    <w:p w:rsidRDefault="00B03FDD" w:rsidP="003C5261" w:rsidR="00B03F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3FDD" w:rsidP="003C5261" w:rsidR="00B03FDD">
      <w:r>
        <w:separator/>
      </w:r>
    </w:p>
  </w:footnote>
  <w:footnote w:id="0" w:type="continuationSeparator">
    <w:p w:rsidRDefault="00B03FDD" w:rsidP="003C5261" w:rsidR="00B03F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3FDD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1A3FB1">
      <w:rPr>
        <w:noProof/>
      </w:rPr>
      <w:t>2</w:t>
    </w:r>
    <w:r>
      <w:fldChar w:fldCharType="end"/>
    </w:r>
    <w:r>
      <w:tab/>
    </w:r>
    <w:r w:rsidRPr="00F65D9B">
      <w:t>11 St-</w:t>
    </w:r>
    <w:r>
      <w:t>4</w:t>
    </w:r>
    <w:r w:rsidR="003C5261">
      <w:t>55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3FDD" w:rsidP="0021081C" w:rsidR="00A81E97">
    <w:pPr>
      <w:pStyle w:val="Zaglavlje"/>
      <w:jc w:val="right"/>
    </w:pPr>
    <w:r>
      <w:t>11 St-4</w:t>
    </w:r>
    <w:r w:rsidR="003C5261">
      <w:t>55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28C7"/>
    <w:rsid w:val="001A3FB1"/>
    <w:rsid w:val="003C28C7"/>
    <w:rsid w:val="003C5261"/>
    <w:rsid w:val="009A6044"/>
    <w:rsid w:val="00B03FDD"/>
    <w:rsid w:val="00BF033F"/>
    <w:rsid w:val="00DE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26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C52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C526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52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2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C52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C526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A3F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3FB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3FB1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3FB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3FB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26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C52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C526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52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2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C52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C526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A3F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3FB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3FB1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3FB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3FB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St-455/2015</izvorni_sadrzaj>
    <derivirana_varijabla naziv="DomainObject.Predmet.OznakaBroj_1">St-455/2015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SUNCE MOJE d.o.o. u likvidaciji, VALBANDON</izvorni_sadrzaj>
    <derivirana_varijabla naziv="DomainObject.Predmet.ProtustrankaFormated_1">  SUNCE MOJE d.o.o. u likvidaciji, VALBANDON</derivirana_varijabla>
  </DomainObject.Predmet.ProtustrankaFormated>
  <DomainObject.Predmet.ProtustrankaFormatedOIB>
    <izvorni_sadrzaj>  SUNCE MOJE d.o.o. u likvidaciji, VALBANDON, OIB 86118198998</izvorni_sadrzaj>
    <derivirana_varijabla naziv="DomainObject.Predmet.ProtustrankaFormatedOIB_1">  SUNCE MOJE d.o.o. u likvidaciji, VALBANDON, OIB 86118198998</derivirana_varijabla>
  </DomainObject.Predmet.ProtustrankaFormatedOIB>
  <DomainObject.Predmet.ProtustrankaFormatedWithAdress>
    <izvorni_sadrzaj> SUNCE MOJE d.o.o. u likvidaciji, VALBANDON, Kvart Mimoza 46, 52100 Valbandon</izvorni_sadrzaj>
    <derivirana_varijabla naziv="DomainObject.Predmet.ProtustrankaFormatedWithAdress_1"> SUNCE MOJE d.o.o. u likvidaciji, VALBANDON, Kvart Mimoza 46, 52100 Valbandon</derivirana_varijabla>
  </DomainObject.Predmet.ProtustrankaFormatedWithAdress>
  <DomainObject.Predmet.ProtustrankaFormatedWithAdressOIB>
    <izvorni_sadrzaj> SUNCE MOJE d.o.o. u likvidaciji, VALBANDON, OIB 86118198998, Kvart Mimoza 46, 52100 Valbandon</izvorni_sadrzaj>
    <derivirana_varijabla naziv="DomainObject.Predmet.ProtustrankaFormatedWithAdressOIB_1"> SUNCE MOJE d.o.o. u likvidaciji, VALBANDON, OIB 86118198998, Kvart Mimoza 46, 52100 Valbandon</derivirana_varijabla>
  </DomainObject.Predmet.ProtustrankaFormatedWithAdressOIB>
  <DomainObject.Predmet.ProtustrankaWithAdress>
    <izvorni_sadrzaj>SUNCE MOJE d.o.o. u likvidaciji, VALBANDON Kvart Mimoza 46, 52100 Valbandon</izvorni_sadrzaj>
    <derivirana_varijabla naziv="DomainObject.Predmet.ProtustrankaWithAdress_1">SUNCE MOJE d.o.o. u likvidaciji, VALBANDON Kvart Mimoza 46, 52100 Valbandon</derivirana_varijabla>
  </DomainObject.Predmet.ProtustrankaWithAdress>
  <DomainObject.Predmet.ProtustrankaWithAdressOIB>
    <izvorni_sadrzaj>SUNCE MOJE d.o.o. u likvidaciji, VALBANDON, OIB 86118198998, Kvart Mimoza 46, 52100 Valbandon</izvorni_sadrzaj>
    <derivirana_varijabla naziv="DomainObject.Predmet.ProtustrankaWithAdressOIB_1">SUNCE MOJE d.o.o. u likvidaciji, VALBANDON, OIB 86118198998, Kvart Mimoza 46, 52100 Valbandon</derivirana_varijabla>
  </DomainObject.Predmet.ProtustrankaWithAdressOIB>
  <DomainObject.Predmet.ProtustrankaNazivFormated>
    <izvorni_sadrzaj>SUNCE MOJE d.o.o. u likvidaciji, VALBANDON</izvorni_sadrzaj>
    <derivirana_varijabla naziv="DomainObject.Predmet.ProtustrankaNazivFormated_1">SUNCE MOJE d.o.o. u likvidaciji, VALBANDON</derivirana_varijabla>
  </DomainObject.Predmet.ProtustrankaNazivFormated>
  <DomainObject.Predmet.ProtustrankaNazivFormatedOIB>
    <izvorni_sadrzaj>SUNCE MOJE d.o.o. u likvidaciji, VALBANDON, OIB 86118198998</izvorni_sadrzaj>
    <derivirana_varijabla naziv="DomainObject.Predmet.ProtustrankaNazivFormatedOIB_1">SUNCE MOJE d.o.o. u likvidaciji, VALBANDON, OIB 86118198998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50674.15</izvorni_sadrzaj>
    <derivirana_varijabla naziv="DomainObject.Predmet.TrenutnaVrijednost_1">50674.15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SUNCE MOJE d.o.o. u likvidaciji, VALBANDON</item>
    </izvorni_sadrzaj>
    <derivirana_varijabla naziv="DomainObject.Predmet.ProtuStrankaListFormated_1">
      <item>SUNCE MOJE d.o.o. u likvidaciji, VALBANDON</item>
    </derivirana_varijabla>
  </DomainObject.Predmet.ProtuStrankaListFormated>
  <DomainObject.Predmet.ProtuStrankaListFormatedOIB>
    <izvorni_sadrzaj>
      <item>SUNCE MOJE d.o.o. u likvidaciji, VALBANDON, OIB 86118198998</item>
    </izvorni_sadrzaj>
    <derivirana_varijabla naziv="DomainObject.Predmet.ProtuStrankaListFormatedOIB_1">
      <item>SUNCE MOJE d.o.o. u likvidaciji, VALBANDON, OIB 86118198998</item>
    </derivirana_varijabla>
  </DomainObject.Predmet.ProtuStrankaListFormatedOIB>
  <DomainObject.Predmet.ProtuStrankaListFormatedWithAdress>
    <izvorni_sadrzaj>
      <item>SUNCE MOJE d.o.o. u likvidaciji, VALBANDON, Kvart Mimoza 46, 52100 Valbandon</item>
    </izvorni_sadrzaj>
    <derivirana_varijabla naziv="DomainObject.Predmet.ProtuStrankaListFormatedWithAdress_1">
      <item>SUNCE MOJE d.o.o. u likvidaciji, VALBANDON, Kvart Mimoza 46, 52100 Valbandon</item>
    </derivirana_varijabla>
  </DomainObject.Predmet.ProtuStrankaListFormatedWithAdress>
  <DomainObject.Predmet.ProtuStrankaListFormatedWithAdressOIB>
    <izvorni_sadrzaj>
      <item>SUNCE MOJE d.o.o. u likvidaciji, VALBANDON, OIB 86118198998, Kvart Mimoza 46, 52100 Valbandon</item>
    </izvorni_sadrzaj>
    <derivirana_varijabla naziv="DomainObject.Predmet.ProtuStrankaListFormatedWithAdressOIB_1">
      <item>SUNCE MOJE d.o.o. u likvidaciji, VALBANDON, OIB 86118198998, Kvart Mimoza 46, 52100 Valbandon</item>
    </derivirana_varijabla>
  </DomainObject.Predmet.ProtuStrankaListFormatedWithAdressOIB>
  <DomainObject.Predmet.ProtuStrankaListNazivFormated>
    <izvorni_sadrzaj>
      <item>SUNCE MOJE d.o.o. u likvidaciji, VALBANDON</item>
    </izvorni_sadrzaj>
    <derivirana_varijabla naziv="DomainObject.Predmet.ProtuStrankaListNazivFormated_1">
      <item>SUNCE MOJE d.o.o. u likvidaciji, VALBANDON</item>
    </derivirana_varijabla>
  </DomainObject.Predmet.ProtuStrankaListNazivFormated>
  <DomainObject.Predmet.ProtuStrankaListNazivFormatedOIB>
    <izvorni_sadrzaj>
      <item>SUNCE MOJE d.o.o. u likvidaciji, VALBANDON, OIB 86118198998</item>
    </izvorni_sadrzaj>
    <derivirana_varijabla naziv="DomainObject.Predmet.ProtuStrankaListNazivFormatedOIB_1">
      <item>SUNCE MOJE d.o.o. u likvidaciji, VALBANDON, OIB 86118198998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SUNCE MOJE d.o.o. u likvidaciji, VALBANDON</izvorni_sadrzaj>
    <derivirana_varijabla naziv="DomainObject.Predmet.ProtustrankaIDrugi_1">SUNCE MOJE d.o.o. u likvidaciji, VALBANDON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SUNCE MOJE d.o.o. u likvidaciji, VALBANDON, OIB 86118198998, Kvart Mimoza 46, 52100 Valbandon</izvorni_sadrzaj>
    <derivirana_varijabla naziv="DomainObject.Predmet.ProtustrankaIDrugiAdressOIB_1">SUNCE MOJE d.o.o. u likvidaciji, VALBANDON, OIB 86118198998, Kvart Mimoza 46, 52100 Valbandon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SUNCE MOJE d.o.o. u likvidaciji, VALBANDON</item>
    </izvorni_sadrzaj>
    <derivirana_varijabla naziv="DomainObject.Predmet.SudioniciListNaziv_1">
      <item>FINANCIJSKA AGENCIJA, RC RIJEKA, PODRUŽNICA PULA, PULA</item>
      <item>SUNCE MOJE d.o.o. u likvidaciji, VALBANDON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SUNCE MOJE d.o.o. u likvidaciji, VALBANDON, OIB 86118198998, Kvart Mimoza 46,52100 Valbandon</item>
    </izvorni_sadrzaj>
    <derivirana_varijabla naziv="DomainObject.Predmet.SudioniciListAdressOIB_1">
      <item>FINANCIJSKA AGENCIJA, RC RIJEKA, PODRUŽNICA PULA, PULA, OIB 85821130368, Ulica grada Vukovara 70,Zagreb</item>
      <item>SUNCE MOJE d.o.o. u likvidaciji, VALBANDON, OIB 86118198998, Kvart Mimoza 46,52100 Valbandon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86118198998</item>
    </izvorni_sadrzaj>
    <derivirana_varijabla naziv="DomainObject.Predmet.SudioniciListNazivOIB_1">
      <item>, OIB 85821130368</item>
      <item>, OIB 86118198998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380</properties:Words>
  <properties:Characters>2058</properties:Characters>
  <properties:Lines>92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2015-12-02T09:26:00Z</dcterms:created>
  <dc:creator>Mihaela Kaligari</dc:creator>
  <dc:description/>
  <cp:keywords/>
  <cp:lastModifiedBy>Lorena Paris Aničić</cp:lastModifiedBy>
  <cp:lastPrinted>2015-12-02T09:37:00Z</cp:lastPrinted>
  <dcterms:modified xmlns:xsi="http://www.w3.org/2001/XMLSchema-instance" xsi:type="dcterms:W3CDTF">2015-12-16T09:04:00Z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