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ba15" w14:paraId="6a5ba1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</w:t>
      </w:r>
      <w:r w:rsidR="009D0D6C">
        <w:rPr>
          <w:rStyle w:val="Naglaeno"/>
          <w:b w:val="false"/>
        </w:rPr>
        <w:t>5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D0D6C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proofErr w:type="spellStart"/>
      <w:r w:rsidR="009D0D6C">
        <w:t>Enki</w:t>
      </w:r>
      <w:proofErr w:type="spellEnd"/>
      <w:r w:rsidR="009D0D6C">
        <w:t xml:space="preserve"> jednostavno društvo s ograničenom odgovornošću za proizvodnju i usluge</w:t>
      </w:r>
      <w:r w:rsidR="00BB3D58">
        <w:t xml:space="preserve">, </w:t>
      </w:r>
      <w:r w:rsidR="009D0D6C" w:rsidRPr="009D0D6C">
        <w:t>Zagreb</w:t>
      </w:r>
      <w:r w:rsidR="00BB3D58">
        <w:t xml:space="preserve">, </w:t>
      </w:r>
      <w:proofErr w:type="spellStart"/>
      <w:r w:rsidR="009D0D6C" w:rsidRPr="009D0D6C">
        <w:t>Klekovačka</w:t>
      </w:r>
      <w:proofErr w:type="spellEnd"/>
      <w:r w:rsidR="009D0D6C" w:rsidRPr="009D0D6C">
        <w:t xml:space="preserve"> 32</w:t>
      </w:r>
      <w:r w:rsidR="00331402">
        <w:t>, MBS:</w:t>
      </w:r>
      <w:r w:rsidR="00BB3D58">
        <w:t xml:space="preserve"> </w:t>
      </w:r>
      <w:r w:rsidR="009D0D6C" w:rsidRPr="009D0D6C">
        <w:t>080904164</w:t>
      </w:r>
      <w:r w:rsidR="00331402">
        <w:t>, OIB:</w:t>
      </w:r>
      <w:r w:rsidR="00BB3D58">
        <w:t xml:space="preserve"> </w:t>
      </w:r>
      <w:r w:rsidR="009D0D6C" w:rsidRPr="009D0D6C">
        <w:t>15117907269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C3425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proofErr w:type="spellStart"/>
      <w:r w:rsidR="009D0D6C">
        <w:t>Enki</w:t>
      </w:r>
      <w:proofErr w:type="spellEnd"/>
      <w:r w:rsidR="009D0D6C">
        <w:t xml:space="preserve"> jednostavno društvo s ograničenom odgovornošću za proizvodnju i usluge, </w:t>
      </w:r>
      <w:r w:rsidR="009D0D6C" w:rsidRPr="009D0D6C">
        <w:t>Zagreb</w:t>
      </w:r>
      <w:r w:rsidR="009D0D6C">
        <w:t xml:space="preserve">, </w:t>
      </w:r>
      <w:proofErr w:type="spellStart"/>
      <w:r w:rsidR="009D0D6C" w:rsidRPr="009D0D6C">
        <w:t>Klekovačka</w:t>
      </w:r>
      <w:proofErr w:type="spellEnd"/>
      <w:r w:rsidR="009D0D6C" w:rsidRPr="009D0D6C">
        <w:t xml:space="preserve"> 32</w:t>
      </w:r>
      <w:r w:rsidR="009D0D6C">
        <w:t xml:space="preserve">, MBS: </w:t>
      </w:r>
      <w:r w:rsidR="009D0D6C" w:rsidRPr="009D0D6C">
        <w:t>080904164</w:t>
      </w:r>
      <w:r w:rsidR="009D0D6C">
        <w:t xml:space="preserve">, OIB: </w:t>
      </w:r>
      <w:r w:rsidR="009D0D6C" w:rsidRPr="009D0D6C">
        <w:t>15117907269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9D0D6C">
        <w:t>11.015,68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F4158D">
        <w:t>155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B78B6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 w:rsidRPr="00FA7FC7">
      <w:pPr>
        <w:numPr>
          <w:ilvl w:val="0"/>
          <w:numId w:val="1"/>
        </w:numPr>
      </w:pPr>
      <w:r w:rsidRPr="00FA7FC7">
        <w:t xml:space="preserve">kal. </w:t>
      </w:r>
      <w:r w:rsidR="00FA7FC7">
        <w:t>04</w:t>
      </w:r>
      <w:r w:rsidR="00603043" w:rsidRPr="00FA7FC7">
        <w:t>.0</w:t>
      </w:r>
      <w:r w:rsidR="00FA7FC7">
        <w:t>4</w:t>
      </w:r>
      <w:r w:rsidR="00603043" w:rsidRPr="00FA7FC7">
        <w:t>.2017</w:t>
      </w:r>
      <w:r w:rsidR="00790717" w:rsidRPr="00FA7FC7">
        <w:t>.</w:t>
      </w:r>
    </w:p>
    <w:sectPr w:rsidSect="00F2165F" w:rsidR="00532E0A" w:rsidRPr="00FA7FC7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643" w:rsidR="005A3643">
      <w:r>
        <w:separator/>
      </w:r>
    </w:p>
  </w:endnote>
  <w:endnote w:id="0" w:type="continuationSeparator">
    <w:p w:rsidRDefault="005A3643" w:rsidR="005A3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643" w:rsidR="005A3643">
      <w:r>
        <w:separator/>
      </w:r>
    </w:p>
  </w:footnote>
  <w:footnote w:id="0" w:type="continuationSeparator">
    <w:p w:rsidRDefault="005A3643" w:rsidR="005A36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02F2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3643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425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82540"/>
    <w:rsid w:val="00B8776B"/>
    <w:rsid w:val="00B931A9"/>
    <w:rsid w:val="00B95B20"/>
    <w:rsid w:val="00BA0255"/>
    <w:rsid w:val="00BA204A"/>
    <w:rsid w:val="00BA2409"/>
    <w:rsid w:val="00BB3D58"/>
    <w:rsid w:val="00BE3308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A7FC7"/>
    <w:rsid w:val="00FB7801"/>
    <w:rsid w:val="00FB78B6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2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C02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C02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2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2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02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C02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C02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2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2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St-155/2017</izvorni_sadrzaj>
    <derivirana_varijabla naziv="DomainObject.Predmet.OznakaBroj_1">St-155/2017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Enki jednostavno društvo s ograničenom odgovornošću za proizvodnju i usluge</izvorni_sadrzaj>
    <derivirana_varijabla naziv="DomainObject.Predmet.ProtustrankaFormated_1">  Enki jednostavno društvo s ograničenom odgovornošću za proizvodnju i usluge</derivirana_varijabla>
  </DomainObject.Predmet.ProtustrankaFormated>
  <DomainObject.Predmet.ProtustrankaFormatedOIB>
    <izvorni_sadrzaj>  Enki jednostavno društvo s ograničenom odgovornošću za proizvodnju i usluge, OIB 15117907269</izvorni_sadrzaj>
    <derivirana_varijabla naziv="DomainObject.Predmet.ProtustrankaFormatedOIB_1">  Enki jednostavno društvo s ograničenom odgovornošću za proizvodnju i usluge, OIB 15117907269</derivirana_varijabla>
  </DomainObject.Predmet.ProtustrankaFormatedOIB>
  <DomainObject.Predmet.ProtustrankaFormatedWithAdress>
    <izvorni_sadrzaj> Enki jednostavno društvo s ograničenom odgovornošću za proizvodnju i usluge, Klekovačka 32, 10000 Zagreb</izvorni_sadrzaj>
    <derivirana_varijabla naziv="DomainObject.Predmet.ProtustrankaFormatedWithAdress_1"> Enki jednostavno društvo s ograničenom odgovornošću za proizvodnju i usluge, Klekovačka 32, 10000 Zagreb</derivirana_varijabla>
  </DomainObject.Predmet.ProtustrankaFormatedWithAdress>
  <DomainObject.Predmet.ProtustrankaFormatedWithAdressOIB>
    <izvorni_sadrzaj> Enki jednostavno društvo s ograničenom odgovornošću za proizvodnju i usluge, OIB 15117907269, Klekovačka 32, 10000 Zagreb</izvorni_sadrzaj>
    <derivirana_varijabla naziv="DomainObject.Predmet.ProtustrankaFormatedWithAdressOIB_1"> Enki jednostavno društvo s ograničenom odgovornošću za proizvodnju i usluge, OIB 15117907269, Klekovačka 32, 10000 Zagreb</derivirana_varijabla>
  </DomainObject.Predmet.ProtustrankaFormatedWithAdressOIB>
  <DomainObject.Predmet.ProtustrankaWithAdress>
    <izvorni_sadrzaj>Enki jednostavno društvo s ograničenom odgovornošću za proizvodnju i usluge Klekovačka 32, 10000 Zagreb</izvorni_sadrzaj>
    <derivirana_varijabla naziv="DomainObject.Predmet.ProtustrankaWithAdress_1">Enki jednostavno društvo s ograničenom odgovornošću za proizvodnju i usluge Klekovačka 32, 10000 Zagreb</derivirana_varijabla>
  </DomainObject.Predmet.ProtustrankaWithAdress>
  <DomainObject.Predmet.ProtustrankaWithAdressOIB>
    <izvorni_sadrzaj>Enki jednostavno društvo s ograničenom odgovornošću za proizvodnju i usluge, OIB 15117907269, Klekovačka 32, 10000 Zagreb</izvorni_sadrzaj>
    <derivirana_varijabla naziv="DomainObject.Predmet.ProtustrankaWithAdressOIB_1">Enki jednostavno društvo s ograničenom odgovornošću za proizvodnju i usluge, OIB 15117907269, Klekovačka 32, 10000 Zagreb</derivirana_varijabla>
  </DomainObject.Predmet.ProtustrankaWithAdressOIB>
  <DomainObject.Predmet.ProtustrankaNazivFormated>
    <izvorni_sadrzaj>Enki jednostavno društvo s ograničenom odgovornošću za proizvodnju i usluge</izvorni_sadrzaj>
    <derivirana_varijabla naziv="DomainObject.Predmet.ProtustrankaNazivFormated_1">Enki jednostavno društvo s ograničenom odgovornošću za proizvodnju i usluge</derivirana_varijabla>
  </DomainObject.Predmet.ProtustrankaNazivFormated>
  <DomainObject.Predmet.ProtustrankaNazivFormatedOIB>
    <izvorni_sadrzaj>Enki jednostavno društvo s ograničenom odgovornošću za proizvodnju i usluge, OIB 15117907269</izvorni_sadrzaj>
    <derivirana_varijabla naziv="DomainObject.Predmet.ProtustrankaNazivFormatedOIB_1">Enki jednostavno društvo s ograničenom odgovornošću za proizvodnju i usluge, OIB 15117907269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Enki jednostavno društvo s ograničenom odgovornošću za proizvodnju i usluge</item>
    </izvorni_sadrzaj>
    <derivirana_varijabla naziv="DomainObject.Predmet.ProtuStrankaListFormated_1">
      <item>Enki jednostavno društvo s ograničenom odgovornošću za proizvodnju i usluge</item>
    </derivirana_varijabla>
  </DomainObject.Predmet.ProtuStrankaListFormated>
  <DomainObject.Predmet.ProtuStrankaListFormatedOIB>
    <izvorni_sadrzaj>
      <item>Enki jednostavno društvo s ograničenom odgovornošću za proizvodnju i usluge, OIB 15117907269</item>
    </izvorni_sadrzaj>
    <derivirana_varijabla naziv="DomainObject.Predmet.ProtuStrankaListFormatedOIB_1">
      <item>Enki jednostavno društvo s ograničenom odgovornošću za proizvodnju i usluge, OIB 15117907269</item>
    </derivirana_varijabla>
  </DomainObject.Predmet.ProtuStrankaListFormatedOIB>
  <DomainObject.Predmet.ProtuStrankaListFormatedWithAdress>
    <izvorni_sadrzaj>
      <item>Enki jednostavno društvo s ograničenom odgovornošću za proizvodnju i usluge, Klekovačka 32, 10000 Zagreb</item>
    </izvorni_sadrzaj>
    <derivirana_varijabla naziv="DomainObject.Predmet.ProtuStrankaListFormatedWithAdress_1">
      <item>Enki jednostavno društvo s ograničenom odgovornošću za proizvodnju i usluge, Klekovačka 32, 10000 Zagreb</item>
    </derivirana_varijabla>
  </DomainObject.Predmet.ProtuStrankaListFormatedWithAdress>
  <DomainObject.Predmet.ProtuStrankaListFormatedWithAdressOIB>
    <izvorni_sadrzaj>
      <item>Enki jednostavno društvo s ograničenom odgovornošću za proizvodnju i usluge, OIB 15117907269, Klekovačka 32, 10000 Zagreb</item>
    </izvorni_sadrzaj>
    <derivirana_varijabla naziv="DomainObject.Predmet.ProtuStrankaListFormatedWithAdressOIB_1">
      <item>Enki jednostavno društvo s ograničenom odgovornošću za proizvodnju i usluge, OIB 15117907269, Klekovačka 32, 10000 Zagreb</item>
    </derivirana_varijabla>
  </DomainObject.Predmet.ProtuStrankaListFormatedWithAdressOIB>
  <DomainObject.Predmet.ProtuStrankaListNazivFormated>
    <izvorni_sadrzaj>
      <item>Enki jednostavno društvo s ograničenom odgovornošću za proizvodnju i usluge</item>
    </izvorni_sadrzaj>
    <derivirana_varijabla naziv="DomainObject.Predmet.ProtuStrankaListNazivFormated_1">
      <item>Enki jednostavno društvo s ograničenom odgovornošću za proizvodnju i usluge</item>
    </derivirana_varijabla>
  </DomainObject.Predmet.ProtuStrankaListNazivFormated>
  <DomainObject.Predmet.ProtuStrankaListNazivFormatedOIB>
    <izvorni_sadrzaj>
      <item>Enki jednostavno društvo s ograničenom odgovornošću za proizvodnju i usluge, OIB 15117907269</item>
    </izvorni_sadrzaj>
    <derivirana_varijabla naziv="DomainObject.Predmet.ProtuStrankaListNazivFormatedOIB_1">
      <item>Enki jednostavno društvo s ograničenom odgovornošću za proizvodnju i usluge, OIB 15117907269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Enki jednostavno društvo s ograničenom odgovornošću za proizvodnju i usluge</izvorni_sadrzaj>
    <derivirana_varijabla naziv="DomainObject.Predmet.ProtustrankaIDrugi_1">Enki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Enki jednostavno društvo s ograničenom odgovornošću za proizvodnju i usluge, OIB 15117907269, Klekovačka 32, 10000 Zagreb</izvorni_sadrzaj>
    <derivirana_varijabla naziv="DomainObject.Predmet.ProtustrankaIDrugiAdressOIB_1">Enki jednostavno društvo s ograničenom odgovornošću za proizvodnju i usluge, OIB 15117907269, Klekovačka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Enki jednostavno društvo s ograničenom odgovornošću za proizvodnju i usluge</item>
      <item>FINA Regionalni centar Zagreb</item>
    </izvorni_sadrzaj>
    <derivirana_varijabla naziv="DomainObject.Predmet.SudioniciListNaziv_1">
      <item>Enki jednostavno društvo s ograničenom odgovornošću za proizvodnju i usluge</item>
      <item>FINA Regionalni centar Zagreb</item>
    </derivirana_varijabla>
  </DomainObject.Predmet.SudioniciListNaziv>
  <DomainObject.Predmet.SudioniciListAdressOIB>
    <izvorni_sadrzaj>
      <item>Enki jednostavno društvo s ograničenom odgovornošću za proizvodnju i usluge, OIB 15117907269, Klekovačka 32,10000 Zagreb</item>
      <item>FINA Regionalni centar Zagreb, OIB 85821130368, Trg svibanjskih žrtava 1995. br. 1,10000 Zagreb</item>
    </izvorni_sadrzaj>
    <derivirana_varijabla naziv="DomainObject.Predmet.SudioniciListAdressOIB_1">
      <item>Enki jednostavno društvo s ograničenom odgovornošću za proizvodnju i usluge, OIB 15117907269, Klekovačka 32,10000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15117907269</item>
      <item>, OIB 85821130368</item>
    </izvorni_sadrzaj>
    <derivirana_varijabla naziv="DomainObject.Predmet.SudioniciListNazivOIB_1">
      <item>, OIB 15117907269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EA144-C98A-4F9E-A861-FEF542FFE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2129</properties:Characters>
  <properties:Lines>54</properties:Lines>
  <properties:Paragraphs>16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2017-02-08T09:09:00Z</dcterms:modified>
  <cp:revision>138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