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0e8f9" w14:paraId="460e8f9" w:rsidRDefault="00D97BE1" w:rsidP="00D97BE1" w:rsidR="00D97BE1" w:rsidRPr="0084799E">
      <w:pPr>
        <w:jc w:val="right"/>
        <w15:collapsed w:val="false"/>
        <w:rPr>
          <w:b/>
        </w:rPr>
      </w:pPr>
      <w:bookmarkStart w:name="_GoBack" w:id="0"/>
      <w:bookmarkEnd w:id="0"/>
    </w:p>
    <w:p w:rsidRDefault="0084650A" w:rsidP="00D97BE1" w:rsidR="000F60FD" w:rsidRPr="0084799E">
      <w:pPr>
        <w:jc w:val="right"/>
      </w:pPr>
      <w:r w:rsidRPr="0084799E">
        <w:t xml:space="preserve"> </w:t>
      </w:r>
      <w:r w:rsidR="00D97BE1" w:rsidRPr="0084799E">
        <w:t xml:space="preserve"> </w:t>
      </w:r>
    </w:p>
    <w:p w:rsidRDefault="00520CA4" w:rsidP="000F60FD" w:rsidR="00520CA4" w:rsidRPr="0084799E"/>
    <w:p w:rsidRDefault="000E5646" w:rsidP="000F60FD" w:rsidR="000E5646" w:rsidRPr="0084799E">
      <w:pPr>
        <w:rPr>
          <w:b/>
        </w:rPr>
      </w:pPr>
    </w:p>
    <w:p w:rsidRDefault="000F60FD" w:rsidP="000F60FD" w:rsidR="000F60FD" w:rsidRPr="0084799E">
      <w:pPr>
        <w:rPr>
          <w:b/>
        </w:rPr>
      </w:pPr>
      <w:r w:rsidRPr="0084799E">
        <w:rPr>
          <w:b/>
        </w:rPr>
        <w:t>REPUBLIKA HRVATSKA</w:t>
      </w:r>
    </w:p>
    <w:p w:rsidRDefault="000F60FD" w:rsidP="000F60FD" w:rsidR="003D72BA" w:rsidRPr="0084799E">
      <w:r w:rsidRPr="0084799E">
        <w:rPr>
          <w:b/>
        </w:rPr>
        <w:t>TRGOVAČKI SUD U</w:t>
      </w:r>
      <w:r w:rsidR="00D024BA" w:rsidRPr="0084799E">
        <w:rPr>
          <w:b/>
        </w:rPr>
        <w:t xml:space="preserve"> ZADRU</w:t>
      </w:r>
    </w:p>
    <w:p w:rsidRDefault="003D72BA" w:rsidP="000F60FD" w:rsidR="000F60FD" w:rsidRPr="0084799E">
      <w:r w:rsidRPr="0084799E">
        <w:t>Dr. Franje Tuđmana 35</w:t>
      </w:r>
      <w:r w:rsidR="00D024BA" w:rsidRPr="0084799E">
        <w:tab/>
      </w:r>
      <w:r w:rsidR="00D024BA" w:rsidRPr="0084799E">
        <w:tab/>
      </w:r>
      <w:r w:rsidR="00D024BA" w:rsidRPr="0084799E">
        <w:tab/>
      </w:r>
      <w:r w:rsidR="00AB29B4" w:rsidRPr="0084799E">
        <w:t xml:space="preserve">          </w:t>
      </w:r>
    </w:p>
    <w:p w:rsidRDefault="00D47766" w:rsidP="000E5646" w:rsidR="00D47766" w:rsidRPr="0084799E"/>
    <w:p w:rsidRDefault="00696A23" w:rsidP="000F60FD" w:rsidR="00696A23" w:rsidRPr="0084799E">
      <w:pPr>
        <w:jc w:val="center"/>
        <w:rPr>
          <w:b/>
        </w:rPr>
      </w:pPr>
      <w:r w:rsidRPr="0084799E">
        <w:rPr>
          <w:b/>
        </w:rPr>
        <w:t>R E P U B L I KA   H R V A T S K A</w:t>
      </w:r>
    </w:p>
    <w:p w:rsidRDefault="001F3EEE" w:rsidP="000F60FD" w:rsidR="001F3EEE" w:rsidRPr="0084799E">
      <w:pPr>
        <w:jc w:val="center"/>
        <w:rPr>
          <w:b/>
        </w:rPr>
      </w:pPr>
    </w:p>
    <w:p w:rsidRDefault="000F60FD" w:rsidP="000F60FD" w:rsidR="000F60FD" w:rsidRPr="0084799E">
      <w:pPr>
        <w:jc w:val="center"/>
        <w:rPr>
          <w:b/>
        </w:rPr>
      </w:pPr>
      <w:r w:rsidRPr="0084799E">
        <w:rPr>
          <w:b/>
        </w:rPr>
        <w:t>R J E Š E N J E</w:t>
      </w:r>
    </w:p>
    <w:p w:rsidRDefault="00182066" w:rsidP="000F60FD" w:rsidR="00182066" w:rsidRPr="0084799E"/>
    <w:p w:rsidRDefault="0068406C" w:rsidP="008C41CD" w:rsidR="000F60FD" w:rsidRPr="0084799E">
      <w:pPr>
        <w:ind w:firstLine="708"/>
        <w:jc w:val="both"/>
      </w:pPr>
      <w:r w:rsidRPr="0084799E">
        <w:t>Trgovački sud u Zadru</w:t>
      </w:r>
      <w:r w:rsidR="000E5646" w:rsidRPr="0084799E">
        <w:t xml:space="preserve">, </w:t>
      </w:r>
      <w:r w:rsidR="001D70CF" w:rsidRPr="0084799E">
        <w:t xml:space="preserve">OIB:39670464653, </w:t>
      </w:r>
      <w:r w:rsidR="001B3070" w:rsidRPr="0084799E">
        <w:t>po su</w:t>
      </w:r>
      <w:r w:rsidR="00FB2747" w:rsidRPr="0084799E">
        <w:t>tkinji</w:t>
      </w:r>
      <w:r w:rsidR="001B3070" w:rsidRPr="0084799E">
        <w:t xml:space="preserve"> </w:t>
      </w:r>
      <w:r w:rsidR="000E5646" w:rsidRPr="0084799E">
        <w:t xml:space="preserve">Ani Markač </w:t>
      </w:r>
      <w:r w:rsidR="00BC28B6" w:rsidRPr="0084799E">
        <w:t xml:space="preserve">povodom prijedloga za otvaranje stečajnog postupka na imovini </w:t>
      </w:r>
      <w:r w:rsidR="001B3070" w:rsidRPr="0084799E">
        <w:t>stečajn</w:t>
      </w:r>
      <w:r w:rsidR="00CF5259" w:rsidRPr="0084799E">
        <w:t>og</w:t>
      </w:r>
      <w:r w:rsidR="001B3070" w:rsidRPr="0084799E">
        <w:t xml:space="preserve"> dužnik</w:t>
      </w:r>
      <w:r w:rsidR="00CF5259" w:rsidRPr="0084799E">
        <w:t>a</w:t>
      </w:r>
      <w:r w:rsidR="007E0FEA" w:rsidRPr="0084799E">
        <w:t xml:space="preserve"> </w:t>
      </w:r>
      <w:r w:rsidR="009A275D">
        <w:t>SIBNAVAL, d.o.o., OIB: 27935454057, Šibenik, Drvarska 31</w:t>
      </w:r>
      <w:r w:rsidR="003338EC" w:rsidRPr="0084799E">
        <w:t xml:space="preserve">, </w:t>
      </w:r>
      <w:r w:rsidR="001B3070" w:rsidRPr="0084799E">
        <w:t xml:space="preserve">dana </w:t>
      </w:r>
      <w:r w:rsidR="009A275D">
        <w:t>13</w:t>
      </w:r>
      <w:r w:rsidR="000E5646" w:rsidRPr="0084799E">
        <w:t xml:space="preserve">. </w:t>
      </w:r>
      <w:r w:rsidR="009A275D">
        <w:t>ožujka</w:t>
      </w:r>
      <w:r w:rsidR="000E5646" w:rsidRPr="0084799E">
        <w:t xml:space="preserve"> </w:t>
      </w:r>
      <w:r w:rsidR="0085013C">
        <w:t>2017</w:t>
      </w:r>
      <w:r w:rsidR="001B3070" w:rsidRPr="0084799E">
        <w:t>.</w:t>
      </w:r>
      <w:r w:rsidR="006D749E" w:rsidRPr="0084799E">
        <w:t>,</w:t>
      </w:r>
    </w:p>
    <w:p w:rsidRDefault="003338EC" w:rsidP="000F60FD" w:rsidR="003338EC" w:rsidRPr="0084799E">
      <w:pPr>
        <w:jc w:val="center"/>
      </w:pPr>
    </w:p>
    <w:p w:rsidRDefault="000F60FD" w:rsidP="000F60FD" w:rsidR="000F60FD" w:rsidRPr="0085013C">
      <w:pPr>
        <w:jc w:val="center"/>
        <w:rPr>
          <w:b/>
        </w:rPr>
      </w:pPr>
      <w:r w:rsidRPr="0085013C">
        <w:rPr>
          <w:b/>
        </w:rPr>
        <w:t>r i j e š i o  j e</w:t>
      </w:r>
    </w:p>
    <w:p w:rsidRDefault="00182066" w:rsidP="000F60FD" w:rsidR="00182066" w:rsidRPr="0084799E">
      <w:pPr>
        <w:rPr>
          <w:b/>
        </w:rPr>
      </w:pPr>
    </w:p>
    <w:p w:rsidRDefault="006D749E" w:rsidP="003338EC" w:rsidR="000F60FD" w:rsidRPr="0084799E">
      <w:pPr>
        <w:jc w:val="both"/>
      </w:pPr>
      <w:r w:rsidRPr="0084799E">
        <w:t>I</w:t>
      </w:r>
      <w:r w:rsidR="00267859">
        <w:t>.</w:t>
      </w:r>
      <w:r w:rsidR="000E5646" w:rsidRPr="0084799E">
        <w:rPr>
          <w:b/>
        </w:rPr>
        <w:tab/>
      </w:r>
      <w:r w:rsidR="000F60FD" w:rsidRPr="0084799E">
        <w:t xml:space="preserve">O t v a r a   s e </w:t>
      </w:r>
      <w:r w:rsidR="007228EC" w:rsidRPr="0084799E">
        <w:t xml:space="preserve">  </w:t>
      </w:r>
      <w:r w:rsidR="000F60FD" w:rsidRPr="0084799E">
        <w:t>stečajni postupak nad dužnikom</w:t>
      </w:r>
      <w:r w:rsidR="00C569BB" w:rsidRPr="0084799E">
        <w:rPr>
          <w:b/>
        </w:rPr>
        <w:t xml:space="preserve"> </w:t>
      </w:r>
      <w:r w:rsidR="009A275D">
        <w:t>SIBNAVAL, d.o.o., OIB: 27935454057, Šibenik, Drvarska 31</w:t>
      </w:r>
      <w:r w:rsidR="003338EC" w:rsidRPr="0084799E">
        <w:t>.</w:t>
      </w:r>
    </w:p>
    <w:p w:rsidRDefault="000E44E3" w:rsidP="000E44E3" w:rsidR="000E44E3" w:rsidRPr="00B806E9">
      <w:pPr>
        <w:jc w:val="both"/>
        <w:rPr>
          <w:b/>
        </w:rPr>
      </w:pPr>
    </w:p>
    <w:p w:rsidRDefault="000E44E3" w:rsidP="000E44E3" w:rsidR="000E44E3" w:rsidRPr="00B806E9">
      <w:pPr>
        <w:jc w:val="both"/>
      </w:pPr>
      <w:r w:rsidRPr="00B806E9">
        <w:t>II.</w:t>
      </w:r>
      <w:r w:rsidRPr="00B806E9">
        <w:tab/>
        <w:t>Stečajnim upraviteljem imenuje se</w:t>
      </w:r>
      <w:r w:rsidRPr="00B806E9">
        <w:rPr>
          <w:b/>
        </w:rPr>
        <w:t xml:space="preserve"> </w:t>
      </w:r>
      <w:r w:rsidRPr="00B806E9">
        <w:t>Marica Nekić, Put Gazića 14a, Zadar, OIB:75245904208.</w:t>
      </w:r>
    </w:p>
    <w:p w:rsidRDefault="00AE7F32" w:rsidP="00524283" w:rsidR="00AE7F32" w:rsidRPr="0084799E">
      <w:pPr>
        <w:ind w:firstLine="708"/>
        <w:jc w:val="both"/>
        <w:rPr>
          <w:b/>
        </w:rPr>
      </w:pPr>
    </w:p>
    <w:p w:rsidRDefault="000E5646" w:rsidP="000E5646" w:rsidR="00600F72" w:rsidRPr="0084799E">
      <w:pPr>
        <w:jc w:val="both"/>
      </w:pPr>
      <w:r w:rsidRPr="0084799E">
        <w:t>III</w:t>
      </w:r>
      <w:r w:rsidR="00267859">
        <w:t>.</w:t>
      </w:r>
      <w:r w:rsidRPr="0084799E">
        <w:t xml:space="preserve"> </w:t>
      </w:r>
      <w:r w:rsidRPr="0084799E">
        <w:tab/>
      </w:r>
      <w:r w:rsidR="00600F72" w:rsidRPr="0084799E">
        <w:t>Stečajni postupak nad stečajnim dužnikom</w:t>
      </w:r>
      <w:r w:rsidR="0041600A" w:rsidRPr="0084799E">
        <w:t xml:space="preserve"> </w:t>
      </w:r>
      <w:r w:rsidR="009A275D">
        <w:t>SIBNAVAL, d.o.o., OIB: 27935454057, Šibenik, Drvarska 31</w:t>
      </w:r>
      <w:r w:rsidR="0041600A" w:rsidRPr="0084799E">
        <w:rPr>
          <w:bCs/>
        </w:rPr>
        <w:t>,</w:t>
      </w:r>
      <w:r w:rsidR="00FB2747" w:rsidRPr="0084799E">
        <w:t xml:space="preserve"> </w:t>
      </w:r>
      <w:r w:rsidR="00600F72" w:rsidRPr="0084799E">
        <w:t xml:space="preserve">otvara se </w:t>
      </w:r>
      <w:r w:rsidR="009A275D">
        <w:t>13</w:t>
      </w:r>
      <w:r w:rsidRPr="0084799E">
        <w:t xml:space="preserve">. </w:t>
      </w:r>
      <w:r w:rsidR="009A275D">
        <w:t>ožujka</w:t>
      </w:r>
      <w:r w:rsidRPr="0084799E">
        <w:t xml:space="preserve"> </w:t>
      </w:r>
      <w:r w:rsidR="007F66C6" w:rsidRPr="0084799E">
        <w:t>201</w:t>
      </w:r>
      <w:r w:rsidR="00635180" w:rsidRPr="0084799E">
        <w:t>7</w:t>
      </w:r>
      <w:r w:rsidR="00600F72" w:rsidRPr="0084799E">
        <w:t xml:space="preserve">. u </w:t>
      </w:r>
      <w:r w:rsidR="009A275D">
        <w:t>11</w:t>
      </w:r>
      <w:r w:rsidR="00426005" w:rsidRPr="0084799E">
        <w:t>,</w:t>
      </w:r>
      <w:r w:rsidR="009A275D">
        <w:t>30</w:t>
      </w:r>
      <w:r w:rsidRPr="0084799E">
        <w:t xml:space="preserve"> </w:t>
      </w:r>
      <w:r w:rsidR="00600F72" w:rsidRPr="0084799E">
        <w:t>sati i istog trenutka rješenje o otvaranju stečajnog postupka objavit će se na e-</w:t>
      </w:r>
      <w:r w:rsidRPr="0084799E">
        <w:t>O</w:t>
      </w:r>
      <w:r w:rsidR="00600F72" w:rsidRPr="0084799E">
        <w:t>glasn</w:t>
      </w:r>
      <w:r w:rsidRPr="0084799E">
        <w:t>oj ploči</w:t>
      </w:r>
      <w:r w:rsidR="00600F72" w:rsidRPr="0084799E">
        <w:t xml:space="preserve"> suda. </w:t>
      </w:r>
    </w:p>
    <w:p w:rsidRDefault="00600F72" w:rsidP="00AE7F32" w:rsidR="00600F72" w:rsidRPr="0084799E">
      <w:pPr>
        <w:jc w:val="both"/>
        <w:rPr>
          <w:b/>
        </w:rPr>
      </w:pPr>
    </w:p>
    <w:p w:rsidRDefault="000F60FD" w:rsidP="000E5646" w:rsidR="000F60FD" w:rsidRPr="0084799E">
      <w:pPr>
        <w:jc w:val="both"/>
        <w:rPr>
          <w:b/>
        </w:rPr>
      </w:pPr>
      <w:r w:rsidRPr="0084799E">
        <w:t>I</w:t>
      </w:r>
      <w:r w:rsidR="00600F72" w:rsidRPr="0084799E">
        <w:t>V</w:t>
      </w:r>
      <w:r w:rsidR="00267859">
        <w:t>.</w:t>
      </w:r>
      <w:r w:rsidR="000E5646" w:rsidRPr="0084799E">
        <w:tab/>
      </w:r>
      <w:r w:rsidRPr="0084799E">
        <w:t>Pozivaju se vjerovnici</w:t>
      </w:r>
      <w:r w:rsidR="00A2158D" w:rsidRPr="0084799E">
        <w:t xml:space="preserve"> stečajnog dužnika da u roku od </w:t>
      </w:r>
      <w:r w:rsidR="0099607C" w:rsidRPr="0084799E">
        <w:t>60</w:t>
      </w:r>
      <w:r w:rsidR="00A2158D" w:rsidRPr="0084799E">
        <w:t xml:space="preserve"> dana od dana objave </w:t>
      </w:r>
      <w:r w:rsidR="00600F72" w:rsidRPr="0084799E">
        <w:t>ovog rješenja</w:t>
      </w:r>
      <w:r w:rsidR="00A2158D" w:rsidRPr="0084799E">
        <w:t xml:space="preserve">, </w:t>
      </w:r>
      <w:r w:rsidR="009764AF" w:rsidRPr="0084799E">
        <w:t xml:space="preserve">skladno odredbi čl. 257. </w:t>
      </w:r>
      <w:r w:rsidR="00A2158D" w:rsidRPr="0084799E">
        <w:t>Stečajnog zakona prijav</w:t>
      </w:r>
      <w:r w:rsidR="00600F72" w:rsidRPr="0084799E">
        <w:t>e</w:t>
      </w:r>
      <w:r w:rsidR="00A2158D" w:rsidRPr="0084799E">
        <w:t xml:space="preserve"> svoje </w:t>
      </w:r>
      <w:r w:rsidR="009764AF" w:rsidRPr="0084799E">
        <w:t xml:space="preserve">tražbine stečajnom upravitelju. </w:t>
      </w:r>
      <w:r w:rsidRPr="0084799E">
        <w:t>Prijavi je potrebno priložiti i potvrdu o uplaćenoj pristojbi koja iznos</w:t>
      </w:r>
      <w:r w:rsidR="009764AF" w:rsidRPr="0084799E">
        <w:t>i 2% od vrijednosti tražbine</w:t>
      </w:r>
      <w:r w:rsidRPr="0084799E">
        <w:t xml:space="preserve">, ali ne više od 500,00 </w:t>
      </w:r>
      <w:r w:rsidR="002E3F4E" w:rsidRPr="0084799E">
        <w:t>k</w:t>
      </w:r>
      <w:r w:rsidRPr="0084799E">
        <w:t>n, a uplaćuje se na žiro-račun državnog proračuna</w:t>
      </w:r>
      <w:r w:rsidR="001D70CF" w:rsidRPr="0084799E">
        <w:t xml:space="preserve"> IBAN</w:t>
      </w:r>
      <w:r w:rsidRPr="0084799E">
        <w:t xml:space="preserve"> </w:t>
      </w:r>
      <w:r w:rsidR="001D70CF" w:rsidRPr="0084799E">
        <w:t xml:space="preserve">HR12 </w:t>
      </w:r>
      <w:r w:rsidRPr="0084799E">
        <w:t>1001005-1863000160, pozivom na broj:</w:t>
      </w:r>
      <w:r w:rsidR="008160B5" w:rsidRPr="0084799E">
        <w:t xml:space="preserve"> 64 5045-23405-</w:t>
      </w:r>
      <w:r w:rsidR="009A275D">
        <w:t>805</w:t>
      </w:r>
      <w:r w:rsidR="009764AF" w:rsidRPr="0084799E">
        <w:t>-</w:t>
      </w:r>
      <w:r w:rsidR="00524283" w:rsidRPr="0084799E">
        <w:t>16</w:t>
      </w:r>
      <w:r w:rsidR="008160B5" w:rsidRPr="0084799E">
        <w:t>.</w:t>
      </w:r>
    </w:p>
    <w:p w:rsidRDefault="000F60FD" w:rsidP="000F60FD" w:rsidR="000F60FD" w:rsidRPr="0084799E">
      <w:pPr>
        <w:jc w:val="both"/>
      </w:pPr>
    </w:p>
    <w:p w:rsidRDefault="000E5646" w:rsidP="000E5646" w:rsidR="002F6FA2" w:rsidRPr="0084799E">
      <w:pPr>
        <w:jc w:val="both"/>
        <w:rPr>
          <w:b/>
        </w:rPr>
      </w:pPr>
      <w:r w:rsidRPr="0084799E">
        <w:t>V</w:t>
      </w:r>
      <w:r w:rsidR="00267859">
        <w:t>.</w:t>
      </w:r>
      <w:r w:rsidRPr="0084799E">
        <w:tab/>
      </w:r>
      <w:r w:rsidR="000F60FD" w:rsidRPr="0084799E">
        <w:t xml:space="preserve">Pozivaju se razlučni </w:t>
      </w:r>
      <w:r w:rsidR="00A2158D" w:rsidRPr="0084799E">
        <w:t xml:space="preserve">i izlučni </w:t>
      </w:r>
      <w:r w:rsidR="000F60FD" w:rsidRPr="0084799E">
        <w:t xml:space="preserve">vjerovnici da u roku od </w:t>
      </w:r>
      <w:r w:rsidR="00600F72" w:rsidRPr="0084799E">
        <w:t>60</w:t>
      </w:r>
      <w:r w:rsidR="000F60FD" w:rsidRPr="0084799E">
        <w:t xml:space="preserve"> dana nakon objave</w:t>
      </w:r>
      <w:r w:rsidR="00600F72" w:rsidRPr="0084799E">
        <w:t xml:space="preserve"> ovog rješenja podneskom</w:t>
      </w:r>
      <w:r w:rsidR="000F60FD" w:rsidRPr="0084799E">
        <w:t xml:space="preserve"> </w:t>
      </w:r>
      <w:r w:rsidR="00A2158D" w:rsidRPr="0084799E">
        <w:t>obavijest</w:t>
      </w:r>
      <w:r w:rsidR="00600F72" w:rsidRPr="0084799E">
        <w:t>e</w:t>
      </w:r>
      <w:r w:rsidR="00A2158D" w:rsidRPr="0084799E">
        <w:t xml:space="preserve"> stečajnog upravitelja o svojim pravima, sukladno odredbi čl. </w:t>
      </w:r>
      <w:r w:rsidR="00600F72" w:rsidRPr="0084799E">
        <w:t xml:space="preserve">258. </w:t>
      </w:r>
      <w:r w:rsidR="00A2158D" w:rsidRPr="0084799E">
        <w:t>Stečajnog zakona</w:t>
      </w:r>
      <w:r w:rsidR="009764AF" w:rsidRPr="0084799E">
        <w:t xml:space="preserve">. </w:t>
      </w:r>
      <w:r w:rsidR="000F60FD" w:rsidRPr="0084799E">
        <w:t xml:space="preserve">Prijavi je potrebno priložiti i potvrdu o uplaćenoj pristojbi koja iznosi 2% od vrijednosti potraživanja, ali ne više od 500,00 </w:t>
      </w:r>
      <w:r w:rsidR="002864B0" w:rsidRPr="0084799E">
        <w:t>k</w:t>
      </w:r>
      <w:r w:rsidR="000F60FD" w:rsidRPr="0084799E">
        <w:t>n, a uplaćuje se na žiro-račun državnog proračuna</w:t>
      </w:r>
      <w:r w:rsidR="008C41CD" w:rsidRPr="0084799E">
        <w:t xml:space="preserve"> IBAN HR12</w:t>
      </w:r>
      <w:r w:rsidR="000F60FD" w:rsidRPr="0084799E">
        <w:t xml:space="preserve"> 1001005-1863000160, pozivom na broj</w:t>
      </w:r>
      <w:r w:rsidR="00AE052F" w:rsidRPr="0084799E">
        <w:t xml:space="preserve">: </w:t>
      </w:r>
      <w:r w:rsidR="008160B5" w:rsidRPr="0084799E">
        <w:t>64 5045-23405-</w:t>
      </w:r>
      <w:r w:rsidR="009A275D">
        <w:t>805</w:t>
      </w:r>
      <w:r w:rsidR="009764AF" w:rsidRPr="0084799E">
        <w:t>-</w:t>
      </w:r>
      <w:r w:rsidR="00524283" w:rsidRPr="0084799E">
        <w:t>16</w:t>
      </w:r>
      <w:r w:rsidR="002864B0" w:rsidRPr="0084799E">
        <w:t>.</w:t>
      </w:r>
      <w:r w:rsidR="008160B5" w:rsidRPr="0084799E">
        <w:rPr>
          <w:b/>
        </w:rPr>
        <w:t xml:space="preserve"> </w:t>
      </w:r>
    </w:p>
    <w:p w:rsidRDefault="000F60FD" w:rsidP="000F60FD" w:rsidR="000F60FD" w:rsidRPr="0084799E">
      <w:pPr>
        <w:tabs>
          <w:tab w:pos="7350" w:val="left"/>
        </w:tabs>
        <w:jc w:val="both"/>
      </w:pPr>
      <w:r w:rsidRPr="0084799E">
        <w:tab/>
      </w:r>
    </w:p>
    <w:p w:rsidRDefault="00A2158D" w:rsidP="000F60FD" w:rsidR="000F60FD" w:rsidRPr="0084799E">
      <w:pPr>
        <w:jc w:val="both"/>
      </w:pPr>
      <w:r w:rsidRPr="0084799E">
        <w:t>V</w:t>
      </w:r>
      <w:r w:rsidR="00600F72" w:rsidRPr="0084799E">
        <w:t>I</w:t>
      </w:r>
      <w:r w:rsidR="00267859">
        <w:t>.</w:t>
      </w:r>
      <w:r w:rsidR="000E5646" w:rsidRPr="0084799E">
        <w:tab/>
      </w:r>
      <w:r w:rsidR="000F60FD" w:rsidRPr="0084799E">
        <w:t xml:space="preserve">Pozivaju se dužnici </w:t>
      </w:r>
      <w:r w:rsidRPr="0084799E">
        <w:t xml:space="preserve">stečajnog dužnika </w:t>
      </w:r>
      <w:r w:rsidR="000F60FD" w:rsidRPr="0084799E">
        <w:t xml:space="preserve">da svoje obveze </w:t>
      </w:r>
      <w:r w:rsidR="00600F72" w:rsidRPr="0084799E">
        <w:t>bez odgode ispunjavaju</w:t>
      </w:r>
      <w:r w:rsidRPr="0084799E">
        <w:t xml:space="preserve"> stečajnom upravitelju</w:t>
      </w:r>
      <w:r w:rsidR="00600F72" w:rsidRPr="0084799E">
        <w:t xml:space="preserve"> za</w:t>
      </w:r>
      <w:r w:rsidRPr="0084799E">
        <w:t xml:space="preserve"> stečajnog dužnika. </w:t>
      </w:r>
    </w:p>
    <w:p w:rsidRDefault="000F60FD" w:rsidP="000F60FD" w:rsidR="000F60FD" w:rsidRPr="0084799E">
      <w:pPr>
        <w:jc w:val="both"/>
      </w:pPr>
    </w:p>
    <w:p w:rsidRDefault="00A2158D" w:rsidP="00A2158D" w:rsidR="00F75C44" w:rsidRPr="0084799E">
      <w:pPr>
        <w:jc w:val="both"/>
      </w:pPr>
      <w:r w:rsidRPr="0084799E">
        <w:t>VI</w:t>
      </w:r>
      <w:r w:rsidR="00F75C44" w:rsidRPr="0084799E">
        <w:t>I</w:t>
      </w:r>
      <w:r w:rsidR="00267859">
        <w:t>.</w:t>
      </w:r>
      <w:r w:rsidR="000F60FD" w:rsidRPr="0084799E">
        <w:t xml:space="preserve"> </w:t>
      </w:r>
      <w:r w:rsidR="006C7A8A" w:rsidRPr="0084799E">
        <w:t xml:space="preserve">     </w:t>
      </w:r>
      <w:r w:rsidR="00F75C44" w:rsidRPr="0084799E">
        <w:t>Pozivaju se vjerovnici stečajnog dužnika na</w:t>
      </w:r>
    </w:p>
    <w:p w:rsidRDefault="00F75C44" w:rsidP="007E1212" w:rsidR="00F75C44" w:rsidRPr="0084799E">
      <w:pPr>
        <w:jc w:val="both"/>
      </w:pPr>
    </w:p>
    <w:p w:rsidRDefault="00426005" w:rsidP="00426005" w:rsidR="00F75C44" w:rsidRPr="0084799E">
      <w:pPr>
        <w:jc w:val="both"/>
        <w:rPr>
          <w:b/>
        </w:rPr>
      </w:pPr>
      <w:r w:rsidRPr="0084799E">
        <w:t xml:space="preserve">1). </w:t>
      </w:r>
      <w:r w:rsidR="00F75C44" w:rsidRPr="0084799E">
        <w:t>r</w:t>
      </w:r>
      <w:r w:rsidR="000F60FD" w:rsidRPr="0084799E">
        <w:t>očište</w:t>
      </w:r>
      <w:r w:rsidR="00A2158D" w:rsidRPr="0084799E">
        <w:t xml:space="preserve"> za ispitivanje prijavljenih </w:t>
      </w:r>
      <w:r w:rsidR="00F75C44" w:rsidRPr="0084799E">
        <w:t>tražbina</w:t>
      </w:r>
      <w:r w:rsidR="00A2158D" w:rsidRPr="0084799E">
        <w:t xml:space="preserve"> vjerovnika </w:t>
      </w:r>
      <w:r w:rsidR="00F75C44" w:rsidRPr="0084799E">
        <w:t xml:space="preserve">koje se </w:t>
      </w:r>
      <w:r w:rsidR="00FC7FDD" w:rsidRPr="0084799E">
        <w:t xml:space="preserve">zakazuje za </w:t>
      </w:r>
      <w:r w:rsidR="00FC7FDD" w:rsidRPr="0084799E">
        <w:rPr>
          <w:b/>
        </w:rPr>
        <w:t>dan</w:t>
      </w:r>
      <w:r w:rsidR="000F60FD" w:rsidRPr="0084799E">
        <w:t xml:space="preserve"> </w:t>
      </w:r>
      <w:r w:rsidR="009A275D">
        <w:rPr>
          <w:b/>
        </w:rPr>
        <w:t>9</w:t>
      </w:r>
      <w:r w:rsidRPr="0084799E">
        <w:rPr>
          <w:b/>
        </w:rPr>
        <w:t xml:space="preserve">. </w:t>
      </w:r>
      <w:r w:rsidR="009A275D">
        <w:rPr>
          <w:b/>
        </w:rPr>
        <w:t>lipnja</w:t>
      </w:r>
      <w:r w:rsidRPr="0084799E">
        <w:rPr>
          <w:b/>
        </w:rPr>
        <w:t xml:space="preserve"> 2017. u 9,00 </w:t>
      </w:r>
      <w:r w:rsidR="00D06AE7" w:rsidRPr="0084799E">
        <w:rPr>
          <w:b/>
        </w:rPr>
        <w:t xml:space="preserve">sati </w:t>
      </w:r>
      <w:r w:rsidR="000F60FD" w:rsidRPr="0084799E">
        <w:rPr>
          <w:b/>
        </w:rPr>
        <w:t xml:space="preserve">kod </w:t>
      </w:r>
      <w:r w:rsidR="00635180" w:rsidRPr="0084799E">
        <w:rPr>
          <w:b/>
        </w:rPr>
        <w:t>Trgovačkog suda u Zadru, sudnica 14/I.</w:t>
      </w:r>
    </w:p>
    <w:p w:rsidRDefault="00635180" w:rsidP="00635180" w:rsidR="00635180" w:rsidRPr="0084799E">
      <w:pPr>
        <w:ind w:left="360"/>
        <w:jc w:val="both"/>
        <w:rPr>
          <w:b/>
        </w:rPr>
      </w:pPr>
    </w:p>
    <w:p w:rsidRDefault="00A51CB5" w:rsidP="00A51CB5" w:rsidR="000F60FD" w:rsidRPr="0084799E">
      <w:pPr>
        <w:jc w:val="both"/>
        <w:rPr>
          <w:b/>
        </w:rPr>
      </w:pPr>
      <w:r w:rsidRPr="0084799E">
        <w:t>2) i</w:t>
      </w:r>
      <w:r w:rsidR="007F66C6" w:rsidRPr="0084799E">
        <w:t>zvještajno ročište</w:t>
      </w:r>
      <w:r w:rsidR="00F75C44" w:rsidRPr="0084799E">
        <w:t xml:space="preserve"> koje se zakazuje za </w:t>
      </w:r>
      <w:r w:rsidR="00F75C44" w:rsidRPr="0084799E">
        <w:rPr>
          <w:b/>
        </w:rPr>
        <w:t>dan</w:t>
      </w:r>
      <w:r w:rsidR="00F75C44" w:rsidRPr="0084799E">
        <w:t xml:space="preserve"> </w:t>
      </w:r>
      <w:r w:rsidR="009A275D">
        <w:rPr>
          <w:b/>
        </w:rPr>
        <w:t>9</w:t>
      </w:r>
      <w:r w:rsidR="00426005" w:rsidRPr="0084799E">
        <w:rPr>
          <w:b/>
        </w:rPr>
        <w:t xml:space="preserve">. </w:t>
      </w:r>
      <w:r w:rsidR="009A275D">
        <w:rPr>
          <w:b/>
        </w:rPr>
        <w:t>lipnja</w:t>
      </w:r>
      <w:r w:rsidR="00426005" w:rsidRPr="0084799E">
        <w:rPr>
          <w:b/>
        </w:rPr>
        <w:t xml:space="preserve"> 2017. u 9,</w:t>
      </w:r>
      <w:r w:rsidR="009A275D">
        <w:rPr>
          <w:b/>
        </w:rPr>
        <w:t>45</w:t>
      </w:r>
      <w:r w:rsidR="00426005" w:rsidRPr="0084799E">
        <w:t xml:space="preserve"> s</w:t>
      </w:r>
      <w:r w:rsidR="00F75C44" w:rsidRPr="0084799E">
        <w:rPr>
          <w:b/>
        </w:rPr>
        <w:t xml:space="preserve">ati </w:t>
      </w:r>
      <w:r w:rsidR="008142A2" w:rsidRPr="0084799E">
        <w:rPr>
          <w:b/>
        </w:rPr>
        <w:t xml:space="preserve">kod Trgovačkog suda u Zadru, </w:t>
      </w:r>
      <w:r w:rsidR="00635180" w:rsidRPr="0084799E">
        <w:rPr>
          <w:b/>
        </w:rPr>
        <w:t>sudnica 14/I.</w:t>
      </w:r>
    </w:p>
    <w:p w:rsidRDefault="000E5646" w:rsidP="000E5646" w:rsidR="000F60FD" w:rsidRPr="0084799E">
      <w:pPr>
        <w:tabs>
          <w:tab w:pos="2096" w:val="left"/>
        </w:tabs>
      </w:pPr>
      <w:r w:rsidRPr="0084799E">
        <w:tab/>
      </w:r>
    </w:p>
    <w:p w:rsidRDefault="009968A2" w:rsidP="009968A2" w:rsidR="009968A2" w:rsidRPr="00D36AA1">
      <w:pPr>
        <w:jc w:val="both"/>
      </w:pPr>
      <w:r w:rsidRPr="00D36AA1">
        <w:lastRenderedPageBreak/>
        <w:t>VIII.</w:t>
      </w:r>
      <w:r w:rsidRPr="00D36AA1">
        <w:tab/>
        <w:t>Određuje se upis zabilježbe otvaranja stečajnog postupka u registar Trgovačkog suda u Zadru, Stalne službe u Šibeniku, upisnik brodova, upisnik brodova u izgradnji i upisnik prava intelektualnog vlasništva.</w:t>
      </w:r>
    </w:p>
    <w:p w:rsidRDefault="009968A2" w:rsidP="009968A2" w:rsidR="009968A2" w:rsidRPr="00D36AA1">
      <w:pPr>
        <w:jc w:val="both"/>
      </w:pPr>
    </w:p>
    <w:p w:rsidRDefault="009968A2" w:rsidP="00E10083" w:rsidR="00F33CF5">
      <w:pPr>
        <w:jc w:val="both"/>
      </w:pPr>
      <w:r w:rsidRPr="00D36AA1">
        <w:t>IX.</w:t>
      </w:r>
      <w:r w:rsidRPr="00D36AA1">
        <w:tab/>
        <w:t xml:space="preserve">Određuje se upis zabilježbe otvaranja stečajnog postupka u </w:t>
      </w:r>
      <w:r>
        <w:t>upisnik jahti Lučke kapetanije u Šibeniku</w:t>
      </w:r>
      <w:r w:rsidRPr="00D36AA1">
        <w:t xml:space="preserve">, u odnosu na </w:t>
      </w:r>
      <w:r>
        <w:t>brodicu oznake 636 ŠB.</w:t>
      </w:r>
    </w:p>
    <w:p w:rsidRDefault="0085013C" w:rsidP="00E10083" w:rsidR="0085013C" w:rsidRPr="0084799E">
      <w:pPr>
        <w:jc w:val="both"/>
      </w:pPr>
    </w:p>
    <w:p w:rsidRDefault="000F60FD" w:rsidP="00CC3B7D" w:rsidR="000F60FD" w:rsidRPr="0084799E">
      <w:pPr>
        <w:jc w:val="center"/>
      </w:pPr>
      <w:r w:rsidRPr="0084799E">
        <w:t>Obrazloženje</w:t>
      </w:r>
    </w:p>
    <w:p w:rsidRDefault="00426005" w:rsidP="00CC3B7D" w:rsidR="00426005" w:rsidRPr="0084799E">
      <w:pPr>
        <w:jc w:val="center"/>
      </w:pPr>
    </w:p>
    <w:p w:rsidRDefault="00426005" w:rsidP="00426005" w:rsidR="00426005" w:rsidRPr="0084799E">
      <w:pPr>
        <w:ind w:firstLine="708"/>
        <w:jc w:val="both"/>
      </w:pPr>
      <w:r w:rsidRPr="0084799E">
        <w:t xml:space="preserve">Financijska agencija, RC Split, Podružnica </w:t>
      </w:r>
      <w:r w:rsidR="009968A2">
        <w:t>Šibenik</w:t>
      </w:r>
      <w:r w:rsidR="0084799E" w:rsidRPr="0084799E">
        <w:t xml:space="preserve"> je Trgovačkom sudu u Zadru</w:t>
      </w:r>
      <w:r w:rsidRPr="0084799E">
        <w:t xml:space="preserve"> </w:t>
      </w:r>
      <w:r w:rsidR="009968A2">
        <w:t>8</w:t>
      </w:r>
      <w:r w:rsidRPr="0084799E">
        <w:t xml:space="preserve">. </w:t>
      </w:r>
      <w:r w:rsidR="009968A2">
        <w:t>studenog 2015</w:t>
      </w:r>
      <w:r w:rsidRPr="0084799E">
        <w:t xml:space="preserve">. sukladno </w:t>
      </w:r>
      <w:r w:rsidR="0084799E" w:rsidRPr="0084799E">
        <w:t xml:space="preserve">čl. </w:t>
      </w:r>
      <w:r w:rsidR="009968A2">
        <w:t>444</w:t>
      </w:r>
      <w:r w:rsidR="0084799E" w:rsidRPr="0084799E">
        <w:t xml:space="preserve">. st. 1. </w:t>
      </w:r>
      <w:r w:rsidRPr="0084799E">
        <w:t xml:space="preserve">Stečajnog zakona </w:t>
      </w:r>
      <w:r w:rsidR="0084799E" w:rsidRPr="0084799E">
        <w:t xml:space="preserve">(Narodne novine 71/15), </w:t>
      </w:r>
      <w:r w:rsidRPr="0084799E">
        <w:t>podnijela zahtjev za provedb</w:t>
      </w:r>
      <w:r w:rsidR="0084799E" w:rsidRPr="0084799E">
        <w:t xml:space="preserve">u skraćenoga stečajnog postupka </w:t>
      </w:r>
      <w:r w:rsidR="0084799E">
        <w:t xml:space="preserve">nad uvodno označenim dužnikom </w:t>
      </w:r>
      <w:r w:rsidR="0084799E" w:rsidRPr="0084799E">
        <w:t xml:space="preserve">navodeći </w:t>
      </w:r>
      <w:r w:rsidR="0085013C">
        <w:t xml:space="preserve">kako </w:t>
      </w:r>
      <w:r w:rsidR="0084799E" w:rsidRPr="0084799E">
        <w:t xml:space="preserve">dužnik na dan </w:t>
      </w:r>
      <w:r w:rsidR="009968A2">
        <w:t>1</w:t>
      </w:r>
      <w:r w:rsidR="0084799E" w:rsidRPr="0084799E">
        <w:t xml:space="preserve">. </w:t>
      </w:r>
      <w:r w:rsidR="009968A2">
        <w:t>rujna 2015</w:t>
      </w:r>
      <w:r w:rsidR="0084799E" w:rsidRPr="0084799E">
        <w:t xml:space="preserve">. u Očevidniku redoslijeda osnova za plaćanje ima evidentirane neizvršene osnove za plaćanje u neprekinutom razdoblju od </w:t>
      </w:r>
      <w:r w:rsidR="009968A2">
        <w:t>679</w:t>
      </w:r>
      <w:r w:rsidR="0084799E" w:rsidRPr="0084799E">
        <w:t xml:space="preserve"> dana u ukupnom iznosu od </w:t>
      </w:r>
      <w:r w:rsidR="009968A2">
        <w:t>748</w:t>
      </w:r>
      <w:r w:rsidR="0084799E" w:rsidRPr="0084799E">
        <w:t>.</w:t>
      </w:r>
      <w:r w:rsidR="009968A2">
        <w:t>854</w:t>
      </w:r>
      <w:r w:rsidR="0084799E" w:rsidRPr="0084799E">
        <w:t>,</w:t>
      </w:r>
      <w:r w:rsidR="009968A2">
        <w:t>73</w:t>
      </w:r>
      <w:r w:rsidR="0084799E" w:rsidRPr="0084799E">
        <w:t xml:space="preserve"> kn.</w:t>
      </w:r>
    </w:p>
    <w:p w:rsidRDefault="0084799E" w:rsidP="0084799E" w:rsidR="0084799E" w:rsidRPr="0084799E">
      <w:pPr>
        <w:ind w:firstLine="708"/>
        <w:jc w:val="both"/>
      </w:pPr>
      <w:r>
        <w:t>Slijedom Z</w:t>
      </w:r>
      <w:r w:rsidRPr="0084799E">
        <w:t>ahtjev</w:t>
      </w:r>
      <w:r>
        <w:t>a</w:t>
      </w:r>
      <w:r w:rsidRPr="0084799E">
        <w:t xml:space="preserve"> Financijske agencije, oglasom ovog Suda od 20. </w:t>
      </w:r>
      <w:r w:rsidR="009968A2">
        <w:t>studenog 2015</w:t>
      </w:r>
      <w:r w:rsidRPr="0084799E">
        <w:t xml:space="preserve">. pozvani su članovi uprave da dostave prokazni popis imovine i vjerovnici da u roku od 45 dana predlože otvaranje postupka. </w:t>
      </w:r>
    </w:p>
    <w:p w:rsidRDefault="00426005" w:rsidP="0084799E" w:rsidR="009968A2">
      <w:pPr>
        <w:jc w:val="both"/>
      </w:pPr>
      <w:r w:rsidRPr="0084799E">
        <w:tab/>
        <w:t xml:space="preserve">Postupajući temeljem </w:t>
      </w:r>
      <w:r w:rsidR="0084799E">
        <w:t xml:space="preserve">odredbe </w:t>
      </w:r>
      <w:r w:rsidRPr="0084799E">
        <w:t>čl. 433. Stečajnog zakona</w:t>
      </w:r>
      <w:r w:rsidR="0084799E">
        <w:t>,</w:t>
      </w:r>
      <w:r w:rsidRPr="0084799E">
        <w:t xml:space="preserve"> a nakon što je </w:t>
      </w:r>
      <w:r w:rsidR="009968A2">
        <w:t xml:space="preserve">zastupnik dužnika po zakonu u propisanom roku dostavio prokazni popis imovine te nakon što je vjerovnik JADRANSKA BANKA d.d. Šibenik </w:t>
      </w:r>
      <w:r w:rsidRPr="0084799E">
        <w:t xml:space="preserve">podnio prijedlog za otvaranje stečajnog postupka i učinio vjerojatnim postojanje svojeg potraživanja prema stečajnom dužniku dostavom vjerodostojne </w:t>
      </w:r>
      <w:r w:rsidR="0084799E" w:rsidRPr="0084799E">
        <w:t xml:space="preserve">isprave, </w:t>
      </w:r>
      <w:r w:rsidRPr="0084799E">
        <w:t xml:space="preserve">to je Sud </w:t>
      </w:r>
      <w:r w:rsidR="0084799E">
        <w:t xml:space="preserve">rješenjem </w:t>
      </w:r>
      <w:r w:rsidR="00D453E6">
        <w:t xml:space="preserve">poslovni broj 9 St-684/2015 </w:t>
      </w:r>
      <w:r w:rsidR="0084799E">
        <w:t xml:space="preserve">od </w:t>
      </w:r>
      <w:r w:rsidR="009968A2">
        <w:t>8</w:t>
      </w:r>
      <w:r w:rsidR="0084799E">
        <w:t xml:space="preserve">. </w:t>
      </w:r>
      <w:r w:rsidR="009968A2">
        <w:t>ožujka</w:t>
      </w:r>
      <w:r w:rsidR="0084799E">
        <w:t xml:space="preserve"> 2016. </w:t>
      </w:r>
      <w:r w:rsidRPr="0084799E">
        <w:t>obusta</w:t>
      </w:r>
      <w:r w:rsidR="0084799E">
        <w:t xml:space="preserve">vio skraćeni stečajni postupak, </w:t>
      </w:r>
      <w:r w:rsidR="009968A2">
        <w:t xml:space="preserve">te odredio da će po pravomoćnosti navedenog rješenja postupak nastaviti uz odgovarajuću primjenu općih odredbi redovnog stečajnog postupka. Navedeno rješenje postalo je pravomoćno dana </w:t>
      </w:r>
      <w:r w:rsidR="00D453E6">
        <w:t>13. travnja 2016.</w:t>
      </w:r>
    </w:p>
    <w:p w:rsidRDefault="00D453E6" w:rsidP="00D453E6" w:rsidR="00D453E6">
      <w:pPr>
        <w:ind w:firstLine="708"/>
        <w:jc w:val="both"/>
      </w:pPr>
      <w:r>
        <w:t>Za napomenuti je, da je zaključkom Suda od 18. ožujka 2016. poslovni broj 9 St-714/15 predmetni zahtjev za provedbu stečajnog postupka nad dužnikom spojen na</w:t>
      </w:r>
      <w:r w:rsidRPr="00D453E6">
        <w:t xml:space="preserve"> </w:t>
      </w:r>
      <w:r>
        <w:t>predmet ovog suda poslovni broj 9 St-684/15, budući je u navedenom predmetu 9 St-684/15 ranije zaprimljen zahtjev za provedbu skraćenog stečajnog postupka protiv istog dužnika, a koji postupak je rješenjem pod poslovnim brojem 9 St-684/15 od 8. ožujka 2016. obustavljen zbog podnošenja prijedloga vjerovnika za pokretanje stečajnog postupka, a kojim je odlučeno da će se postupak nastaviti uz odgovarajuću primjenu općih odredbi redovnog stečajnog postupka, a na koje rješenje je dužnik izjavio žalbu, radi provođenja jedinstvenog postupka i donošenja zajedničke odluke, temeljem čl. 16. St. 6. Stečajnog zakona ("Narodne novine" 71/15)</w:t>
      </w:r>
      <w:r w:rsidR="00E92656">
        <w:t>,</w:t>
      </w:r>
      <w:r>
        <w:t xml:space="preserve"> a u svezi čl. 113. Sudskog poslovnika ("Narodne novine" 37/14 i 8/15).  </w:t>
      </w:r>
    </w:p>
    <w:p w:rsidRDefault="000E44E3" w:rsidP="000E44E3" w:rsidR="000E44E3" w:rsidRPr="000E44E3">
      <w:pPr>
        <w:ind w:firstLine="708"/>
        <w:jc w:val="both"/>
        <w:rPr>
          <w:rFonts w:cstheme="majorBidi" w:hAnsiTheme="majorBidi" w:asciiTheme="majorBidi"/>
        </w:rPr>
      </w:pPr>
      <w:r w:rsidRPr="000E44E3">
        <w:rPr>
          <w:rFonts w:cstheme="majorBidi" w:hAnsiTheme="majorBidi" w:asciiTheme="majorBidi"/>
        </w:rPr>
        <w:t>Rješenjem ovog Suda posl. br. 2 St-</w:t>
      </w:r>
      <w:r w:rsidRPr="000E44E3">
        <w:t>805/16-16 od 4. studenog 2016</w:t>
      </w:r>
      <w:r w:rsidRPr="000E44E3">
        <w:rPr>
          <w:rFonts w:cstheme="majorBidi" w:hAnsiTheme="majorBidi" w:asciiTheme="majorBidi"/>
        </w:rPr>
        <w:t xml:space="preserve">. pokrenut je postupak radi utvrđivanja uvjeta za otvaranje stečajnog postupka (prethodni postupak) nad dužnikom. </w:t>
      </w:r>
    </w:p>
    <w:p w:rsidRDefault="000E44E3" w:rsidP="000E44E3" w:rsidR="000E44E3">
      <w:pPr>
        <w:ind w:firstLine="708"/>
        <w:jc w:val="both"/>
        <w:rPr>
          <w:rFonts w:cstheme="majorBidi" w:hAnsiTheme="majorBidi" w:asciiTheme="majorBidi"/>
        </w:rPr>
      </w:pPr>
      <w:r w:rsidRPr="000E44E3">
        <w:rPr>
          <w:rFonts w:cstheme="majorBidi" w:hAnsiTheme="majorBidi" w:asciiTheme="majorBidi"/>
        </w:rPr>
        <w:t xml:space="preserve">Na ročištu u prethodnom postupku održanom dana </w:t>
      </w:r>
      <w:r>
        <w:rPr>
          <w:rFonts w:cstheme="majorBidi" w:hAnsiTheme="majorBidi" w:asciiTheme="majorBidi"/>
        </w:rPr>
        <w:t>9</w:t>
      </w:r>
      <w:r w:rsidRPr="000E44E3">
        <w:rPr>
          <w:rFonts w:cstheme="majorBidi" w:hAnsiTheme="majorBidi" w:asciiTheme="majorBidi"/>
        </w:rPr>
        <w:t xml:space="preserve">. </w:t>
      </w:r>
      <w:r>
        <w:rPr>
          <w:rFonts w:cstheme="majorBidi" w:hAnsiTheme="majorBidi" w:asciiTheme="majorBidi"/>
        </w:rPr>
        <w:t>prosinca</w:t>
      </w:r>
      <w:r w:rsidRPr="000E44E3">
        <w:rPr>
          <w:rFonts w:cstheme="majorBidi" w:hAnsiTheme="majorBidi" w:asciiTheme="majorBidi"/>
        </w:rPr>
        <w:t xml:space="preserve"> 2016. zastupnik dužnik</w:t>
      </w:r>
      <w:r>
        <w:rPr>
          <w:rFonts w:cstheme="majorBidi" w:hAnsiTheme="majorBidi" w:asciiTheme="majorBidi"/>
        </w:rPr>
        <w:t>a</w:t>
      </w:r>
      <w:r w:rsidRPr="000E44E3">
        <w:rPr>
          <w:rFonts w:cstheme="majorBidi" w:hAnsiTheme="majorBidi" w:asciiTheme="majorBidi"/>
        </w:rPr>
        <w:t xml:space="preserve"> po</w:t>
      </w:r>
      <w:r>
        <w:rPr>
          <w:rFonts w:cstheme="majorBidi" w:hAnsiTheme="majorBidi" w:asciiTheme="majorBidi"/>
        </w:rPr>
        <w:t xml:space="preserve"> zakonu Ivo Baljkas iskazao da je osnovna djelatnost dužnika proizvodnja brodske opreme te da isti ne postoji unazad dvije godine, nema zaposlenih. Stečajni dužnik u odnosu na imovinu da nema nekretnina u vlasništvu, od pokretnina da je vlasnik osobnog automobila Berlingo, broj šasije VFGJKFWB93058303 na kojem da postoji upisano razlučno pravo RH, Ministarstvo Financija, Porezne uprave. Dužnik da je vlasnik brodice IVANA, reg. oznake 636 ŠB u odnosu na koje da razlučno pravo ima upisana Jadranska banka d.d. Šibenik. Druge imovine dužnik da nema. Zz dužnika je nadalje iskazao da dužnik ima potraživanja prema svojim dužnicima, a sve sukladno popisu iz prokaznog popisa imovine (list spisa 10-18).</w:t>
      </w:r>
    </w:p>
    <w:p w:rsidRDefault="000E44E3" w:rsidP="000E44E3" w:rsidR="00D453E6">
      <w:pPr>
        <w:ind w:firstLine="708"/>
        <w:jc w:val="both"/>
      </w:pPr>
      <w:r>
        <w:rPr>
          <w:rFonts w:cstheme="majorBidi" w:hAnsiTheme="majorBidi" w:asciiTheme="majorBidi"/>
        </w:rPr>
        <w:t xml:space="preserve">Nadalje, iz pribavljene potvrde o blokadi računa i novčanih sredstava ovršenika Financijske agencije, RC Split, Podružnice Šibenik od 6. prosinca 2016. proizlazi da na računima i novčanim sredstvima ovršenika na dan izdavanja potvrde je evidentirano 1140 dana neprekidne blokade odnosno ukupno 180 dana blokade u prethodnih 6 mjeseci zbog </w:t>
      </w:r>
      <w:r>
        <w:rPr>
          <w:rFonts w:cstheme="majorBidi" w:hAnsiTheme="majorBidi" w:asciiTheme="majorBidi"/>
        </w:rPr>
        <w:lastRenderedPageBreak/>
        <w:t>nepodmirenih osnova za plaćanje evidentiranih u Očevidniku redoslijeda osnova za plaćanje. Nepodmirene obveze na dan izdavanja potvrde da iznose 1.175.318,04 kn.</w:t>
      </w:r>
    </w:p>
    <w:p w:rsidRDefault="0084799E" w:rsidP="0074645D" w:rsidR="0074645D" w:rsidRPr="00B806E9">
      <w:pPr>
        <w:ind w:firstLine="708"/>
        <w:jc w:val="both"/>
      </w:pPr>
      <w:r w:rsidRPr="0084799E">
        <w:t xml:space="preserve">Obzirom da je utvrđeno postojanje stečajnog razloga jer je stečajni dužnik nesposoban za plaćanje budući ne može ispunjavati svoje dospjele novčane obveze u smislu čl. 6. st. 1. i 2. Stečajnog zakona (Narodne novine broj 71/15), kao i obzirom da isti ima imovine unovčenjem koje se mogu pokriti troškovi postupka i vjerovnici, </w:t>
      </w:r>
      <w:r w:rsidR="0074645D" w:rsidRPr="00B806E9">
        <w:t xml:space="preserve">to je u smislu članaka 129. i  130. Stečajnog zakona odlučeno o otvaranju stečajnog postupka.  </w:t>
      </w:r>
    </w:p>
    <w:p w:rsidRDefault="00E92656" w:rsidP="00E92656" w:rsidR="00E92656" w:rsidRPr="00D36AA1">
      <w:pPr>
        <w:ind w:firstLine="708"/>
        <w:jc w:val="both"/>
      </w:pPr>
      <w:r w:rsidRPr="00D36AA1">
        <w:t>Sukladno članku 84. st. 1. Stečajnog zakona izvršen je automatski izbor stečajnog upravitelja, te sukladno čl. 129. st. 1. toč</w:t>
      </w:r>
      <w:r>
        <w:t>ka</w:t>
      </w:r>
      <w:r w:rsidRPr="00D36AA1">
        <w:t xml:space="preserve"> 2. Stečajnog zakona, rješenje o otvaranju stečajnog postupka sadrži i prezime i ime i adresu stečajnog upravitelja, pa je riješeno kao u točki II</w:t>
      </w:r>
      <w:r>
        <w:t>.</w:t>
      </w:r>
      <w:r w:rsidRPr="00D36AA1">
        <w:t xml:space="preserve"> izreke. </w:t>
      </w:r>
    </w:p>
    <w:p w:rsidRDefault="00E92656" w:rsidP="00E92656" w:rsidR="00E92656" w:rsidRPr="00D36AA1">
      <w:pPr>
        <w:ind w:firstLine="708"/>
        <w:jc w:val="both"/>
      </w:pPr>
      <w:r w:rsidRPr="00D36AA1">
        <w:t>Nalog iz točke VIII</w:t>
      </w:r>
      <w:r>
        <w:t>.</w:t>
      </w:r>
      <w:r w:rsidRPr="00D36AA1">
        <w:t xml:space="preserve"> i IX</w:t>
      </w:r>
      <w:r>
        <w:t>.</w:t>
      </w:r>
      <w:r w:rsidRPr="00D36AA1">
        <w:t xml:space="preserve">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92656" w:rsidP="00E92656" w:rsidR="00E92656" w:rsidRPr="00D36AA1">
      <w:pPr>
        <w:jc w:val="both"/>
      </w:pPr>
      <w:r w:rsidRPr="00D36AA1">
        <w:t xml:space="preserve">            S</w:t>
      </w:r>
      <w:r>
        <w:t xml:space="preserve">lijedom navedenog odlučeno je kao u izreci ovog rješenja. </w:t>
      </w:r>
      <w:r w:rsidRPr="00D36AA1">
        <w:t xml:space="preserve">  </w:t>
      </w:r>
    </w:p>
    <w:p w:rsidRDefault="0084799E" w:rsidP="0085013C" w:rsidR="0084799E" w:rsidRPr="0084799E">
      <w:pPr>
        <w:jc w:val="both"/>
      </w:pPr>
    </w:p>
    <w:p w:rsidRDefault="009A0F36" w:rsidP="00772972" w:rsidR="00E373EA" w:rsidRPr="0084799E">
      <w:pPr>
        <w:ind w:firstLine="708"/>
        <w:jc w:val="center"/>
      </w:pPr>
      <w:r w:rsidRPr="0084799E">
        <w:t>U Zadru</w:t>
      </w:r>
      <w:r w:rsidR="00CF5A44" w:rsidRPr="0084799E">
        <w:t xml:space="preserve"> </w:t>
      </w:r>
      <w:r w:rsidR="00D453E6">
        <w:t xml:space="preserve">13. ožujka </w:t>
      </w:r>
      <w:r w:rsidR="002F28D5" w:rsidRPr="0084799E">
        <w:t>201</w:t>
      </w:r>
      <w:r w:rsidR="003338EC" w:rsidRPr="0084799E">
        <w:t>7</w:t>
      </w:r>
      <w:r w:rsidRPr="0084799E">
        <w:t xml:space="preserve">. </w:t>
      </w:r>
    </w:p>
    <w:p w:rsidRDefault="00CF7631" w:rsidP="00CF7631" w:rsidR="00CF7631" w:rsidRPr="0084799E"/>
    <w:p w:rsidRDefault="00CF7631" w:rsidP="00267859" w:rsidR="008B1E91" w:rsidRPr="0084799E">
      <w:pPr>
        <w:jc w:val="right"/>
      </w:pPr>
      <w:r w:rsidRPr="0084799E">
        <w:tab/>
      </w:r>
      <w:r w:rsidR="003338EC" w:rsidRPr="0084799E">
        <w:tab/>
      </w:r>
      <w:r w:rsidR="003338EC" w:rsidRPr="0084799E">
        <w:tab/>
        <w:t xml:space="preserve">          </w:t>
      </w:r>
      <w:r w:rsidRPr="0084799E">
        <w:t xml:space="preserve">                  </w:t>
      </w:r>
      <w:r w:rsidR="0085013C">
        <w:t xml:space="preserve">             </w:t>
      </w:r>
      <w:r w:rsidR="00267859">
        <w:t xml:space="preserve"> </w:t>
      </w:r>
      <w:r w:rsidR="00FB2747" w:rsidRPr="0084799E">
        <w:t>S</w:t>
      </w:r>
      <w:r w:rsidR="008B1E91" w:rsidRPr="0084799E">
        <w:t>u</w:t>
      </w:r>
      <w:r w:rsidR="002F28D5" w:rsidRPr="0084799E">
        <w:t>tkinja</w:t>
      </w:r>
    </w:p>
    <w:p w:rsidRDefault="00223098" w:rsidP="00267859" w:rsidR="00EA3453" w:rsidRPr="0084799E">
      <w:pPr>
        <w:jc w:val="right"/>
      </w:pPr>
      <w:r w:rsidRPr="0084799E">
        <w:t>A</w:t>
      </w:r>
      <w:r w:rsidR="00CF5A44" w:rsidRPr="0084799E">
        <w:t>na Markač</w:t>
      </w:r>
    </w:p>
    <w:p w:rsidRDefault="00EB73DB" w:rsidP="000F60FD" w:rsidR="00EB73DB" w:rsidRPr="0084799E">
      <w:pPr>
        <w:jc w:val="both"/>
      </w:pPr>
    </w:p>
    <w:p w:rsidRDefault="003338EC" w:rsidP="000F60FD" w:rsidR="003338EC" w:rsidRPr="0084799E">
      <w:pPr>
        <w:jc w:val="both"/>
      </w:pPr>
    </w:p>
    <w:p w:rsidRDefault="000F60FD" w:rsidP="000F60FD" w:rsidR="000F60FD" w:rsidRPr="0084799E">
      <w:pPr>
        <w:jc w:val="both"/>
      </w:pPr>
      <w:r w:rsidRPr="0084799E">
        <w:t>POUKA O PRAVNOM LIJEKU:</w:t>
      </w:r>
    </w:p>
    <w:p w:rsidRDefault="004807E2" w:rsidP="004807E2" w:rsidR="004807E2" w:rsidRPr="0084799E">
      <w:pPr>
        <w:ind w:firstLine="705"/>
        <w:jc w:val="both"/>
      </w:pPr>
      <w:r w:rsidRPr="0084799E">
        <w:t>Protiv ovog rješenja pravo na žalbu ima osoba koja je bila ovlaštena za zastupanje dužnika po zakonu do dana nastupanja pravnih posljedica otvaranja stečajnog postupka (čl. 128. st. 8. SZ-a).</w:t>
      </w:r>
    </w:p>
    <w:p w:rsidRDefault="004807E2" w:rsidP="00CF7631" w:rsidR="00EA3453" w:rsidRPr="0084799E">
      <w:pPr>
        <w:ind w:firstLine="705"/>
        <w:jc w:val="both"/>
      </w:pPr>
      <w:r w:rsidRPr="0084799E">
        <w:t xml:space="preserve">Žalba se podnosi ovom sudu za Visoki trgovački sud Republike Hrvatske u </w:t>
      </w:r>
      <w:r w:rsidR="00C941CC" w:rsidRPr="0084799E">
        <w:t>tri</w:t>
      </w:r>
      <w:r w:rsidRPr="0084799E">
        <w:t xml:space="preserve"> primjerka u roku od 8 dana od prijema rješenja, odnosno od isteka osmog dana od dana </w:t>
      </w:r>
      <w:r w:rsidR="00CF7631" w:rsidRPr="0084799E">
        <w:t>objave na e-oglasnoj ploči suda</w:t>
      </w:r>
    </w:p>
    <w:p w:rsidRDefault="00CF7631" w:rsidP="0085013C" w:rsidR="00CF7631"/>
    <w:p w:rsidRDefault="0085013C" w:rsidP="0085013C" w:rsidR="0085013C" w:rsidRPr="0084799E">
      <w:pPr>
        <w:rPr>
          <w:color w:val="000000"/>
        </w:rPr>
      </w:pPr>
    </w:p>
    <w:p w:rsidRDefault="003A199E" w:rsidP="003A199E" w:rsidR="003A199E" w:rsidRPr="0084799E">
      <w:pPr>
        <w:ind w:hanging="705" w:left="705"/>
        <w:rPr>
          <w:color w:val="000000"/>
        </w:rPr>
      </w:pPr>
      <w:r w:rsidRPr="0084799E">
        <w:rPr>
          <w:color w:val="000000"/>
        </w:rPr>
        <w:t>DNA:</w:t>
      </w:r>
    </w:p>
    <w:p w:rsidRDefault="003A199E" w:rsidP="003A199E" w:rsidR="003A199E" w:rsidRPr="0084799E">
      <w:pPr>
        <w:numPr>
          <w:ilvl w:val="0"/>
          <w:numId w:val="2"/>
        </w:numPr>
        <w:rPr>
          <w:color w:val="000000"/>
        </w:rPr>
      </w:pPr>
      <w:r w:rsidRPr="0084799E">
        <w:rPr>
          <w:color w:val="000000"/>
        </w:rPr>
        <w:t>Stečajnom dužniku</w:t>
      </w:r>
    </w:p>
    <w:p w:rsidRDefault="003A199E" w:rsidP="003A199E" w:rsidR="003A199E" w:rsidRPr="0084799E">
      <w:pPr>
        <w:numPr>
          <w:ilvl w:val="0"/>
          <w:numId w:val="2"/>
        </w:numPr>
        <w:rPr>
          <w:color w:val="000000"/>
        </w:rPr>
      </w:pPr>
      <w:r w:rsidRPr="0084799E">
        <w:rPr>
          <w:color w:val="000000"/>
        </w:rPr>
        <w:t xml:space="preserve">Stečajnom upravitelju uz </w:t>
      </w:r>
      <w:r w:rsidR="00CF5A44" w:rsidRPr="0084799E">
        <w:rPr>
          <w:color w:val="000000"/>
        </w:rPr>
        <w:t>izjavu</w:t>
      </w:r>
      <w:r w:rsidR="0074645D" w:rsidRPr="0074645D">
        <w:rPr>
          <w:color w:val="000000"/>
        </w:rPr>
        <w:t xml:space="preserve"> </w:t>
      </w:r>
      <w:r w:rsidR="0074645D">
        <w:rPr>
          <w:color w:val="000000"/>
        </w:rPr>
        <w:t xml:space="preserve">i </w:t>
      </w:r>
      <w:r w:rsidR="0074645D" w:rsidRPr="0084799E">
        <w:rPr>
          <w:color w:val="000000"/>
        </w:rPr>
        <w:t>potvrdu o imenovanju</w:t>
      </w:r>
      <w:r w:rsidR="000E44E3">
        <w:rPr>
          <w:color w:val="000000"/>
        </w:rPr>
        <w:t xml:space="preserve"> (i uz presliku Zapisnika od 9. prosinca 2016. l.s. 108),</w:t>
      </w:r>
    </w:p>
    <w:p w:rsidRDefault="003A199E" w:rsidP="003A199E" w:rsidR="003A199E" w:rsidRPr="0084799E">
      <w:pPr>
        <w:numPr>
          <w:ilvl w:val="0"/>
          <w:numId w:val="2"/>
        </w:numPr>
        <w:rPr>
          <w:color w:val="000000"/>
        </w:rPr>
      </w:pPr>
      <w:r w:rsidRPr="0084799E">
        <w:rPr>
          <w:color w:val="000000"/>
        </w:rPr>
        <w:t>FINA,</w:t>
      </w:r>
      <w:r w:rsidR="000E44E3">
        <w:rPr>
          <w:color w:val="000000"/>
        </w:rPr>
        <w:t xml:space="preserve"> Podružnica Šibenik,</w:t>
      </w:r>
    </w:p>
    <w:p w:rsidRDefault="003A199E" w:rsidP="003A199E" w:rsidR="0074645D">
      <w:pPr>
        <w:numPr>
          <w:ilvl w:val="0"/>
          <w:numId w:val="2"/>
        </w:numPr>
        <w:rPr>
          <w:color w:val="000000"/>
        </w:rPr>
      </w:pPr>
      <w:r w:rsidRPr="0074645D">
        <w:rPr>
          <w:color w:val="000000"/>
        </w:rPr>
        <w:t>ŽDO</w:t>
      </w:r>
      <w:r w:rsidR="00D453E6">
        <w:rPr>
          <w:color w:val="000000"/>
        </w:rPr>
        <w:t>, Šibenik</w:t>
      </w:r>
    </w:p>
    <w:p w:rsidRDefault="003A199E" w:rsidP="003A199E" w:rsidR="003A199E">
      <w:pPr>
        <w:numPr>
          <w:ilvl w:val="0"/>
          <w:numId w:val="2"/>
        </w:numPr>
        <w:rPr>
          <w:color w:val="000000"/>
        </w:rPr>
      </w:pPr>
      <w:r w:rsidRPr="0074645D">
        <w:rPr>
          <w:color w:val="000000"/>
        </w:rPr>
        <w:t xml:space="preserve">Poreznoj upravi </w:t>
      </w:r>
      <w:r w:rsidR="0074645D">
        <w:rPr>
          <w:color w:val="000000"/>
        </w:rPr>
        <w:t>Zadar</w:t>
      </w:r>
      <w:r w:rsidR="0085013C">
        <w:rPr>
          <w:color w:val="000000"/>
        </w:rPr>
        <w:t>,</w:t>
      </w:r>
    </w:p>
    <w:p w:rsidRDefault="00D453E6" w:rsidP="003A199E" w:rsidR="00D453E6" w:rsidRPr="0074645D">
      <w:pPr>
        <w:numPr>
          <w:ilvl w:val="0"/>
          <w:numId w:val="2"/>
        </w:numPr>
        <w:rPr>
          <w:color w:val="000000"/>
        </w:rPr>
      </w:pPr>
      <w:r>
        <w:rPr>
          <w:color w:val="000000"/>
        </w:rPr>
        <w:t>Lučkoj kapetaniji, Ispostava Šibenik</w:t>
      </w:r>
    </w:p>
    <w:p w:rsidRDefault="003A199E" w:rsidP="003A199E" w:rsidR="003A199E" w:rsidRPr="0084799E">
      <w:pPr>
        <w:numPr>
          <w:ilvl w:val="0"/>
          <w:numId w:val="2"/>
        </w:numPr>
        <w:rPr>
          <w:color w:val="000000"/>
        </w:rPr>
      </w:pPr>
      <w:r w:rsidRPr="0084799E">
        <w:rPr>
          <w:color w:val="000000"/>
        </w:rPr>
        <w:t xml:space="preserve">Državnog zavoda za </w:t>
      </w:r>
      <w:r w:rsidRPr="0084799E">
        <w:rPr>
          <w:bCs/>
          <w:color w:val="000000"/>
        </w:rPr>
        <w:t>intelektualno vlasništvo</w:t>
      </w:r>
      <w:r w:rsidRPr="0084799E">
        <w:rPr>
          <w:color w:val="000000"/>
        </w:rPr>
        <w:t>, Ulica grada Vukovara 78, 10 000 Zagreb</w:t>
      </w:r>
    </w:p>
    <w:p w:rsidRDefault="00696A23" w:rsidP="003A199E" w:rsidR="003A199E" w:rsidRPr="0084799E">
      <w:pPr>
        <w:numPr>
          <w:ilvl w:val="0"/>
          <w:numId w:val="2"/>
        </w:numPr>
        <w:rPr>
          <w:color w:val="000000"/>
        </w:rPr>
      </w:pPr>
      <w:r w:rsidRPr="0084799E">
        <w:rPr>
          <w:color w:val="000000"/>
        </w:rPr>
        <w:t>Sudskom</w:t>
      </w:r>
      <w:r w:rsidR="003A199E" w:rsidRPr="0084799E">
        <w:rPr>
          <w:color w:val="000000"/>
        </w:rPr>
        <w:t xml:space="preserve"> registru</w:t>
      </w:r>
      <w:r w:rsidR="00D453E6">
        <w:rPr>
          <w:color w:val="000000"/>
        </w:rPr>
        <w:t>, Stalna služba u Šibeniku</w:t>
      </w:r>
      <w:r w:rsidR="00FB2747" w:rsidRPr="0084799E">
        <w:rPr>
          <w:color w:val="000000"/>
        </w:rPr>
        <w:t xml:space="preserve"> </w:t>
      </w:r>
      <w:r w:rsidR="00FC7FDD" w:rsidRPr="0084799E">
        <w:rPr>
          <w:color w:val="000000"/>
        </w:rPr>
        <w:t xml:space="preserve">– elektronskim putem </w:t>
      </w:r>
    </w:p>
    <w:p w:rsidRDefault="00C47DE6" w:rsidP="003A199E" w:rsidR="003A199E" w:rsidRPr="0084799E">
      <w:pPr>
        <w:numPr>
          <w:ilvl w:val="0"/>
          <w:numId w:val="2"/>
        </w:numPr>
        <w:rPr>
          <w:color w:val="000000"/>
        </w:rPr>
      </w:pPr>
      <w:r w:rsidRPr="0084799E">
        <w:rPr>
          <w:color w:val="000000"/>
        </w:rPr>
        <w:t>E</w:t>
      </w:r>
      <w:r w:rsidR="00696A23" w:rsidRPr="0084799E">
        <w:rPr>
          <w:color w:val="000000"/>
        </w:rPr>
        <w:t>-oglasna ploča</w:t>
      </w:r>
      <w:r w:rsidRPr="0084799E">
        <w:rPr>
          <w:color w:val="000000"/>
        </w:rPr>
        <w:t xml:space="preserve"> suda</w:t>
      </w:r>
    </w:p>
    <w:p w:rsidRDefault="003A199E" w:rsidP="003A199E" w:rsidR="003A199E" w:rsidRPr="0084799E">
      <w:pPr>
        <w:numPr>
          <w:ilvl w:val="0"/>
          <w:numId w:val="2"/>
        </w:numPr>
        <w:rPr>
          <w:color w:val="000000"/>
        </w:rPr>
      </w:pPr>
      <w:r w:rsidRPr="0084799E">
        <w:rPr>
          <w:color w:val="000000"/>
        </w:rPr>
        <w:t>Pisarnica suda-ovdje</w:t>
      </w:r>
    </w:p>
    <w:p w:rsidRDefault="003A199E" w:rsidP="003A199E" w:rsidR="003A199E" w:rsidRPr="0084799E">
      <w:pPr>
        <w:numPr>
          <w:ilvl w:val="0"/>
          <w:numId w:val="2"/>
        </w:numPr>
        <w:jc w:val="both"/>
      </w:pPr>
      <w:r w:rsidRPr="0084799E">
        <w:rPr>
          <w:color w:val="000000"/>
        </w:rPr>
        <w:t>U spis.</w:t>
      </w:r>
    </w:p>
    <w:p w:rsidRDefault="003A199E" w:rsidP="003A199E" w:rsidR="003A199E" w:rsidRPr="0084799E">
      <w:pPr>
        <w:ind w:hanging="705" w:left="705"/>
        <w:rPr>
          <w:b/>
          <w:color w:val="000000"/>
        </w:rPr>
      </w:pPr>
    </w:p>
    <w:p w:rsidRDefault="003A199E" w:rsidP="003A199E" w:rsidR="003A199E" w:rsidRPr="0084799E">
      <w:pPr>
        <w:ind w:firstLine="705"/>
        <w:jc w:val="both"/>
      </w:pPr>
    </w:p>
    <w:p w:rsidRDefault="003A199E" w:rsidP="003A199E" w:rsidR="003A199E" w:rsidRPr="0084799E">
      <w:pPr>
        <w:ind w:firstLine="705"/>
        <w:jc w:val="both"/>
      </w:pPr>
    </w:p>
    <w:p w:rsidRDefault="003A199E" w:rsidP="002C0442" w:rsidR="003A199E" w:rsidRPr="0084799E">
      <w:pPr>
        <w:ind w:firstLine="705"/>
        <w:jc w:val="both"/>
      </w:pPr>
    </w:p>
    <w:sectPr w:rsidSect="00426005" w:rsidR="003A199E" w:rsidRPr="0084799E">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8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772972">
    <w:pPr>
      <w:pStyle w:val="Zaglavlje"/>
      <w:framePr w:y="1" w:xAlign="center" w:vAnchor="text" w:hAnchor="margin" w:wrap="around"/>
      <w:rPr>
        <w:rStyle w:val="Brojstranice"/>
        <w:rFonts w:cs="Arial" w:hAnsi="Arial" w:ascii="Arial"/>
        <w:sz w:val="22"/>
        <w:szCs w:val="22"/>
      </w:rPr>
    </w:pPr>
    <w:r w:rsidRPr="00772972">
      <w:rPr>
        <w:rStyle w:val="Brojstranice"/>
        <w:sz w:val="22"/>
        <w:szCs w:val="22"/>
      </w:rPr>
      <w:t xml:space="preserve">- </w:t>
    </w:r>
    <w:r w:rsidRPr="00772972">
      <w:rPr>
        <w:rStyle w:val="Brojstranice"/>
        <w:sz w:val="22"/>
        <w:szCs w:val="22"/>
      </w:rPr>
      <w:fldChar w:fldCharType="begin"/>
    </w:r>
    <w:r w:rsidRPr="00772972">
      <w:rPr>
        <w:rStyle w:val="Brojstranice"/>
        <w:sz w:val="22"/>
        <w:szCs w:val="22"/>
      </w:rPr>
      <w:instrText xml:space="preserve">PAGE  </w:instrText>
    </w:r>
    <w:r w:rsidRPr="00772972">
      <w:rPr>
        <w:rStyle w:val="Brojstranice"/>
        <w:sz w:val="22"/>
        <w:szCs w:val="22"/>
      </w:rPr>
      <w:fldChar w:fldCharType="separate"/>
    </w:r>
    <w:r w:rsidR="005A5C54">
      <w:rPr>
        <w:rStyle w:val="Brojstranice"/>
        <w:noProof/>
        <w:sz w:val="22"/>
        <w:szCs w:val="22"/>
      </w:rPr>
      <w:t>3</w:t>
    </w:r>
    <w:r w:rsidRPr="00772972">
      <w:rPr>
        <w:rStyle w:val="Brojstranice"/>
        <w:sz w:val="22"/>
        <w:szCs w:val="22"/>
      </w:rPr>
      <w:fldChar w:fldCharType="end"/>
    </w:r>
    <w:r w:rsidRPr="00772972">
      <w:rPr>
        <w:rStyle w:val="Brojstranice"/>
        <w:rFonts w:cs="Arial" w:hAnsi="Arial" w:ascii="Arial"/>
        <w:sz w:val="22"/>
        <w:szCs w:val="22"/>
      </w:rPr>
      <w:t xml:space="preserve"> -</w:t>
    </w:r>
  </w:p>
  <w:p w:rsidRDefault="003338EC" w:rsidP="003338EC" w:rsidR="003338EC" w:rsidRPr="003338EC">
    <w:pPr>
      <w:pStyle w:val="Zaglavlje"/>
      <w:rPr>
        <w:sz w:val="22"/>
        <w:szCs w:val="22"/>
      </w:rPr>
    </w:pPr>
    <w:r>
      <w:rPr>
        <w:sz w:val="22"/>
        <w:szCs w:val="22"/>
      </w:rPr>
      <w:t xml:space="preserve">                                                                                                                   </w:t>
    </w:r>
    <w:r w:rsidRPr="003338EC">
      <w:rPr>
        <w:sz w:val="22"/>
        <w:szCs w:val="22"/>
      </w:rPr>
      <w:t>Poslovni broj: 2 St-</w:t>
    </w:r>
    <w:r w:rsidR="009A275D">
      <w:rPr>
        <w:sz w:val="22"/>
        <w:szCs w:val="22"/>
      </w:rPr>
      <w:t>805/16-23</w:t>
    </w:r>
  </w:p>
  <w:p w:rsidRDefault="00A01130" w:rsidP="00B444C4" w:rsidR="00A01130" w:rsidRPr="00772972">
    <w:pPr>
      <w:pStyle w:val="Zaglavlje"/>
      <w:jc w:val="right"/>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68A" w:rsidP="0062768A" w:rsidR="0062768A" w:rsidRPr="00772972">
    <w:pPr>
      <w:jc w:val="right"/>
      <w:rPr>
        <w:sz w:val="22"/>
        <w:szCs w:val="22"/>
      </w:rPr>
    </w:pPr>
    <w:r w:rsidRPr="00772972">
      <w:rPr>
        <w:sz w:val="22"/>
        <w:szCs w:val="22"/>
      </w:rPr>
      <w:t>Poslovni broj: 2 St-</w:t>
    </w:r>
    <w:r w:rsidR="009A275D">
      <w:rPr>
        <w:sz w:val="22"/>
        <w:szCs w:val="22"/>
      </w:rPr>
      <w:t>805/16-23</w:t>
    </w:r>
  </w:p>
  <w:p w:rsidRDefault="0062768A" w:rsidP="0062768A" w:rsidR="0062768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360"/>
      </w:pPr>
      <w:rPr>
        <w:rFonts w:hint="default"/>
        <w:b w:val="false"/>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CEF58B6"/>
    <w:multiLevelType w:val="hybridMultilevel"/>
    <w:tmpl w:val="FE38778E"/>
    <w:lvl w:tplc="041A0011"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E44E3"/>
    <w:rsid w:val="000E53B8"/>
    <w:rsid w:val="000E5646"/>
    <w:rsid w:val="000F3E90"/>
    <w:rsid w:val="000F60FD"/>
    <w:rsid w:val="00110648"/>
    <w:rsid w:val="00110BF6"/>
    <w:rsid w:val="00110E63"/>
    <w:rsid w:val="00114342"/>
    <w:rsid w:val="00137109"/>
    <w:rsid w:val="00142C08"/>
    <w:rsid w:val="00152811"/>
    <w:rsid w:val="0015752D"/>
    <w:rsid w:val="0016387E"/>
    <w:rsid w:val="00182066"/>
    <w:rsid w:val="00183F84"/>
    <w:rsid w:val="001863E2"/>
    <w:rsid w:val="001A2212"/>
    <w:rsid w:val="001A76F7"/>
    <w:rsid w:val="001B3070"/>
    <w:rsid w:val="001B6E7C"/>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3A47"/>
    <w:rsid w:val="002577D3"/>
    <w:rsid w:val="00267859"/>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6523"/>
    <w:rsid w:val="003066F8"/>
    <w:rsid w:val="00307DF0"/>
    <w:rsid w:val="00312078"/>
    <w:rsid w:val="003338EC"/>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C6017"/>
    <w:rsid w:val="003D4BF0"/>
    <w:rsid w:val="003D7036"/>
    <w:rsid w:val="003D72BA"/>
    <w:rsid w:val="003E38DD"/>
    <w:rsid w:val="003F2796"/>
    <w:rsid w:val="003F4864"/>
    <w:rsid w:val="004020FD"/>
    <w:rsid w:val="00402A3C"/>
    <w:rsid w:val="0041600A"/>
    <w:rsid w:val="00423D0F"/>
    <w:rsid w:val="00426005"/>
    <w:rsid w:val="004340F3"/>
    <w:rsid w:val="00434341"/>
    <w:rsid w:val="00450E02"/>
    <w:rsid w:val="004563A1"/>
    <w:rsid w:val="004807E2"/>
    <w:rsid w:val="00485500"/>
    <w:rsid w:val="00491920"/>
    <w:rsid w:val="004A2F29"/>
    <w:rsid w:val="004A53BF"/>
    <w:rsid w:val="004B5BE6"/>
    <w:rsid w:val="004B5FDA"/>
    <w:rsid w:val="004B629B"/>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52BC2"/>
    <w:rsid w:val="00563E3B"/>
    <w:rsid w:val="0058144A"/>
    <w:rsid w:val="0058245C"/>
    <w:rsid w:val="0058440C"/>
    <w:rsid w:val="00586BE6"/>
    <w:rsid w:val="005A5C54"/>
    <w:rsid w:val="005A6A45"/>
    <w:rsid w:val="005A754F"/>
    <w:rsid w:val="005B49F8"/>
    <w:rsid w:val="005C1AA1"/>
    <w:rsid w:val="005D493C"/>
    <w:rsid w:val="005D7B8D"/>
    <w:rsid w:val="005E0826"/>
    <w:rsid w:val="005F165B"/>
    <w:rsid w:val="00600F72"/>
    <w:rsid w:val="00617404"/>
    <w:rsid w:val="006217CF"/>
    <w:rsid w:val="006238B0"/>
    <w:rsid w:val="0062768A"/>
    <w:rsid w:val="0063122E"/>
    <w:rsid w:val="006321BA"/>
    <w:rsid w:val="00635180"/>
    <w:rsid w:val="00640599"/>
    <w:rsid w:val="0064498A"/>
    <w:rsid w:val="00644DB2"/>
    <w:rsid w:val="00646C52"/>
    <w:rsid w:val="00655BCE"/>
    <w:rsid w:val="0066158C"/>
    <w:rsid w:val="0066391B"/>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C7A8A"/>
    <w:rsid w:val="006D1696"/>
    <w:rsid w:val="006D5DF5"/>
    <w:rsid w:val="006D749E"/>
    <w:rsid w:val="006E697F"/>
    <w:rsid w:val="00702C1A"/>
    <w:rsid w:val="00713AB6"/>
    <w:rsid w:val="007228EC"/>
    <w:rsid w:val="00723C99"/>
    <w:rsid w:val="0074645D"/>
    <w:rsid w:val="007528BB"/>
    <w:rsid w:val="00754859"/>
    <w:rsid w:val="0075729A"/>
    <w:rsid w:val="007611C9"/>
    <w:rsid w:val="00772972"/>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4799E"/>
    <w:rsid w:val="0085013C"/>
    <w:rsid w:val="00851E4D"/>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968A2"/>
    <w:rsid w:val="009A0F36"/>
    <w:rsid w:val="009A1D4A"/>
    <w:rsid w:val="009A275D"/>
    <w:rsid w:val="009C1AE5"/>
    <w:rsid w:val="009C39FC"/>
    <w:rsid w:val="009E4B6B"/>
    <w:rsid w:val="009F6DC2"/>
    <w:rsid w:val="00A010AB"/>
    <w:rsid w:val="00A01130"/>
    <w:rsid w:val="00A14490"/>
    <w:rsid w:val="00A16D8F"/>
    <w:rsid w:val="00A2158D"/>
    <w:rsid w:val="00A27796"/>
    <w:rsid w:val="00A329ED"/>
    <w:rsid w:val="00A333CE"/>
    <w:rsid w:val="00A3742D"/>
    <w:rsid w:val="00A4110A"/>
    <w:rsid w:val="00A41303"/>
    <w:rsid w:val="00A51CB5"/>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44C4"/>
    <w:rsid w:val="00B86255"/>
    <w:rsid w:val="00BA0C0C"/>
    <w:rsid w:val="00BA167A"/>
    <w:rsid w:val="00BA4B0E"/>
    <w:rsid w:val="00BB48AF"/>
    <w:rsid w:val="00BC1EE1"/>
    <w:rsid w:val="00BC28B6"/>
    <w:rsid w:val="00BC470F"/>
    <w:rsid w:val="00BC5757"/>
    <w:rsid w:val="00BC591E"/>
    <w:rsid w:val="00BD70E4"/>
    <w:rsid w:val="00BE0D79"/>
    <w:rsid w:val="00BE1CE5"/>
    <w:rsid w:val="00BE4BFE"/>
    <w:rsid w:val="00BE53C3"/>
    <w:rsid w:val="00BF4EC9"/>
    <w:rsid w:val="00C025FC"/>
    <w:rsid w:val="00C04054"/>
    <w:rsid w:val="00C05DFE"/>
    <w:rsid w:val="00C13944"/>
    <w:rsid w:val="00C17755"/>
    <w:rsid w:val="00C22116"/>
    <w:rsid w:val="00C47DE6"/>
    <w:rsid w:val="00C54811"/>
    <w:rsid w:val="00C569BB"/>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44F0"/>
    <w:rsid w:val="00CE7263"/>
    <w:rsid w:val="00CF005A"/>
    <w:rsid w:val="00CF16A4"/>
    <w:rsid w:val="00CF1B5D"/>
    <w:rsid w:val="00CF5259"/>
    <w:rsid w:val="00CF5A44"/>
    <w:rsid w:val="00CF62BB"/>
    <w:rsid w:val="00CF7631"/>
    <w:rsid w:val="00D00A53"/>
    <w:rsid w:val="00D024BA"/>
    <w:rsid w:val="00D06AE7"/>
    <w:rsid w:val="00D130E7"/>
    <w:rsid w:val="00D266DE"/>
    <w:rsid w:val="00D31C92"/>
    <w:rsid w:val="00D31D29"/>
    <w:rsid w:val="00D33475"/>
    <w:rsid w:val="00D453E6"/>
    <w:rsid w:val="00D47766"/>
    <w:rsid w:val="00D5496D"/>
    <w:rsid w:val="00D55147"/>
    <w:rsid w:val="00D70E29"/>
    <w:rsid w:val="00D7633D"/>
    <w:rsid w:val="00D807CE"/>
    <w:rsid w:val="00D83596"/>
    <w:rsid w:val="00D83B0C"/>
    <w:rsid w:val="00D857B3"/>
    <w:rsid w:val="00D86EAE"/>
    <w:rsid w:val="00D90CCD"/>
    <w:rsid w:val="00D9470B"/>
    <w:rsid w:val="00D96A84"/>
    <w:rsid w:val="00D97BE1"/>
    <w:rsid w:val="00DA1193"/>
    <w:rsid w:val="00DD023C"/>
    <w:rsid w:val="00DD7659"/>
    <w:rsid w:val="00E0041C"/>
    <w:rsid w:val="00E02FEE"/>
    <w:rsid w:val="00E05463"/>
    <w:rsid w:val="00E07BF5"/>
    <w:rsid w:val="00E10083"/>
    <w:rsid w:val="00E10836"/>
    <w:rsid w:val="00E1796F"/>
    <w:rsid w:val="00E22B52"/>
    <w:rsid w:val="00E22D84"/>
    <w:rsid w:val="00E319FF"/>
    <w:rsid w:val="00E3445F"/>
    <w:rsid w:val="00E373EA"/>
    <w:rsid w:val="00E4312B"/>
    <w:rsid w:val="00E54B78"/>
    <w:rsid w:val="00E67348"/>
    <w:rsid w:val="00E723C8"/>
    <w:rsid w:val="00E74CC5"/>
    <w:rsid w:val="00E76E73"/>
    <w:rsid w:val="00E83655"/>
    <w:rsid w:val="00E92021"/>
    <w:rsid w:val="00E92656"/>
    <w:rsid w:val="00EA00A7"/>
    <w:rsid w:val="00EA3453"/>
    <w:rsid w:val="00EB0CFC"/>
    <w:rsid w:val="00EB73DB"/>
    <w:rsid w:val="00EC0E2D"/>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3CF5"/>
    <w:rsid w:val="00F36DB5"/>
    <w:rsid w:val="00F37EF0"/>
    <w:rsid w:val="00F5483A"/>
    <w:rsid w:val="00F568F8"/>
    <w:rsid w:val="00F66098"/>
    <w:rsid w:val="00F74D73"/>
    <w:rsid w:val="00F75C44"/>
    <w:rsid w:val="00F911DE"/>
    <w:rsid w:val="00F9121B"/>
    <w:rsid w:val="00FB17E2"/>
    <w:rsid w:val="00FB2747"/>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Tekstrezerviranogmjesta" w:type="character">
    <w:name w:val="Placeholder Text"/>
    <w:basedOn w:val="Zadanifontodlomka"/>
    <w:uiPriority w:val="99"/>
    <w:semiHidden/>
    <w:rsid w:val="00D70E29"/>
    <w:rPr>
      <w:color w:val="808080"/>
      <w:bdr w:space="0" w:sz="0" w:color="auto" w:val="none"/>
      <w:shd w:fill="auto" w:color="auto" w:val="clear"/>
    </w:rPr>
  </w:style>
  <w:style w:customStyle="true" w:styleId="eSPISCCParagraphDefaultFont" w:type="character">
    <w:name w:val="eSPIS_CC_Paragraph Default Font"/>
    <w:basedOn w:val="Zadanifontodlomka"/>
    <w:rsid w:val="00D70E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70E29"/>
    <w:rPr>
      <w:b/>
      <w:bdr w:space="0" w:sz="0" w:color="auto" w:val="none"/>
      <w:shd w:fill="FFFFCC" w:color="auto" w:val="clear"/>
      <w:lang w:val="hr-HR"/>
    </w:rPr>
  </w:style>
  <w:style w:customStyle="true" w:styleId="PozadinaSvijetloCrvena" w:type="character">
    <w:name w:val="Pozadina_SvijetloCrvena"/>
    <w:basedOn w:val="eSPISCCParagraphDefaultFont"/>
    <w:rsid w:val="00D70E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0E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Tekstrezerviranogmjesta" w:type="character">
    <w:name w:val="Placeholder Text"/>
    <w:basedOn w:val="Zadanifontodlomka"/>
    <w:uiPriority w:val="99"/>
    <w:semiHidden/>
    <w:rsid w:val="00D70E29"/>
    <w:rPr>
      <w:color w:val="808080"/>
      <w:bdr w:color="auto" w:space="0" w:sz="0" w:val="none"/>
      <w:shd w:color="auto" w:fill="auto" w:val="clear"/>
    </w:rPr>
  </w:style>
  <w:style w:customStyle="1" w:styleId="eSPISCCParagraphDefaultFont" w:type="character">
    <w:name w:val="eSPIS_CC_Paragraph Default Font"/>
    <w:basedOn w:val="Zadanifontodlomka"/>
    <w:rsid w:val="00D70E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70E29"/>
    <w:rPr>
      <w:b/>
      <w:bdr w:color="auto" w:space="0" w:sz="0" w:val="none"/>
      <w:shd w:color="auto" w:fill="FFFFCC" w:val="clear"/>
      <w:lang w:val="hr-HR"/>
    </w:rPr>
  </w:style>
  <w:style w:customStyle="1" w:styleId="PozadinaSvijetloCrvena" w:type="character">
    <w:name w:val="Pozadina_SvijetloCrvena"/>
    <w:basedOn w:val="eSPISCCParagraphDefaultFont"/>
    <w:rsid w:val="00D70E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70E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299474">
      <w:bodyDiv w:val="true"/>
      <w:marLeft w:val="0"/>
      <w:marRight w:val="0"/>
      <w:marTop w:val="0"/>
      <w:marBottom w:val="0"/>
      <w:divBdr>
        <w:top w:space="0" w:sz="0" w:color="auto" w:val="none"/>
        <w:left w:space="0" w:sz="0" w:color="auto" w:val="none"/>
        <w:bottom w:space="0" w:sz="0" w:color="auto" w:val="none"/>
        <w:right w:space="0" w:sz="0" w:color="auto" w:val="none"/>
      </w:divBdr>
    </w:div>
    <w:div w:id="1350981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IZUZEĆE</izvorni_sadrzaj>
    <derivirana_varijabla naziv="DomainObject.Predmet.PrimjedbaSuca_1">- IZUZEĆE</derivirana_varijabla>
  </DomainObject.Predmet.PrimjedbaSuca>
  <DomainObject.Predmet.ProtustrankaFormated>
    <izvorni_sadrzaj>  SIBNAVAL, d.o.o. za proizvodnju, brodogradnju i trgovinu</izvorni_sadrzaj>
    <derivirana_varijabla naziv="DomainObject.Predmet.ProtustrankaFormated_1">  SIBNAVAL, d.o.o. za proizvodnju, brodogradnju i trgovinu</derivirana_varijabla>
  </DomainObject.Predmet.ProtustrankaFormated>
  <DomainObject.Predmet.ProtustrankaFormatedOIB>
    <izvorni_sadrzaj>  SIBNAVAL, d.o.o. za proizvodnju, brodogradnju i trgovinu, OIB 27935454057</izvorni_sadrzaj>
    <derivirana_varijabla naziv="DomainObject.Predmet.ProtustrankaFormatedOIB_1">  SIBNAVAL, d.o.o. za proizvodnju, brodogradnju i trgovinu, OIB 27935454057</derivirana_varijabla>
  </DomainObject.Predmet.ProtustrankaFormatedOIB>
  <DomainObject.Predmet.ProtustrankaFormatedWithAdress>
    <izvorni_sadrzaj> SIBNAVAL, d.o.o. za proizvodnju, brodogradnju i trgovinu, Drvarska 31, 22000 Šibenik</izvorni_sadrzaj>
    <derivirana_varijabla naziv="DomainObject.Predmet.ProtustrankaFormatedWithAdress_1"> SIBNAVAL, d.o.o. za proizvodnju, brodogradnju i trgovinu, Drvarska 31, 22000 Šibenik</derivirana_varijabla>
  </DomainObject.Predmet.ProtustrankaFormatedWithAdress>
  <DomainObject.Predmet.ProtustrankaFormatedWithAdressOIB>
    <izvorni_sadrzaj> SIBNAVAL, d.o.o. za proizvodnju, brodogradnju i trgovinu, OIB 27935454057, Drvarska 31, 22000 Šibenik</izvorni_sadrzaj>
    <derivirana_varijabla naziv="DomainObject.Predmet.ProtustrankaFormatedWithAdressOIB_1"> SIBNAVAL, d.o.o. za proizvodnju, brodogradnju i trgovinu, OIB 27935454057, Drvarska 31, 22000 Šibenik</derivirana_varijabla>
  </DomainObject.Predmet.ProtustrankaFormatedWithAdressOIB>
  <DomainObject.Predmet.ProtustrankaWithAdress>
    <izvorni_sadrzaj>SIBNAVAL, d.o.o. za proizvodnju, brodogradnju i trgovinu Drvarska 31, 22000 Šibenik</izvorni_sadrzaj>
    <derivirana_varijabla naziv="DomainObject.Predmet.ProtustrankaWithAdress_1">SIBNAVAL, d.o.o. za proizvodnju, brodogradnju i trgovinu Drvarska 31, 22000 Šibenik</derivirana_varijabla>
  </DomainObject.Predmet.ProtustrankaWithAdress>
  <DomainObject.Predmet.ProtustrankaWithAdressOIB>
    <izvorni_sadrzaj>SIBNAVAL, d.o.o. za proizvodnju, brodogradnju i trgovinu, OIB 27935454057, Drvarska 31, 22000 Šibenik</izvorni_sadrzaj>
    <derivirana_varijabla naziv="DomainObject.Predmet.ProtustrankaWithAdressOIB_1">SIBNAVAL, d.o.o. za proizvodnju, brodogradnju i trgovinu, OIB 27935454057, Drvarska 31, 22000 Šibenik</derivirana_varijabla>
  </DomainObject.Predmet.ProtustrankaWithAdressOIB>
  <DomainObject.Predmet.ProtustrankaNazivFormated>
    <izvorni_sadrzaj>SIBNAVAL, d.o.o. za proizvodnju, brodogradnju i trgovinu</izvorni_sadrzaj>
    <derivirana_varijabla naziv="DomainObject.Predmet.ProtustrankaNazivFormated_1">SIBNAVAL, d.o.o. za proizvodnju, brodogradnju i trgovinu</derivirana_varijabla>
  </DomainObject.Predmet.ProtustrankaNazivFormated>
  <DomainObject.Predmet.ProtustrankaNazivFormatedOIB>
    <izvorni_sadrzaj>SIBNAVAL, d.o.o. za proizvodnju, brodogradnju i trgovinu, OIB 27935454057</izvorni_sadrzaj>
    <derivirana_varijabla naziv="DomainObject.Predmet.ProtustrankaNazivFormatedOIB_1">SIBNAVAL, d.o.o. za proizvodnju, brodogradnju i trgovinu, OIB 27935454057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SIBNAVAL, d.o.o. za proizvodnju, brodogradnju i trgovinu</item>
    </izvorni_sadrzaj>
    <derivirana_varijabla naziv="DomainObject.Predmet.ProtuStrankaListFormated_1">
      <item>SIBNAVAL, d.o.o. za proizvodnju, brodogradnju i trgovinu</item>
    </derivirana_varijabla>
  </DomainObject.Predmet.ProtuStrankaListFormated>
  <DomainObject.Predmet.ProtuStrankaListFormatedOIB>
    <izvorni_sadrzaj>
      <item>SIBNAVAL, d.o.o. za proizvodnju, brodogradnju i trgovinu, OIB 27935454057</item>
    </izvorni_sadrzaj>
    <derivirana_varijabla naziv="DomainObject.Predmet.ProtuStrankaListFormatedOIB_1">
      <item>SIBNAVAL, d.o.o. za proizvodnju, brodogradnju i trgovinu, OIB 27935454057</item>
    </derivirana_varijabla>
  </DomainObject.Predmet.ProtuStrankaListFormatedOIB>
  <DomainObject.Predmet.ProtuStrankaListFormatedWithAdress>
    <izvorni_sadrzaj>
      <item>SIBNAVAL, d.o.o. za proizvodnju, brodogradnju i trgovinu, Drvarska 31, 22000 Šibenik</item>
    </izvorni_sadrzaj>
    <derivirana_varijabla naziv="DomainObject.Predmet.ProtuStrankaListFormatedWithAdress_1">
      <item>SIBNAVAL, d.o.o. za proizvodnju, brodogradnju i trgovinu, Drvarska 31, 22000 Šibenik</item>
    </derivirana_varijabla>
  </DomainObject.Predmet.ProtuStrankaListFormatedWithAdress>
  <DomainObject.Predmet.ProtuStrankaListFormatedWithAdressOIB>
    <izvorni_sadrzaj>
      <item>SIBNAVAL, d.o.o. za proizvodnju, brodogradnju i trgovinu, OIB 27935454057, Drvarska 31, 22000 Šibenik</item>
    </izvorni_sadrzaj>
    <derivirana_varijabla naziv="DomainObject.Predmet.ProtuStrankaListFormatedWithAdressOIB_1">
      <item>SIBNAVAL, d.o.o. za proizvodnju, brodogradnju i trgovinu, OIB 27935454057, Drvarska 31, 22000 Šibenik</item>
    </derivirana_varijabla>
  </DomainObject.Predmet.ProtuStrankaListFormatedWithAdressOIB>
  <DomainObject.Predmet.ProtuStrankaListNazivFormated>
    <izvorni_sadrzaj>
      <item>SIBNAVAL, d.o.o. za proizvodnju, brodogradnju i trgovinu</item>
    </izvorni_sadrzaj>
    <derivirana_varijabla naziv="DomainObject.Predmet.ProtuStrankaListNazivFormated_1">
      <item>SIBNAVAL, d.o.o. za proizvodnju, brodogradnju i trgovinu</item>
    </derivirana_varijabla>
  </DomainObject.Predmet.ProtuStrankaListNazivFormated>
  <DomainObject.Predmet.ProtuStrankaListNazivFormatedOIB>
    <izvorni_sadrzaj>
      <item>SIBNAVAL, d.o.o. za proizvodnju, brodogradnju i trgovinu, OIB 27935454057</item>
    </izvorni_sadrzaj>
    <derivirana_varijabla naziv="DomainObject.Predmet.ProtuStrankaListNazivFormatedOIB_1">
      <item>SIBNAVAL, d.o.o. za proizvodnju, brodogradnju i trgovinu, OIB 27935454057</item>
    </derivirana_varijabla>
  </DomainObject.Predmet.ProtuStrankaListNazivFormatedOIB>
  <DomainObject.Predmet.OstaliListFormated>
    <izvorni_sadrzaj>
      <item>Ivo Baljkas</item>
    </izvorni_sadrzaj>
    <derivirana_varijabla naziv="DomainObject.Predmet.OstaliListFormated_1">
      <item>Ivo Baljkas</item>
    </derivirana_varijabla>
  </DomainObject.Predmet.OstaliListFormated>
  <DomainObject.Predmet.OstaliListFormatedOIB>
    <izvorni_sadrzaj>
      <item>Ivo Baljkas</item>
    </izvorni_sadrzaj>
    <derivirana_varijabla naziv="DomainObject.Predmet.OstaliListFormatedOIB_1">
      <item>Ivo Baljkas</item>
    </derivirana_varijabla>
  </DomainObject.Predmet.OstaliListFormatedOIB>
  <DomainObject.Predmet.OstaliListFormatedWithAdress>
    <izvorni_sadrzaj>
      <item>Ivo Baljkas</item>
    </izvorni_sadrzaj>
    <derivirana_varijabla naziv="DomainObject.Predmet.OstaliListFormatedWithAdress_1">
      <item>Ivo Baljkas</item>
    </derivirana_varijabla>
  </DomainObject.Predmet.OstaliListFormatedWithAdress>
  <DomainObject.Predmet.OstaliListFormatedWithAdressOIB>
    <izvorni_sadrzaj>
      <item>Ivo Baljkas</item>
    </izvorni_sadrzaj>
    <derivirana_varijabla naziv="DomainObject.Predmet.OstaliListFormatedWithAdressOIB_1">
      <item>Ivo Baljkas</item>
    </derivirana_varijabla>
  </DomainObject.Predmet.OstaliListFormatedWithAdressOIB>
  <DomainObject.Predmet.OstaliListNazivFormated>
    <izvorni_sadrzaj>
      <item>Ivo Baljkas</item>
    </izvorni_sadrzaj>
    <derivirana_varijabla naziv="DomainObject.Predmet.OstaliListNazivFormated_1">
      <item>Ivo Baljkas</item>
    </derivirana_varijabla>
  </DomainObject.Predmet.OstaliListNazivFormated>
  <DomainObject.Predmet.OstaliListNazivFormatedOIB>
    <izvorni_sadrzaj>
      <item>Ivo Baljkas</item>
    </izvorni_sadrzaj>
    <derivirana_varijabla naziv="DomainObject.Predmet.OstaliListNazivFormatedOIB_1">
      <item>Ivo Baljkas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SIBNAVAL, d.o.o. za proizvodnju, brodogradnju i trgovinu</izvorni_sadrzaj>
    <derivirana_varijabla naziv="DomainObject.Predmet.ProtustrankaIDrugi_1">SIBNAVAL, d.o.o. za proizvodnju, brodogradnju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SIBNAVAL, d.o.o. za proizvodnju, brodogradnju i trgovinu, OIB 27935454057, Drvarska 31, 22000 Šibenik</izvorni_sadrzaj>
    <derivirana_varijabla naziv="DomainObject.Predmet.ProtustrankaIDrugiAdressOIB_1">SIBNAVAL, d.o.o. za proizvodnju, brodogradnju i trgovinu, OIB 27935454057, Drvarska 31,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SIBNAVAL, d.o.o. za proizvodnju, brodogradnju i trgovinu</item>
      <item>FINA - Podružnica Šibenik</item>
      <item>Ivo Baljkas</item>
    </izvorni_sadrzaj>
    <derivirana_varijabla naziv="DomainObject.Predmet.SudioniciListNaziv_1">
      <item>SIBNAVAL, d.o.o. za proizvodnju, brodogradnju i trgovinu</item>
      <item>FINA - Podružnica Šibenik</item>
      <item>Ivo Baljkas</item>
    </derivirana_varijabla>
  </DomainObject.Predmet.SudioniciListNaziv>
  <DomainObject.Predmet.SudioniciListAdressOIB>
    <izvorni_sadrzaj>
      <item>SIBNAVAL, d.o.o. za proizvodnju, brodogradnju i trgovinu, OIB 27935454057, Drvarska 31,22000 Šibenik</item>
      <item>FINA - Podružnica Šibenik, OIB 85821130368, Perivoj L. Marune 1,22000 Šibenik</item>
      <item>Ivo Baljkas</item>
    </izvorni_sadrzaj>
    <derivirana_varijabla naziv="DomainObject.Predmet.SudioniciListAdressOIB_1">
      <item>SIBNAVAL, d.o.o. za proizvodnju, brodogradnju i trgovinu, OIB 27935454057, Drvarska 31,22000 Šibenik</item>
      <item>FINA - Podružnica Šibenik, OIB 85821130368, Perivoj L. Marune 1,22000 Šibenik</item>
      <item>Ivo Baljkas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27935454057</item>
      <item>, OIB 85821130368</item>
      <item>, OIB null</item>
    </izvorni_sadrzaj>
    <derivirana_varijabla naziv="DomainObject.Predmet.SudioniciListNazivOIB_1">
      <item>, OIB 27935454057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6E7EE-B00B-4849-8EBD-B5AE265496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1273</properties:Words>
  <properties:Characters>7026</properties:Characters>
  <properties:Lines>154</properties:Lines>
  <properties:Paragraphs>48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2017-03-13T08:38:00Z</dcterms:created>
  <dc:creator>Ardena Bajlo</dc:creator>
  <cp:lastModifiedBy>Marijana Žuža</cp:lastModifiedBy>
  <cp:lastPrinted>2017-01-12T14:10:00Z</cp:lastPrinted>
  <dcterms:modified xmlns:xsi="http://www.w3.org/2001/XMLSchema-instance" xsi:type="dcterms:W3CDTF">2017-03-13T10:18:00Z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