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779c" w14:paraId="b04779c" w:rsidRDefault="00250651" w:rsidP="0035784F" w:rsidR="0035784F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672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105</w:t>
      </w:r>
      <w:proofErr w:type="spellEnd"/>
    </w:p>
    <w:p w:rsidRDefault="0035784F" w:rsidP="0035784F" w:rsidR="0035784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84F" w:rsidP="0035784F" w:rsidR="0035784F" w:rsidRPr="00D21A2C"/>
    <w:p w:rsidRDefault="0035784F" w:rsidP="0035784F" w:rsidR="0035784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5784F" w:rsidP="0035784F" w:rsidR="0035784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35784F" w:rsidP="00B34815" w:rsidR="0035784F" w:rsidRPr="00B3481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34815" w:rsidP="0035784F" w:rsidR="00B34815"/>
    <w:p w:rsidRDefault="0035784F" w:rsidP="0035784F" w:rsidR="0035784F" w:rsidRPr="00715CCF">
      <w:pPr>
        <w:jc w:val="center"/>
      </w:pPr>
      <w:r w:rsidRPr="00715CCF">
        <w:t>R E P U B L I K A    H R V A T S K A</w:t>
      </w:r>
    </w:p>
    <w:p w:rsidRDefault="0035784F" w:rsidP="0035784F" w:rsidR="0035784F" w:rsidRPr="00715CCF">
      <w:pPr>
        <w:jc w:val="center"/>
      </w:pPr>
      <w:r w:rsidRPr="00715CCF">
        <w:t>R J E Š E N J E</w:t>
      </w:r>
    </w:p>
    <w:p w:rsidRDefault="0035784F" w:rsidP="0035784F" w:rsidR="0035784F">
      <w:pPr>
        <w:rPr>
          <w:b/>
        </w:rPr>
      </w:pPr>
    </w:p>
    <w:p w:rsidRDefault="0035784F" w:rsidP="0035784F" w:rsidR="0035784F">
      <w:pPr>
        <w:jc w:val="center"/>
        <w:rPr>
          <w:b/>
        </w:rPr>
      </w:pPr>
    </w:p>
    <w:p w:rsidRDefault="0035784F" w:rsidP="0035784F" w:rsidR="0035784F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715CCF">
        <w:t xml:space="preserve">Poljoprivredna zadruga </w:t>
      </w:r>
      <w:proofErr w:type="spellStart"/>
      <w:r w:rsidRPr="00715CCF">
        <w:t>Viljevo</w:t>
      </w:r>
      <w:proofErr w:type="spellEnd"/>
      <w:r w:rsidRPr="00715CCF">
        <w:t xml:space="preserve">, u stečaju, Braće Radića </w:t>
      </w:r>
      <w:proofErr w:type="spellStart"/>
      <w:r w:rsidRPr="00715CCF">
        <w:t>126</w:t>
      </w:r>
      <w:proofErr w:type="spellEnd"/>
      <w:r w:rsidRPr="00715CCF">
        <w:t xml:space="preserve">, </w:t>
      </w:r>
      <w:proofErr w:type="spellStart"/>
      <w:r w:rsidRPr="00715CCF">
        <w:t>Viljevo</w:t>
      </w:r>
      <w:proofErr w:type="spellEnd"/>
      <w:r w:rsidRPr="00715CCF">
        <w:t xml:space="preserve">, </w:t>
      </w:r>
      <w:proofErr w:type="spellStart"/>
      <w:r w:rsidRPr="00715CCF">
        <w:t>MBS</w:t>
      </w:r>
      <w:proofErr w:type="spellEnd"/>
      <w:r w:rsidRPr="00715CCF">
        <w:t xml:space="preserve"> </w:t>
      </w:r>
      <w:proofErr w:type="spellStart"/>
      <w:r w:rsidRPr="00715CCF">
        <w:t>030035901</w:t>
      </w:r>
      <w:proofErr w:type="spellEnd"/>
      <w:r w:rsidRPr="00715CCF">
        <w:t xml:space="preserve">, </w:t>
      </w:r>
      <w:proofErr w:type="spellStart"/>
      <w:r w:rsidRPr="00715CCF">
        <w:t>OIB</w:t>
      </w:r>
      <w:proofErr w:type="spellEnd"/>
      <w:r w:rsidRPr="00715CCF">
        <w:t xml:space="preserve"> </w:t>
      </w:r>
      <w:proofErr w:type="spellStart"/>
      <w:r w:rsidRPr="00715CCF">
        <w:t>84405558359</w:t>
      </w:r>
      <w:proofErr w:type="spellEnd"/>
      <w:r w:rsidRPr="00715CCF">
        <w:t>,</w:t>
      </w:r>
      <w:r>
        <w:t xml:space="preserve">  dana </w:t>
      </w:r>
      <w:proofErr w:type="spellStart"/>
      <w:r>
        <w:t>13</w:t>
      </w:r>
      <w:proofErr w:type="spellEnd"/>
      <w:r>
        <w:t xml:space="preserve">. listopada </w:t>
      </w:r>
      <w:proofErr w:type="spellStart"/>
      <w:r>
        <w:t>2016</w:t>
      </w:r>
      <w:proofErr w:type="spellEnd"/>
      <w:r>
        <w:t xml:space="preserve">.           </w:t>
      </w:r>
    </w:p>
    <w:p w:rsidRDefault="007801CF" w:rsidP="00AD03DC" w:rsidR="007801CF">
      <w:pPr>
        <w:jc w:val="both"/>
      </w:pPr>
    </w:p>
    <w:p w:rsidRDefault="006354E7" w:rsidP="00AD03DC" w:rsidR="006354E7">
      <w:pPr>
        <w:jc w:val="both"/>
      </w:pPr>
    </w:p>
    <w:p w:rsidRDefault="004735E5" w:rsidP="00737C36" w:rsidR="00737C3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="00737C36" w:rsidRPr="00AE7D8E">
        <w:rPr>
          <w:bCs/>
        </w:rPr>
        <w:t xml:space="preserve"> j e š i o   j e</w:t>
      </w:r>
    </w:p>
    <w:p w:rsidRDefault="007801CF" w:rsidP="00A2646D" w:rsidR="007801CF">
      <w:pPr>
        <w:jc w:val="both"/>
      </w:pPr>
    </w:p>
    <w:p w:rsidRDefault="006354E7" w:rsidP="00A2646D" w:rsidR="006354E7" w:rsidRPr="00AE7D8E">
      <w:pPr>
        <w:jc w:val="both"/>
      </w:pPr>
    </w:p>
    <w:p w:rsidRDefault="00F35A55" w:rsidP="00E806F8" w:rsidR="00DD0F3D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47524A">
        <w:t xml:space="preserve"> </w:t>
      </w:r>
      <w:proofErr w:type="spellStart"/>
      <w:r w:rsidR="00250651">
        <w:t>Cret</w:t>
      </w:r>
      <w:proofErr w:type="spellEnd"/>
      <w:r w:rsidR="00250651">
        <w:t xml:space="preserve"> proizvodnja d.o.o. za poljoprivrednu proizvodnju </w:t>
      </w:r>
      <w:proofErr w:type="spellStart"/>
      <w:r w:rsidR="00250651">
        <w:t>Viljevo</w:t>
      </w:r>
      <w:proofErr w:type="spellEnd"/>
      <w:r w:rsidR="00250651">
        <w:t xml:space="preserve">, Matije Gupca 8 b, </w:t>
      </w:r>
      <w:proofErr w:type="spellStart"/>
      <w:r w:rsidR="00250651">
        <w:t>OIB</w:t>
      </w:r>
      <w:proofErr w:type="spellEnd"/>
      <w:r w:rsidR="00250651">
        <w:t xml:space="preserve"> </w:t>
      </w:r>
      <w:proofErr w:type="spellStart"/>
      <w:r w:rsidR="00250651">
        <w:t>19668458266</w:t>
      </w:r>
      <w:proofErr w:type="spellEnd"/>
      <w:r w:rsidR="00987761">
        <w:t>, d</w:t>
      </w:r>
      <w:r w:rsidR="00015E03">
        <w:t>osuđuju se nekretnine</w:t>
      </w:r>
      <w:r w:rsidR="00AE43E1">
        <w:t xml:space="preserve"> stečajnog dužnika</w:t>
      </w:r>
      <w:r w:rsidR="00250651">
        <w:t xml:space="preserve"> </w:t>
      </w:r>
      <w:r w:rsidR="00250651" w:rsidRPr="00715CCF">
        <w:t xml:space="preserve">Poljoprivredna zadruga </w:t>
      </w:r>
      <w:proofErr w:type="spellStart"/>
      <w:r w:rsidR="00250651" w:rsidRPr="00715CCF">
        <w:t>Viljevo</w:t>
      </w:r>
      <w:proofErr w:type="spellEnd"/>
      <w:r w:rsidR="00250651" w:rsidRPr="00715CCF">
        <w:t xml:space="preserve">, u stečaju, Braće Radića </w:t>
      </w:r>
      <w:proofErr w:type="spellStart"/>
      <w:r w:rsidR="00250651" w:rsidRPr="00715CCF">
        <w:t>126</w:t>
      </w:r>
      <w:proofErr w:type="spellEnd"/>
      <w:r w:rsidR="00250651" w:rsidRPr="00715CCF">
        <w:t xml:space="preserve">, </w:t>
      </w:r>
      <w:proofErr w:type="spellStart"/>
      <w:r w:rsidR="00250651" w:rsidRPr="00715CCF">
        <w:t>Viljevo</w:t>
      </w:r>
      <w:proofErr w:type="spellEnd"/>
      <w:r w:rsidR="00250651" w:rsidRPr="00715CCF">
        <w:t xml:space="preserve">, </w:t>
      </w:r>
      <w:proofErr w:type="spellStart"/>
      <w:r w:rsidR="00250651" w:rsidRPr="00715CCF">
        <w:t>MBS</w:t>
      </w:r>
      <w:proofErr w:type="spellEnd"/>
      <w:r w:rsidR="00250651" w:rsidRPr="00715CCF">
        <w:t xml:space="preserve"> </w:t>
      </w:r>
      <w:proofErr w:type="spellStart"/>
      <w:r w:rsidR="00250651" w:rsidRPr="00715CCF">
        <w:t>030035901</w:t>
      </w:r>
      <w:proofErr w:type="spellEnd"/>
      <w:r w:rsidR="00250651" w:rsidRPr="00715CCF">
        <w:t xml:space="preserve">, </w:t>
      </w:r>
      <w:proofErr w:type="spellStart"/>
      <w:r w:rsidR="00250651" w:rsidRPr="00715CCF">
        <w:t>OIB</w:t>
      </w:r>
      <w:proofErr w:type="spellEnd"/>
      <w:r w:rsidR="00250651" w:rsidRPr="00715CCF">
        <w:t xml:space="preserve"> </w:t>
      </w:r>
      <w:proofErr w:type="spellStart"/>
      <w:r w:rsidR="00250651" w:rsidRPr="00715CCF">
        <w:t>84405558359</w:t>
      </w:r>
      <w:proofErr w:type="spellEnd"/>
      <w:r w:rsidR="00AE7D8E">
        <w:t xml:space="preserve">, </w:t>
      </w:r>
      <w:r w:rsidR="00AE43E1">
        <w:t>i to:</w:t>
      </w:r>
    </w:p>
    <w:p w:rsidRDefault="0035784F" w:rsidP="00E806F8" w:rsidR="0035784F">
      <w:pPr>
        <w:pStyle w:val="Tijeloteksta"/>
        <w:ind w:left="1065"/>
      </w:pPr>
    </w:p>
    <w:p w:rsidRDefault="0035784F" w:rsidP="0035784F" w:rsidR="0035784F" w:rsidRPr="0035784F">
      <w:pPr>
        <w:pStyle w:val="Odlomakpopisa"/>
        <w:numPr>
          <w:ilvl w:val="0"/>
          <w:numId w:val="20"/>
        </w:numPr>
        <w:rPr>
          <w:color w:val="000000"/>
        </w:rPr>
      </w:pP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>.</w:t>
      </w:r>
      <w:r w:rsidRPr="0035784F">
        <w:rPr>
          <w:color w:val="000000"/>
        </w:rPr>
        <w:t xml:space="preserve"> </w:t>
      </w:r>
      <w:proofErr w:type="spellStart"/>
      <w:r w:rsidRPr="0035784F">
        <w:rPr>
          <w:color w:val="000000"/>
        </w:rPr>
        <w:t>438</w:t>
      </w:r>
      <w:proofErr w:type="spellEnd"/>
      <w:r w:rsidRPr="0035784F">
        <w:rPr>
          <w:color w:val="000000"/>
        </w:rPr>
        <w:t xml:space="preserve">  u naravi kuća, dvor, voćnjak </w:t>
      </w:r>
      <w:proofErr w:type="spellStart"/>
      <w:r w:rsidRPr="0035784F">
        <w:rPr>
          <w:color w:val="000000"/>
        </w:rPr>
        <w:t>Viljevo</w:t>
      </w:r>
      <w:proofErr w:type="spellEnd"/>
      <w:r w:rsidRPr="0035784F">
        <w:rPr>
          <w:color w:val="000000"/>
        </w:rPr>
        <w:t xml:space="preserve">, površine </w:t>
      </w:r>
      <w:proofErr w:type="spellStart"/>
      <w:r w:rsidRPr="0035784F">
        <w:rPr>
          <w:color w:val="000000"/>
        </w:rPr>
        <w:t>5551</w:t>
      </w:r>
      <w:proofErr w:type="spellEnd"/>
      <w:r w:rsidRPr="0035784F">
        <w:rPr>
          <w:color w:val="000000"/>
        </w:rPr>
        <w:t xml:space="preserve"> </w:t>
      </w:r>
      <w:proofErr w:type="spellStart"/>
      <w:r w:rsidRPr="0035784F">
        <w:rPr>
          <w:color w:val="000000"/>
        </w:rPr>
        <w:t>m2</w:t>
      </w:r>
      <w:proofErr w:type="spellEnd"/>
      <w:r w:rsidRPr="0035784F">
        <w:rPr>
          <w:color w:val="000000"/>
        </w:rPr>
        <w:t>,</w:t>
      </w:r>
      <w:r>
        <w:rPr>
          <w:color w:val="000000"/>
        </w:rPr>
        <w:t xml:space="preserve"> </w:t>
      </w:r>
      <w:r w:rsidRPr="0035784F">
        <w:rPr>
          <w:color w:val="000000"/>
        </w:rPr>
        <w:t>upisan</w:t>
      </w:r>
      <w:r>
        <w:rPr>
          <w:color w:val="000000"/>
        </w:rPr>
        <w:t xml:space="preserve">o u 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1237</w:t>
      </w:r>
      <w:proofErr w:type="spellEnd"/>
      <w:r>
        <w:rPr>
          <w:color w:val="000000"/>
        </w:rPr>
        <w:t xml:space="preserve">  k.o. </w:t>
      </w:r>
      <w:proofErr w:type="spellStart"/>
      <w:r>
        <w:rPr>
          <w:color w:val="000000"/>
        </w:rPr>
        <w:t>Viljevo</w:t>
      </w:r>
      <w:proofErr w:type="spellEnd"/>
      <w:r>
        <w:rPr>
          <w:color w:val="000000"/>
        </w:rPr>
        <w:t>,</w:t>
      </w:r>
    </w:p>
    <w:p w:rsidRDefault="00590DAB" w:rsidP="00E45D0E" w:rsidR="00590DAB" w:rsidRPr="0035784F">
      <w:pPr>
        <w:ind w:firstLine="708" w:left="357"/>
        <w:jc w:val="both"/>
      </w:pPr>
      <w:r w:rsidRPr="0035784F">
        <w:rPr>
          <w:color w:val="000000"/>
        </w:rPr>
        <w:t xml:space="preserve">za </w:t>
      </w:r>
      <w:proofErr w:type="spellStart"/>
      <w:r w:rsidRPr="0035784F">
        <w:rPr>
          <w:color w:val="000000"/>
        </w:rPr>
        <w:t>kupovninu</w:t>
      </w:r>
      <w:proofErr w:type="spellEnd"/>
      <w:r w:rsidRPr="0035784F">
        <w:rPr>
          <w:color w:val="000000"/>
        </w:rPr>
        <w:t xml:space="preserve"> u iznosu od</w:t>
      </w:r>
      <w:r w:rsidR="00987761" w:rsidRPr="0035784F">
        <w:rPr>
          <w:color w:val="000000"/>
        </w:rPr>
        <w:t xml:space="preserve"> </w:t>
      </w:r>
      <w:proofErr w:type="spellStart"/>
      <w:r w:rsidR="00D477DE">
        <w:rPr>
          <w:color w:val="000000"/>
        </w:rPr>
        <w:t>293.3</w:t>
      </w:r>
      <w:r w:rsidR="00250651">
        <w:rPr>
          <w:color w:val="000000"/>
        </w:rPr>
        <w:t>54</w:t>
      </w:r>
      <w:proofErr w:type="spellEnd"/>
      <w:r w:rsidR="00250651">
        <w:rPr>
          <w:color w:val="000000"/>
        </w:rPr>
        <w:t>,</w:t>
      </w:r>
      <w:proofErr w:type="spellStart"/>
      <w:r w:rsidR="00250651">
        <w:rPr>
          <w:color w:val="000000"/>
        </w:rPr>
        <w:t>35</w:t>
      </w:r>
      <w:proofErr w:type="spellEnd"/>
      <w:r w:rsidR="00E45D0E" w:rsidRPr="0035784F">
        <w:rPr>
          <w:color w:val="000000"/>
        </w:rPr>
        <w:t xml:space="preserve"> </w:t>
      </w:r>
      <w:r w:rsidR="00E154A3" w:rsidRPr="0035784F">
        <w:rPr>
          <w:color w:val="000000"/>
        </w:rPr>
        <w:t>kn.</w:t>
      </w:r>
    </w:p>
    <w:p w:rsidRDefault="00FC7035" w:rsidP="00D63FFA" w:rsidR="00D63FFA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proofErr w:type="spellStart"/>
      <w:r w:rsidR="00250651">
        <w:t>Cret</w:t>
      </w:r>
      <w:proofErr w:type="spellEnd"/>
      <w:r w:rsidR="00250651">
        <w:t xml:space="preserve"> proizvodnja d.o.o. za poljoprivrednu proizvodnju </w:t>
      </w:r>
      <w:proofErr w:type="spellStart"/>
      <w:r w:rsidR="00250651">
        <w:t>Viljevo</w:t>
      </w:r>
      <w:proofErr w:type="spellEnd"/>
      <w:r w:rsidR="00250651">
        <w:t xml:space="preserve">, Matije Gupca 8 b, </w:t>
      </w:r>
      <w:proofErr w:type="spellStart"/>
      <w:r w:rsidR="00250651">
        <w:t>OIB</w:t>
      </w:r>
      <w:proofErr w:type="spellEnd"/>
      <w:r w:rsidR="00250651">
        <w:t xml:space="preserve"> </w:t>
      </w:r>
      <w:proofErr w:type="spellStart"/>
      <w:r w:rsidR="00250651">
        <w:t>19668458266</w:t>
      </w:r>
      <w:proofErr w:type="spellEnd"/>
      <w:r w:rsidR="007974E8">
        <w:t>,</w:t>
      </w:r>
      <w:r w:rsidR="006E2E0D">
        <w:t xml:space="preserve"> </w:t>
      </w:r>
      <w:r w:rsidR="00E45D0E">
        <w:t xml:space="preserve"> dužan </w:t>
      </w:r>
      <w:r w:rsidR="00AE43E1">
        <w:t xml:space="preserve">je u roku od </w:t>
      </w:r>
      <w:proofErr w:type="spellStart"/>
      <w:r w:rsidR="00AE43E1">
        <w:t>30</w:t>
      </w:r>
      <w:proofErr w:type="spellEnd"/>
      <w:r w:rsidR="00AE43E1">
        <w:t xml:space="preserve"> dana, nakon pravomoćnosti ovog rješenja, uplatiti razliku </w:t>
      </w:r>
      <w:proofErr w:type="spellStart"/>
      <w:r w:rsidR="00AE43E1">
        <w:t>kupovnine</w:t>
      </w:r>
      <w:proofErr w:type="spellEnd"/>
      <w:r w:rsidR="00AE43E1">
        <w:t xml:space="preserve"> preko uplać</w:t>
      </w:r>
      <w:r w:rsidR="00A2646D">
        <w:t>enog</w:t>
      </w:r>
      <w:r w:rsidR="00AE7D8E">
        <w:t xml:space="preserve"> osiguranja</w:t>
      </w:r>
      <w:r w:rsidR="00E154A3">
        <w:t>,</w:t>
      </w:r>
      <w:r w:rsidR="00AE7D8E">
        <w:t xml:space="preserve"> </w:t>
      </w:r>
      <w:r w:rsidR="00FC7035">
        <w:t xml:space="preserve"> za nekretninu iz točke I </w:t>
      </w:r>
      <w:r w:rsidR="00E154A3">
        <w:t xml:space="preserve"> </w:t>
      </w:r>
      <w:r w:rsidR="00AE7D8E">
        <w:t>u iznosu od</w:t>
      </w:r>
      <w:r w:rsidR="00CC44F2">
        <w:t xml:space="preserve"> </w:t>
      </w:r>
      <w:proofErr w:type="spellStart"/>
      <w:r w:rsidR="00C22D0A">
        <w:t>264.028</w:t>
      </w:r>
      <w:proofErr w:type="spellEnd"/>
      <w:r w:rsidR="00C22D0A">
        <w:t>,</w:t>
      </w:r>
      <w:proofErr w:type="spellStart"/>
      <w:r w:rsidR="00C22D0A">
        <w:t>9</w:t>
      </w:r>
      <w:r w:rsidR="0093089D">
        <w:t>1</w:t>
      </w:r>
      <w:proofErr w:type="spellEnd"/>
      <w:r w:rsidR="001E4DF7">
        <w:t xml:space="preserve"> </w:t>
      </w:r>
      <w:r w:rsidR="00E154A3">
        <w:t xml:space="preserve">kn </w:t>
      </w:r>
      <w:r w:rsidR="00AE43E1">
        <w:t xml:space="preserve"> na račun Trgovačkog suda u Osijeku, broj </w:t>
      </w:r>
      <w:proofErr w:type="spellStart"/>
      <w:r w:rsidR="00AE43E1">
        <w:t>HR31</w:t>
      </w:r>
      <w:proofErr w:type="spellEnd"/>
      <w:r w:rsidR="00AE43E1">
        <w:t xml:space="preserve"> </w:t>
      </w:r>
      <w:proofErr w:type="spellStart"/>
      <w:r w:rsidR="00AE43E1">
        <w:t>2390</w:t>
      </w:r>
      <w:proofErr w:type="spellEnd"/>
      <w:r w:rsidR="00AE43E1">
        <w:t xml:space="preserve"> </w:t>
      </w:r>
      <w:proofErr w:type="spellStart"/>
      <w:r w:rsidR="00AE43E1">
        <w:t>0011</w:t>
      </w:r>
      <w:proofErr w:type="spellEnd"/>
      <w:r w:rsidR="00AE43E1">
        <w:t xml:space="preserve"> </w:t>
      </w:r>
      <w:proofErr w:type="spellStart"/>
      <w:r w:rsidR="00AE43E1">
        <w:t>3000</w:t>
      </w:r>
      <w:proofErr w:type="spellEnd"/>
      <w:r w:rsidR="00AE43E1">
        <w:t xml:space="preserve"> </w:t>
      </w:r>
      <w:proofErr w:type="spellStart"/>
      <w:r w:rsidR="00AE43E1">
        <w:t>0020</w:t>
      </w:r>
      <w:proofErr w:type="spellEnd"/>
      <w:r w:rsidR="00AE7D8E">
        <w:t xml:space="preserve"> 0 s pozivom na broj </w:t>
      </w:r>
      <w:proofErr w:type="spellStart"/>
      <w:r w:rsidR="00AE7D8E">
        <w:t>HR05</w:t>
      </w:r>
      <w:proofErr w:type="spellEnd"/>
      <w:r w:rsidR="00AE7D8E">
        <w:t xml:space="preserve"> </w:t>
      </w:r>
      <w:proofErr w:type="spellStart"/>
      <w:r w:rsidR="00AE7D8E">
        <w:t>272</w:t>
      </w:r>
      <w:proofErr w:type="spellEnd"/>
      <w:r w:rsidR="00AE7D8E">
        <w:t>-</w:t>
      </w:r>
      <w:proofErr w:type="spellStart"/>
      <w:r w:rsidR="00250651">
        <w:t>672</w:t>
      </w:r>
      <w:proofErr w:type="spellEnd"/>
      <w:r w:rsidR="00250651">
        <w:t>-</w:t>
      </w:r>
      <w:proofErr w:type="spellStart"/>
      <w:r w:rsidR="00250651">
        <w:t>2013</w:t>
      </w:r>
      <w:proofErr w:type="spellEnd"/>
      <w:r w:rsidR="006E2E0D">
        <w:t xml:space="preserve"> </w:t>
      </w:r>
      <w:r w:rsidR="00AE43E1">
        <w:t>kod Hrvatske poštanske banke.</w:t>
      </w:r>
    </w:p>
    <w:p w:rsidRDefault="007801CF" w:rsidP="0035784F" w:rsidR="007801CF">
      <w:pPr>
        <w:pStyle w:val="Tijeloteksta"/>
      </w:pPr>
    </w:p>
    <w:p w:rsidRDefault="00F35A55" w:rsidP="00FC7035" w:rsidR="00DD0F3D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DD0F3D" w:rsidP="00F35A55" w:rsidR="00DD0F3D">
      <w:pPr>
        <w:pStyle w:val="Tijeloteksta"/>
      </w:pPr>
    </w:p>
    <w:p w:rsidRDefault="00F35A55" w:rsidP="007801CF" w:rsidR="00E45D0E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 xml:space="preserve">Određuje se upis prava vlasništva u korist kupca na dosuđenim nekretninama, nakon pravomoćnosti ovog rješenja i nakon što kupac uplati razliku </w:t>
      </w:r>
      <w:proofErr w:type="spellStart"/>
      <w:r w:rsidR="00AE43E1">
        <w:t>kupovnine</w:t>
      </w:r>
      <w:proofErr w:type="spellEnd"/>
      <w:r w:rsidR="00AE43E1">
        <w:t xml:space="preserve"> navedene u točci II ovog r</w:t>
      </w:r>
      <w:r w:rsidR="003E6C32">
        <w:t>ješenja.</w:t>
      </w:r>
    </w:p>
    <w:p w:rsidRDefault="007801CF" w:rsidP="007801CF" w:rsidR="007801CF" w:rsidRPr="00E45D0E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 xml:space="preserve">Nalaže se zemljišno-knjižnom sudu izvršiti upis prava vlasništva te brisanje prava i tereta na temelju pravomoćnog rješenja o dosudi i potvrdu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7801CF" w:rsidP="00F35A55" w:rsidR="007801CF">
      <w:pPr>
        <w:pStyle w:val="Tijeloteksta"/>
        <w:ind w:left="1065"/>
      </w:pPr>
    </w:p>
    <w:p w:rsidRDefault="00F35A55" w:rsidP="007C154B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</w:t>
      </w:r>
      <w:proofErr w:type="spellStart"/>
      <w:r>
        <w:t>kupovninu</w:t>
      </w:r>
      <w:proofErr w:type="spellEnd"/>
      <w:r>
        <w:t xml:space="preserve"> umanjenu za iznos osiguranja.</w:t>
      </w:r>
    </w:p>
    <w:p w:rsidRDefault="006354E7" w:rsidP="007C154B" w:rsidR="006354E7">
      <w:pPr>
        <w:pStyle w:val="Tijeloteksta"/>
        <w:ind w:left="1065"/>
      </w:pPr>
    </w:p>
    <w:p w:rsidRDefault="006354E7" w:rsidP="006354E7" w:rsidR="006354E7">
      <w:pPr>
        <w:pStyle w:val="Tijeloteksta"/>
        <w:ind w:left="1065"/>
        <w:jc w:val="center"/>
      </w:pPr>
      <w:r>
        <w:lastRenderedPageBreak/>
        <w:t>2</w:t>
      </w:r>
    </w:p>
    <w:p w:rsidRDefault="006354E7" w:rsidP="006354E7" w:rsidR="006354E7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672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105</w:t>
      </w:r>
      <w:proofErr w:type="spellEnd"/>
    </w:p>
    <w:p w:rsidRDefault="006354E7" w:rsidP="006354E7" w:rsidR="006354E7">
      <w:pPr>
        <w:pStyle w:val="Tijeloteksta"/>
        <w:ind w:left="1065"/>
        <w:jc w:val="center"/>
      </w:pPr>
    </w:p>
    <w:p w:rsidRDefault="007C154B" w:rsidP="00AE7D8E" w:rsidR="007C154B">
      <w:pPr>
        <w:pStyle w:val="Tijeloteksta"/>
      </w:pPr>
    </w:p>
    <w:p w:rsidRDefault="00F35A55" w:rsidP="00775684" w:rsidR="004C7C8F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 xml:space="preserve">Ako kupac ne uplati razliku </w:t>
      </w:r>
      <w:proofErr w:type="spellStart"/>
      <w:r>
        <w:t>kupovnine</w:t>
      </w:r>
      <w:proofErr w:type="spellEnd"/>
      <w:r>
        <w:t>, sud će rješenjem prodaju oglasiti nevažećom i odrediti novu prodaju uz uvjete određene za prodaju koja je oglašena nevažećom.</w:t>
      </w:r>
    </w:p>
    <w:p w:rsidRDefault="00775684" w:rsidP="00250651" w:rsidR="00775684" w:rsidRPr="00775684">
      <w:pPr>
        <w:pStyle w:val="Tijeloteksta"/>
        <w:rPr>
          <w:b/>
        </w:rPr>
      </w:pPr>
    </w:p>
    <w:p w:rsidRDefault="00250651" w:rsidP="006354E7" w:rsidR="00F26B98">
      <w:pPr>
        <w:pStyle w:val="Tijeloteksta"/>
        <w:ind w:left="1065"/>
      </w:pPr>
      <w:r>
        <w:rPr>
          <w:b/>
        </w:rPr>
        <w:t xml:space="preserve">VIII </w:t>
      </w:r>
      <w:r w:rsidR="00F35A55">
        <w:t>Nalaže se</w:t>
      </w:r>
      <w:r w:rsidR="00DD13C6">
        <w:t xml:space="preserve"> Općinskom sudu </w:t>
      </w:r>
      <w:r w:rsidR="00977C5D">
        <w:t>u Osijeku Zemljišno-</w:t>
      </w:r>
      <w:r w:rsidR="003A1A67">
        <w:t>knjižni</w:t>
      </w:r>
      <w:r w:rsidR="00F35A55">
        <w:t xml:space="preserve"> </w:t>
      </w:r>
      <w:r w:rsidR="00683E58">
        <w:t>odjel</w:t>
      </w:r>
      <w:r w:rsidR="00D477DE">
        <w:t xml:space="preserve"> Donji Miholjac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6354E7" w:rsidP="006354E7" w:rsidR="006354E7" w:rsidRPr="004735E5">
      <w:pPr>
        <w:pStyle w:val="Tijeloteksta"/>
        <w:ind w:left="1065"/>
      </w:pPr>
    </w:p>
    <w:p w:rsidRDefault="00737C36" w:rsidP="007801CF" w:rsidR="00683E58" w:rsidRPr="007801CF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250651" w:rsidP="00B217D9" w:rsidR="00250651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proofErr w:type="spellStart"/>
      <w:r>
        <w:t>164</w:t>
      </w:r>
      <w:proofErr w:type="spellEnd"/>
      <w:r>
        <w:t>. Stečajnog zakona</w:t>
      </w:r>
      <w:r w:rsidR="00605981">
        <w:t xml:space="preserve"> (Narodne novine broj  </w:t>
      </w:r>
      <w:proofErr w:type="spellStart"/>
      <w:r w:rsidR="00605981">
        <w:t>44</w:t>
      </w:r>
      <w:proofErr w:type="spellEnd"/>
      <w:r w:rsidR="00605981">
        <w:t>/</w:t>
      </w:r>
      <w:proofErr w:type="spellStart"/>
      <w:r w:rsidR="00605981">
        <w:t>96</w:t>
      </w:r>
      <w:proofErr w:type="spellEnd"/>
      <w:r w:rsidR="00605981">
        <w:t xml:space="preserve">, </w:t>
      </w:r>
      <w:proofErr w:type="spellStart"/>
      <w:r w:rsidR="00605981">
        <w:t>29</w:t>
      </w:r>
      <w:proofErr w:type="spellEnd"/>
      <w:r w:rsidR="00605981">
        <w:t>/</w:t>
      </w:r>
      <w:proofErr w:type="spellStart"/>
      <w:r w:rsidR="00605981">
        <w:t>99</w:t>
      </w:r>
      <w:proofErr w:type="spellEnd"/>
      <w:r w:rsidR="00605981">
        <w:t xml:space="preserve">, </w:t>
      </w:r>
      <w:proofErr w:type="spellStart"/>
      <w:r w:rsidR="00605981">
        <w:t>129</w:t>
      </w:r>
      <w:proofErr w:type="spellEnd"/>
      <w:r w:rsidR="00605981">
        <w:t>/</w:t>
      </w:r>
      <w:proofErr w:type="spellStart"/>
      <w:r w:rsidR="00605981">
        <w:t>00</w:t>
      </w:r>
      <w:proofErr w:type="spellEnd"/>
      <w:r w:rsidR="00605981">
        <w:t xml:space="preserve">, </w:t>
      </w:r>
      <w:proofErr w:type="spellStart"/>
      <w:r w:rsidR="00605981">
        <w:t>123</w:t>
      </w:r>
      <w:proofErr w:type="spellEnd"/>
      <w:r w:rsidR="00605981">
        <w:t>/</w:t>
      </w:r>
      <w:proofErr w:type="spellStart"/>
      <w:r w:rsidR="00605981">
        <w:t>03</w:t>
      </w:r>
      <w:proofErr w:type="spellEnd"/>
      <w:r w:rsidR="00605981">
        <w:t xml:space="preserve">, </w:t>
      </w:r>
      <w:proofErr w:type="spellStart"/>
      <w:r w:rsidR="00605981">
        <w:t>82</w:t>
      </w:r>
      <w:proofErr w:type="spellEnd"/>
      <w:r w:rsidR="00605981">
        <w:t>/</w:t>
      </w:r>
      <w:proofErr w:type="spellStart"/>
      <w:r w:rsidR="00605981">
        <w:t>06</w:t>
      </w:r>
      <w:proofErr w:type="spellEnd"/>
      <w:r w:rsidR="00605981">
        <w:t xml:space="preserve">, </w:t>
      </w:r>
      <w:proofErr w:type="spellStart"/>
      <w:r w:rsidR="00605981">
        <w:t>116</w:t>
      </w:r>
      <w:proofErr w:type="spellEnd"/>
      <w:r w:rsidR="00605981">
        <w:t>/</w:t>
      </w:r>
      <w:proofErr w:type="spellStart"/>
      <w:r w:rsidR="00605981">
        <w:t>10</w:t>
      </w:r>
      <w:proofErr w:type="spellEnd"/>
      <w:r w:rsidR="00605981">
        <w:t xml:space="preserve">, </w:t>
      </w:r>
      <w:proofErr w:type="spellStart"/>
      <w:r w:rsidR="00605981">
        <w:t>25</w:t>
      </w:r>
      <w:proofErr w:type="spellEnd"/>
      <w:r w:rsidR="00605981">
        <w:t>/</w:t>
      </w:r>
      <w:proofErr w:type="spellStart"/>
      <w:r w:rsidR="00605981">
        <w:t>12</w:t>
      </w:r>
      <w:proofErr w:type="spellEnd"/>
      <w:r w:rsidR="00605981">
        <w:t xml:space="preserve">, </w:t>
      </w:r>
      <w:proofErr w:type="spellStart"/>
      <w:r w:rsidR="00605981">
        <w:t>133</w:t>
      </w:r>
      <w:proofErr w:type="spellEnd"/>
      <w:r w:rsidR="00605981">
        <w:t>/</w:t>
      </w:r>
      <w:proofErr w:type="spellStart"/>
      <w:r w:rsidR="00605981">
        <w:t>12</w:t>
      </w:r>
      <w:proofErr w:type="spellEnd"/>
      <w:r w:rsidR="00605981">
        <w:t xml:space="preserve"> u vezi s člankom </w:t>
      </w:r>
      <w:proofErr w:type="spellStart"/>
      <w:r w:rsidR="00605981">
        <w:t>441</w:t>
      </w:r>
      <w:proofErr w:type="spellEnd"/>
      <w:r w:rsidR="00605981">
        <w:t xml:space="preserve">. Stečajnog zakona Narodne novine </w:t>
      </w:r>
      <w:proofErr w:type="spellStart"/>
      <w:r w:rsidR="00605981">
        <w:t>71</w:t>
      </w:r>
      <w:proofErr w:type="spellEnd"/>
      <w:r w:rsidR="00605981">
        <w:t>/</w:t>
      </w:r>
      <w:proofErr w:type="spellStart"/>
      <w:r w:rsidR="00605981">
        <w:t>15</w:t>
      </w:r>
      <w:proofErr w:type="spellEnd"/>
      <w:r w:rsidR="00605981">
        <w:t>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DD0F3D">
      <w:pPr>
        <w:jc w:val="both"/>
        <w:rPr>
          <w:bCs/>
        </w:rPr>
      </w:pPr>
      <w:r>
        <w:tab/>
        <w:t>Na usmenoj  javnoj dražbi, radi prodaje nekretnina stečajnog dužnika, održanoj u prostorijama ovog suda dana</w:t>
      </w:r>
      <w:r w:rsidR="005F3D8F">
        <w:t xml:space="preserve"> </w:t>
      </w:r>
      <w:proofErr w:type="spellStart"/>
      <w:r w:rsidR="005F3D8F">
        <w:t>12</w:t>
      </w:r>
      <w:proofErr w:type="spellEnd"/>
      <w:r w:rsidR="00DD13C6">
        <w:t>. listopada</w:t>
      </w:r>
      <w:r w:rsidR="007974E8">
        <w:t xml:space="preserve"> </w:t>
      </w:r>
      <w:proofErr w:type="spellStart"/>
      <w:r w:rsidR="00977C5D">
        <w:t>2016</w:t>
      </w:r>
      <w:proofErr w:type="spellEnd"/>
      <w:r w:rsidR="00977C5D">
        <w:t>. godine, sudjelovao</w:t>
      </w:r>
      <w:r w:rsidR="00605981">
        <w:t xml:space="preserve"> je</w:t>
      </w:r>
      <w:r>
        <w:t xml:space="preserve"> kao ponuditelj</w:t>
      </w:r>
      <w:r w:rsidR="005F3D8F">
        <w:t xml:space="preserve"> </w:t>
      </w:r>
      <w:proofErr w:type="spellStart"/>
      <w:r w:rsidR="005F3D8F">
        <w:t>Cret</w:t>
      </w:r>
      <w:proofErr w:type="spellEnd"/>
      <w:r w:rsidR="005F3D8F">
        <w:t xml:space="preserve"> proizvodnja d.o.o. za poljoprivrednu proizvodnju </w:t>
      </w:r>
      <w:proofErr w:type="spellStart"/>
      <w:r w:rsidR="005F3D8F">
        <w:t>Viljevo</w:t>
      </w:r>
      <w:proofErr w:type="spellEnd"/>
      <w:r w:rsidR="005F3D8F">
        <w:t>, Matije Gupca 8 b</w:t>
      </w:r>
      <w:r w:rsidR="00347F23">
        <w:t xml:space="preserve">. </w:t>
      </w:r>
      <w:r w:rsidR="00977C5D">
        <w:t>Kao jedini</w:t>
      </w:r>
      <w:r w:rsidR="00683E58">
        <w:t xml:space="preserve"> </w:t>
      </w:r>
      <w:r w:rsidR="00977C5D">
        <w:t xml:space="preserve"> ponuditelj</w:t>
      </w:r>
      <w:r w:rsidR="00683E58">
        <w:t xml:space="preserve"> </w:t>
      </w:r>
      <w:r w:rsidR="00605981">
        <w:t xml:space="preserve"> za nekretnine n</w:t>
      </w:r>
      <w:r w:rsidR="00347F23">
        <w:t xml:space="preserve">avedene u točci I ovog rješenja, </w:t>
      </w:r>
      <w:r w:rsidR="00977C5D">
        <w:t>dao</w:t>
      </w:r>
      <w:r w:rsidR="00605981">
        <w:t xml:space="preserve"> je ponudu</w:t>
      </w:r>
      <w:r w:rsidR="003A1A67">
        <w:t xml:space="preserve"> u iznosu od</w:t>
      </w:r>
      <w:r w:rsidR="00E96D39">
        <w:t xml:space="preserve"> </w:t>
      </w:r>
      <w:r w:rsidR="005F3D8F">
        <w:t xml:space="preserve"> </w:t>
      </w:r>
      <w:proofErr w:type="spellStart"/>
      <w:r w:rsidR="0093089D">
        <w:rPr>
          <w:color w:val="000000"/>
        </w:rPr>
        <w:t>293.3</w:t>
      </w:r>
      <w:r w:rsidR="005F3D8F">
        <w:rPr>
          <w:color w:val="000000"/>
        </w:rPr>
        <w:t>54</w:t>
      </w:r>
      <w:proofErr w:type="spellEnd"/>
      <w:r w:rsidR="005F3D8F">
        <w:rPr>
          <w:color w:val="000000"/>
        </w:rPr>
        <w:t>,</w:t>
      </w:r>
      <w:proofErr w:type="spellStart"/>
      <w:r w:rsidR="005F3D8F">
        <w:rPr>
          <w:color w:val="000000"/>
        </w:rPr>
        <w:t>35</w:t>
      </w:r>
      <w:proofErr w:type="spellEnd"/>
      <w:r w:rsidR="005F3D8F" w:rsidRPr="0035784F">
        <w:rPr>
          <w:color w:val="000000"/>
        </w:rPr>
        <w:t xml:space="preserve"> </w:t>
      </w:r>
      <w:r w:rsidR="003A1A67">
        <w:rPr>
          <w:color w:val="000000"/>
        </w:rPr>
        <w:t>kn</w:t>
      </w:r>
      <w:r w:rsidR="00D477DE">
        <w:t>. S</w:t>
      </w:r>
      <w:r w:rsidR="00A91C43">
        <w:t>tečajni s</w:t>
      </w:r>
      <w:r w:rsidR="00B346EC">
        <w:t>udac utvrdio je da je ponuditelj</w:t>
      </w:r>
      <w:r w:rsidR="00E96D39">
        <w:t xml:space="preserve"> </w:t>
      </w:r>
      <w:proofErr w:type="spellStart"/>
      <w:r w:rsidR="005F3D8F">
        <w:t>Cret</w:t>
      </w:r>
      <w:proofErr w:type="spellEnd"/>
      <w:r w:rsidR="005F3D8F">
        <w:t xml:space="preserve"> proizvodnja d.o.o. za poljoprivrednu proizvodnju </w:t>
      </w:r>
      <w:proofErr w:type="spellStart"/>
      <w:r w:rsidR="005F3D8F">
        <w:t>Viljevo</w:t>
      </w:r>
      <w:proofErr w:type="spellEnd"/>
      <w:r w:rsidR="005F3D8F">
        <w:t>, Matije Gupca 8</w:t>
      </w:r>
      <w:r w:rsidR="00E96D39">
        <w:t xml:space="preserve">, </w:t>
      </w:r>
      <w:r w:rsidR="00B346EC">
        <w:rPr>
          <w:bCs/>
        </w:rPr>
        <w:t>ispuni</w:t>
      </w:r>
      <w:r w:rsidR="00E96D39">
        <w:rPr>
          <w:bCs/>
        </w:rPr>
        <w:t xml:space="preserve">o </w:t>
      </w:r>
      <w:r>
        <w:rPr>
          <w:bCs/>
        </w:rPr>
        <w:t xml:space="preserve"> uvjete </w:t>
      </w:r>
      <w:r w:rsidR="00A91C43">
        <w:rPr>
          <w:bCs/>
        </w:rPr>
        <w:t xml:space="preserve">za dosudu gore navedenih nekretnina. Stoga je sud, temeljem odredbe članka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 Ovršnog zakona </w:t>
      </w:r>
      <w:r w:rsidR="00D22B2F">
        <w:rPr>
          <w:bCs/>
        </w:rPr>
        <w:t xml:space="preserve">(Narodne novine broj </w:t>
      </w:r>
      <w:proofErr w:type="spellStart"/>
      <w:r w:rsidR="00D22B2F">
        <w:rPr>
          <w:bCs/>
        </w:rPr>
        <w:t>57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96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99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42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173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194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151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04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88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121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67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08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139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112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12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25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13</w:t>
      </w:r>
      <w:proofErr w:type="spellEnd"/>
      <w:r w:rsidR="00D22B2F">
        <w:rPr>
          <w:bCs/>
        </w:rPr>
        <w:t xml:space="preserve"> i </w:t>
      </w:r>
      <w:proofErr w:type="spellStart"/>
      <w:r w:rsidR="00D22B2F">
        <w:rPr>
          <w:bCs/>
        </w:rPr>
        <w:t>93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14</w:t>
      </w:r>
      <w:proofErr w:type="spellEnd"/>
      <w:r w:rsidR="00D22B2F">
        <w:rPr>
          <w:bCs/>
        </w:rPr>
        <w:t xml:space="preserve">) </w:t>
      </w:r>
      <w:r>
        <w:rPr>
          <w:bCs/>
        </w:rPr>
        <w:t>riješio kao u izreci ovog rješenja.</w:t>
      </w:r>
    </w:p>
    <w:p w:rsidRDefault="007801CF" w:rsidP="00D477DE" w:rsidR="007801CF">
      <w:pPr>
        <w:rPr>
          <w:bCs/>
        </w:rPr>
      </w:pPr>
    </w:p>
    <w:p w:rsidRDefault="0070012E" w:rsidP="00D63FFA" w:rsidR="00F26B98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</w:t>
      </w:r>
      <w:proofErr w:type="spellStart"/>
      <w:r>
        <w:rPr>
          <w:bCs/>
        </w:rPr>
        <w:t>kupovni</w:t>
      </w:r>
      <w:r w:rsidR="00D22B2F">
        <w:rPr>
          <w:bCs/>
        </w:rPr>
        <w:t>nu</w:t>
      </w:r>
      <w:proofErr w:type="spellEnd"/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</w:t>
      </w:r>
      <w:proofErr w:type="spellStart"/>
      <w:r>
        <w:rPr>
          <w:bCs/>
        </w:rPr>
        <w:t>101</w:t>
      </w:r>
      <w:proofErr w:type="spellEnd"/>
      <w:r>
        <w:rPr>
          <w:bCs/>
        </w:rPr>
        <w:t>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7801CF" w:rsidP="00D63FFA" w:rsidR="007801CF" w:rsidRPr="00D63FFA">
      <w:pPr>
        <w:jc w:val="both"/>
        <w:rPr>
          <w:bCs/>
        </w:rPr>
      </w:pPr>
    </w:p>
    <w:p w:rsidRDefault="004E1CBF" w:rsidP="006354E7" w:rsidR="007801CF">
      <w:pPr>
        <w:jc w:val="center"/>
      </w:pPr>
      <w:r>
        <w:t xml:space="preserve">U Osijeku </w:t>
      </w:r>
      <w:proofErr w:type="spellStart"/>
      <w:r w:rsidR="00D477DE">
        <w:t>13</w:t>
      </w:r>
      <w:proofErr w:type="spellEnd"/>
      <w:r w:rsidR="00B346EC">
        <w:t xml:space="preserve">. listopad </w:t>
      </w:r>
      <w:proofErr w:type="spellStart"/>
      <w:r w:rsidR="00A91C43">
        <w:t>2016</w:t>
      </w:r>
      <w:proofErr w:type="spellEnd"/>
      <w:r w:rsidR="00A91C43">
        <w:t>.</w:t>
      </w:r>
    </w:p>
    <w:p w:rsidRDefault="0070012E" w:rsidP="0070012E" w:rsidR="0070012E">
      <w:r>
        <w:t>Zapisničar</w:t>
      </w:r>
    </w:p>
    <w:p w:rsidRDefault="0070012E" w:rsidP="0070012E" w:rsidR="007801CF">
      <w:r>
        <w:t>Maja Kocijan</w:t>
      </w:r>
    </w:p>
    <w:p w:rsidRDefault="007801CF" w:rsidP="0070012E" w:rsidR="007801CF"/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DD0F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F26B98" w:rsidP="0070012E" w:rsidR="00F26B9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F26B98" w:rsidP="00737C36" w:rsidR="00F26B98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Stečajni upr</w:t>
      </w:r>
      <w:r w:rsidR="00E96D39">
        <w:t xml:space="preserve">avitelj </w:t>
      </w:r>
      <w:r w:rsidR="00B34815">
        <w:t>Jozo Pavičić</w:t>
      </w:r>
    </w:p>
    <w:p w:rsidRDefault="00F26B98" w:rsidP="00B346EC" w:rsidR="00F26B98">
      <w:pPr>
        <w:pStyle w:val="Tijeloteksta"/>
        <w:numPr>
          <w:ilvl w:val="0"/>
          <w:numId w:val="15"/>
        </w:numPr>
        <w:jc w:val="left"/>
      </w:pPr>
      <w:r>
        <w:t xml:space="preserve">kupac </w:t>
      </w:r>
      <w:proofErr w:type="spellStart"/>
      <w:r w:rsidR="0093089D">
        <w:t>Cret</w:t>
      </w:r>
      <w:proofErr w:type="spellEnd"/>
      <w:r w:rsidR="0093089D">
        <w:t xml:space="preserve"> proizvodnja d.o.o. za poljoprivrednu proizvodnju </w:t>
      </w:r>
      <w:proofErr w:type="spellStart"/>
      <w:r w:rsidR="0093089D">
        <w:t>Viljevo</w:t>
      </w:r>
      <w:proofErr w:type="spellEnd"/>
      <w:r w:rsidR="0093089D">
        <w:t>, Matije Gupca 8</w:t>
      </w:r>
    </w:p>
    <w:p w:rsidRDefault="00B34815" w:rsidP="00B346EC" w:rsidR="00B34815">
      <w:pPr>
        <w:pStyle w:val="Tijeloteksta"/>
        <w:numPr>
          <w:ilvl w:val="0"/>
          <w:numId w:val="15"/>
        </w:numPr>
        <w:jc w:val="left"/>
      </w:pPr>
      <w:proofErr w:type="spellStart"/>
      <w:r>
        <w:t>razlučni</w:t>
      </w:r>
      <w:proofErr w:type="spellEnd"/>
      <w:r>
        <w:t xml:space="preserve"> vjerovnik Hypo Alpe-</w:t>
      </w:r>
      <w:proofErr w:type="spellStart"/>
      <w:r>
        <w:t>Adria</w:t>
      </w:r>
      <w:proofErr w:type="spellEnd"/>
      <w:r>
        <w:t>-Bank d.d. Zagreb, Zagreb, Slavonska avenija 6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RH MF Porezna uprava Područni ured Slavonija i Baranja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 xml:space="preserve">Općinski sud Osijek </w:t>
      </w:r>
      <w:proofErr w:type="spellStart"/>
      <w:r>
        <w:t>ZK</w:t>
      </w:r>
      <w:proofErr w:type="spellEnd"/>
      <w:r>
        <w:t xml:space="preserve"> odjel</w:t>
      </w:r>
      <w:r w:rsidR="00B34815">
        <w:t xml:space="preserve"> Donji Miholjac</w:t>
      </w:r>
    </w:p>
    <w:p w:rsidRDefault="006354E7" w:rsidP="006354E7" w:rsidR="00F26B98">
      <w:pPr>
        <w:pStyle w:val="Tijeloteksta"/>
        <w:numPr>
          <w:ilvl w:val="0"/>
          <w:numId w:val="15"/>
        </w:numPr>
        <w:jc w:val="left"/>
      </w:pPr>
      <w:r>
        <w:t>e-oglasna ploča suda</w:t>
      </w:r>
    </w:p>
    <w:p w:rsidRDefault="00F52D3A" w:rsidP="006354E7" w:rsidR="006354E7">
      <w:pPr>
        <w:pStyle w:val="Tijeloteksta"/>
        <w:numPr>
          <w:ilvl w:val="0"/>
          <w:numId w:val="15"/>
        </w:numPr>
        <w:jc w:val="left"/>
      </w:pPr>
      <w:r>
        <w:t>3/</w:t>
      </w:r>
      <w:proofErr w:type="spellStart"/>
      <w:r>
        <w:t>11</w:t>
      </w:r>
      <w:proofErr w:type="spellEnd"/>
    </w:p>
    <w:p w:rsidRDefault="002A5965" w:rsidP="002A5965" w:rsidR="002A5965" w:rsidRPr="009438AC">
      <w:pPr>
        <w:ind w:left="360"/>
      </w:pPr>
    </w:p>
    <w:sectPr w:rsidSect="00B34815" w:rsidR="002A5965" w:rsidRPr="009438AC">
      <w:pgSz w:h="16838" w:w="11906"/>
      <w:pgMar w:gutter="0" w:footer="708" w:header="708" w:left="1440" w:bottom="1135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6FD63D5"/>
    <w:multiLevelType w:val="hybridMultilevel"/>
    <w:tmpl w:val="03F08922"/>
    <w:lvl w:tplc="53D817E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BB95991"/>
    <w:multiLevelType w:val="hybridMultilevel"/>
    <w:tmpl w:val="922640F6"/>
    <w:lvl w:tplc="6D0AA904" w:ilvl="0"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6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7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"/>
  </w:num>
  <w:num w:numId="3">
    <w:abstractNumId w:val="13"/>
  </w:num>
  <w:num w:numId="4">
    <w:abstractNumId w:val="14"/>
  </w:num>
  <w:num w:numId="5">
    <w:abstractNumId w:val="0"/>
  </w:num>
  <w:num w:numId="6">
    <w:abstractNumId w:val="1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7"/>
  </w:num>
  <w:num w:numId="11">
    <w:abstractNumId w:val="6"/>
  </w:num>
  <w:num w:numId="12">
    <w:abstractNumId w:val="3"/>
  </w:num>
  <w:num w:numId="13">
    <w:abstractNumId w:val="18"/>
  </w:num>
  <w:num w:numId="14">
    <w:abstractNumId w:val="5"/>
  </w:num>
  <w:num w:numId="15">
    <w:abstractNumId w:val="1"/>
  </w:num>
  <w:num w:numId="16">
    <w:abstractNumId w:val="8"/>
  </w:num>
  <w:num w:numId="17">
    <w:abstractNumId w:val="10"/>
  </w:num>
  <w:num w:numId="18">
    <w:abstractNumId w:val="15"/>
  </w:num>
  <w:num w:numId="19">
    <w:abstractNumId w:val="9"/>
  </w:num>
  <w:num w:numId="2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1E4DF7"/>
    <w:rsid w:val="00204164"/>
    <w:rsid w:val="00250651"/>
    <w:rsid w:val="00260103"/>
    <w:rsid w:val="002A5965"/>
    <w:rsid w:val="00342B3A"/>
    <w:rsid w:val="00347F23"/>
    <w:rsid w:val="0035784F"/>
    <w:rsid w:val="00360A8F"/>
    <w:rsid w:val="003A1A67"/>
    <w:rsid w:val="003E6C32"/>
    <w:rsid w:val="004735E5"/>
    <w:rsid w:val="0047524A"/>
    <w:rsid w:val="004C7C8F"/>
    <w:rsid w:val="004D5C30"/>
    <w:rsid w:val="004E1CBF"/>
    <w:rsid w:val="00570A73"/>
    <w:rsid w:val="00590DAB"/>
    <w:rsid w:val="005F3D8F"/>
    <w:rsid w:val="00604F33"/>
    <w:rsid w:val="00605981"/>
    <w:rsid w:val="006354E7"/>
    <w:rsid w:val="00657546"/>
    <w:rsid w:val="00683E58"/>
    <w:rsid w:val="006E2E0D"/>
    <w:rsid w:val="0070012E"/>
    <w:rsid w:val="00737C36"/>
    <w:rsid w:val="00753AD5"/>
    <w:rsid w:val="00775684"/>
    <w:rsid w:val="007801CF"/>
    <w:rsid w:val="00780F93"/>
    <w:rsid w:val="007974E8"/>
    <w:rsid w:val="007C154B"/>
    <w:rsid w:val="00836734"/>
    <w:rsid w:val="0086659D"/>
    <w:rsid w:val="008A511D"/>
    <w:rsid w:val="008D2F08"/>
    <w:rsid w:val="008F4EBE"/>
    <w:rsid w:val="0093089D"/>
    <w:rsid w:val="009438AC"/>
    <w:rsid w:val="00977C5D"/>
    <w:rsid w:val="00987761"/>
    <w:rsid w:val="009C1B13"/>
    <w:rsid w:val="00A2646D"/>
    <w:rsid w:val="00A30D25"/>
    <w:rsid w:val="00A91C43"/>
    <w:rsid w:val="00AB143D"/>
    <w:rsid w:val="00AD03DC"/>
    <w:rsid w:val="00AE43E1"/>
    <w:rsid w:val="00AE7D8E"/>
    <w:rsid w:val="00AF2274"/>
    <w:rsid w:val="00B113D1"/>
    <w:rsid w:val="00B217D9"/>
    <w:rsid w:val="00B346EC"/>
    <w:rsid w:val="00B34815"/>
    <w:rsid w:val="00B34F15"/>
    <w:rsid w:val="00B45CD9"/>
    <w:rsid w:val="00B961EB"/>
    <w:rsid w:val="00BB5F40"/>
    <w:rsid w:val="00BF4654"/>
    <w:rsid w:val="00BF7A36"/>
    <w:rsid w:val="00C067DF"/>
    <w:rsid w:val="00C22D0A"/>
    <w:rsid w:val="00C868B3"/>
    <w:rsid w:val="00CC44F2"/>
    <w:rsid w:val="00CE6103"/>
    <w:rsid w:val="00CF6A1A"/>
    <w:rsid w:val="00D07E0F"/>
    <w:rsid w:val="00D22B2F"/>
    <w:rsid w:val="00D23A16"/>
    <w:rsid w:val="00D3189F"/>
    <w:rsid w:val="00D477DE"/>
    <w:rsid w:val="00D63FFA"/>
    <w:rsid w:val="00D67D22"/>
    <w:rsid w:val="00D8343C"/>
    <w:rsid w:val="00DD0F3D"/>
    <w:rsid w:val="00DD13C6"/>
    <w:rsid w:val="00DD1AFF"/>
    <w:rsid w:val="00DD53EC"/>
    <w:rsid w:val="00DF6C09"/>
    <w:rsid w:val="00E154A3"/>
    <w:rsid w:val="00E21566"/>
    <w:rsid w:val="00E45D0E"/>
    <w:rsid w:val="00E51A88"/>
    <w:rsid w:val="00E806F8"/>
    <w:rsid w:val="00E96D39"/>
    <w:rsid w:val="00EE3D3C"/>
    <w:rsid w:val="00F26B98"/>
    <w:rsid w:val="00F35A55"/>
    <w:rsid w:val="00F52D3A"/>
    <w:rsid w:val="00F64B03"/>
    <w:rsid w:val="00FA7059"/>
    <w:rsid w:val="00FB07C7"/>
    <w:rsid w:val="00FB0D6F"/>
    <w:rsid w:val="00FC7035"/>
    <w:rsid w:val="00FD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3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4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4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4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4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34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4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4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4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4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St-672/2013</izvorni_sadrzaj>
    <derivirana_varijabla naziv="DomainObject.Predmet.OznakaBroj_1">St-672/2013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VILJEVO</izvorni_sadrzaj>
    <derivirana_varijabla naziv="DomainObject.Predmet.ProtustrankaFormated_1">  POLJOPRIVREDNA ZADRUGA VILJEVO</derivirana_varijabla>
  </DomainObject.Predmet.ProtustrankaFormated>
  <DomainObject.Predmet.ProtustrankaFormatedOIB>
    <izvorni_sadrzaj>  POLJOPRIVREDNA ZADRUGA VILJEVO, OIB 84405558359</izvorni_sadrzaj>
    <derivirana_varijabla naziv="DomainObject.Predmet.ProtustrankaFormatedOIB_1">  POLJOPRIVREDNA ZADRUGA VILJEVO, OIB 84405558359</derivirana_varijabla>
  </DomainObject.Predmet.ProtustrankaFormatedOIB>
  <DomainObject.Predmet.ProtustrankaFormatedWithAdress>
    <izvorni_sadrzaj> POLJOPRIVREDNA ZADRUGA VILJEVO, Braće Radića 126, Viljevo</izvorni_sadrzaj>
    <derivirana_varijabla naziv="DomainObject.Predmet.ProtustrankaFormatedWithAdress_1"> POLJOPRIVREDNA ZADRUGA VILJEVO, Braće Radića 126, Viljevo</derivirana_varijabla>
  </DomainObject.Predmet.ProtustrankaFormatedWithAdress>
  <DomainObject.Predmet.ProtustrankaFormatedWithAdressOIB>
    <izvorni_sadrzaj> POLJOPRIVREDNA ZADRUGA VILJEVO, OIB 84405558359, Braće Radića 126, Viljevo</izvorni_sadrzaj>
    <derivirana_varijabla naziv="DomainObject.Predmet.ProtustrankaFormatedWithAdressOIB_1"> POLJOPRIVREDNA ZADRUGA VILJEVO, OIB 84405558359, Braće Radića 126, Viljevo</derivirana_varijabla>
  </DomainObject.Predmet.ProtustrankaFormatedWithAdressOIB>
  <DomainObject.Predmet.ProtustrankaWithAdress>
    <izvorni_sadrzaj>POLJOPRIVREDNA ZADRUGA VILJEVO Braće Radića 126, Viljevo</izvorni_sadrzaj>
    <derivirana_varijabla naziv="DomainObject.Predmet.ProtustrankaWithAdress_1">POLJOPRIVREDNA ZADRUGA VILJEVO Braće Radića 126, Viljevo</derivirana_varijabla>
  </DomainObject.Predmet.ProtustrankaWithAdress>
  <DomainObject.Predmet.ProtustrankaWithAdressOIB>
    <izvorni_sadrzaj>POLJOPRIVREDNA ZADRUGA VILJEVO, OIB 84405558359, Braće Radića 126, Viljevo</izvorni_sadrzaj>
    <derivirana_varijabla naziv="DomainObject.Predmet.ProtustrankaWithAdressOIB_1">POLJOPRIVREDNA ZADRUGA VILJEVO, OIB 84405558359, Braće Radića 126, Viljevo</derivirana_varijabla>
  </DomainObject.Predmet.ProtustrankaWithAdressOIB>
  <DomainObject.Predmet.ProtustrankaNazivFormated>
    <izvorni_sadrzaj>POLJOPRIVREDNA ZADRUGA VILJEVO</izvorni_sadrzaj>
    <derivirana_varijabla naziv="DomainObject.Predmet.ProtustrankaNazivFormated_1">POLJOPRIVREDNA ZADRUGA VILJEVO</derivirana_varijabla>
  </DomainObject.Predmet.ProtustrankaNazivFormated>
  <DomainObject.Predmet.ProtustrankaNazivFormatedOIB>
    <izvorni_sadrzaj>POLJOPRIVREDNA ZADRUGA VILJEVO, OIB 84405558359</izvorni_sadrzaj>
    <derivirana_varijabla naziv="DomainObject.Predmet.ProtustrankaNazivFormatedOIB_1">POLJOPRIVREDNA ZADRUGA VILJEVO, OIB 84405558359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STRAŽANA,  i dr. djelatnici; H-ABDUCO društvo s ograničenom odgovornošću za usluge</izvorni_sadrzaj>
    <derivirana_varijabla naziv="DomainObject.Predmet.StrankaFormated_1">  DAMIR STRAŽANA,  i dr. djelatnici; H-ABDUCO društvo s ograničenom odgovornošću za usluge</derivirana_varijabla>
  </DomainObject.Predmet.StrankaFormated>
  <DomainObject.Predmet.StrankaFormatedOIB>
    <izvorni_sadrzaj>  DAMIR STRAŽANA,  i dr. djelatnici; H-ABDUCO društvo s ograničenom odgovornošću za usluge, OIB 13667298928</izvorni_sadrzaj>
    <derivirana_varijabla naziv="DomainObject.Predmet.StrankaFormatedOIB_1">  DAMIR STRAŽANA,  i dr. djelatnici; H-ABDUCO društvo s ograničenom odgovornošću za usluge, OIB 13667298928</derivirana_varijabla>
  </DomainObject.Predmet.StrankaFormatedOIB>
  <DomainObject.Predmet.StrankaFormatedWithAdress>
    <izvorni_sadrzaj> DAMIR STRAŽANA,  i dr. djelatnici, B.RADIĆA 12 A, 31531 Viljevo; H-ABDUCO društvo s ograničenom odgovornošću za usluge, Slavonska avenija 6A , 10000 Zagreb</izvorni_sadrzaj>
    <derivirana_varijabla naziv="DomainObject.Predmet.StrankaFormatedWithAdress_1"> DAMIR STRAŽANA,  i dr. djelatnici, B.RADIĆA 12 A, 31531 Viljevo; H-ABDUCO društvo s ograničenom odgovornošću za usluge, Slavonska avenija 6A , 10000 Zagreb</derivirana_varijabla>
  </DomainObject.Predmet.StrankaFormatedWithAdress>
  <DomainObject.Predmet.StrankaFormatedWithAdressOIB>
    <izvorni_sadrzaj> DAMIR STRAŽANA,  i dr. djelatnici, B.RADIĆA 12 A, 31531 Viljevo; H-ABDUCO društvo s ograničenom odgovornošću za usluge, OIB 13667298928, Slavonska avenija 6A , 10000 Zagreb</izvorni_sadrzaj>
    <derivirana_varijabla naziv="DomainObject.Predmet.StrankaFormatedWithAdressOIB_1"> DAMIR STRAŽANA,  i dr. djelatnici, B.RADIĆA 12 A, 31531 Viljevo; H-ABDUCO društvo s ograničenom odgovornošću za usluge, OIB 13667298928, Slavonska avenija 6A , 10000 Zagreb</derivirana_varijabla>
  </DomainObject.Predmet.StrankaFormatedWithAdressOIB>
  <DomainObject.Predmet.StrankaWithAdress>
    <izvorni_sadrzaj>DAMIR STRAŽANA,  i dr. djelatnici B.RADIĆA 12 A,31531 Viljevo,H-ABDUCO društvo s ograničenom odgovornošću za usluge Slavonska avenija 6A ,10000 Zagreb</izvorni_sadrzaj>
    <derivirana_varijabla naziv="DomainObject.Predmet.StrankaWithAdress_1">DAMIR STRAŽANA,  i dr. djelatnici B.RADIĆA 12 A,31531 Viljevo,H-ABDUCO društvo s ograničenom odgovornošću za usluge Slavonska avenija 6A ,10000 Zagreb</derivirana_varijabla>
  </DomainObject.Predmet.StrankaWithAdress>
  <DomainObject.Predmet.StrankaWithAdressOIB>
    <izvorni_sadrzaj>DAMIR STRAŽANA,  i dr. djelatnici, B.RADIĆA 12 A,31531 Viljevo,H-ABDUCO društvo s ograničenom odgovornošću za usluge, OIB 13667298928, Slavonska avenija 6A ,10000 Zagreb</izvorni_sadrzaj>
    <derivirana_varijabla naziv="DomainObject.Predmet.StrankaWithAdressOIB_1">DAMIR STRAŽANA,  i dr. djelatnici, B.RADIĆA 12 A,31531 Viljevo,H-ABDUCO društvo s ograničenom odgovornošću za usluge, OIB 13667298928, Slavonska avenija 6A ,10000 Zagreb</derivirana_varijabla>
  </DomainObject.Predmet.StrankaWithAdressOIB>
  <DomainObject.Predmet.StrankaNazivFormated>
    <izvorni_sadrzaj>DAMIR STRAŽANA,  i dr. djelatnici,H-ABDUCO društvo s ograničenom odgovornošću za usluge</izvorni_sadrzaj>
    <derivirana_varijabla naziv="DomainObject.Predmet.StrankaNazivFormated_1">DAMIR STRAŽANA,  i dr. djelatnici,H-ABDUCO društvo s ograničenom odgovornošću za usluge</derivirana_varijabla>
  </DomainObject.Predmet.StrankaNazivFormated>
  <DomainObject.Predmet.StrankaNazivFormatedOIB>
    <izvorni_sadrzaj>DAMIR STRAŽANA,  i dr. djelatnici,H-ABDUCO društvo s ograničenom odgovornošću za usluge, OIB 13667298928</izvorni_sadrzaj>
    <derivirana_varijabla naziv="DomainObject.Predmet.StrankaNazivFormatedOIB_1">DAMIR STRAŽANA,  i dr. djelatnici,H-ABDUCO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DAMIR STRAŽANA,  i dr. djelatnici</item>
      <item>H-ABDUCO društvo s ograničenom odgovornošću za usluge</item>
    </izvorni_sadrzaj>
    <derivirana_varijabla naziv="DomainObject.Predmet.StrankaListFormated_1">
      <item>DAMIR STRAŽANA,  i dr. djelatnici</item>
      <item>H-ABDUCO društvo s ograničenom odgovornošću za usluge</item>
    </derivirana_varijabla>
  </DomainObject.Predmet.StrankaListFormated>
  <DomainObject.Predmet.StrankaListFormatedOIB>
    <izvorni_sadrzaj>
      <item>DAMIR STRAŽANA,  i dr. djelatnici</item>
      <item>H-ABDUCO društvo s ograničenom odgovornošću za usluge, OIB 13667298928</item>
    </izvorni_sadrzaj>
    <derivirana_varijabla naziv="DomainObject.Predmet.StrankaListFormatedOIB_1">
      <item>DAMIR STRAŽANA,  i dr. djelatnici</item>
      <item>H-ABDUCO društvo s ograničenom odgovornošću za usluge, OIB 13667298928</item>
    </derivirana_varijabla>
  </DomainObject.Predmet.StrankaListFormatedOIB>
  <DomainObject.Predmet.StrankaListFormatedWithAdress>
    <izvorni_sadrzaj>
      <item>DAMIR STRAŽANA,  i dr. djelatnici, B.RADIĆA 12 A, 31531 Viljevo</item>
      <item>H-ABDUCO društvo s ograničenom odgovornošću za usluge, Slavonska avenija 6A , 10000 Zagreb</item>
    </izvorni_sadrzaj>
    <derivirana_varijabla naziv="DomainObject.Predmet.StrankaListFormatedWithAdress_1">
      <item>DAMIR STRAŽANA,  i dr. djelatnici, B.RADIĆA 12 A, 31531 Viljevo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DAMIR STRAŽANA,  i dr. djelatnici, B.RADIĆA 12 A, 31531 Viljevo</item>
      <item>H-ABDUCO društvo s ograničenom odgovornošću za usluge, OIB 13667298928, Slavonska avenija 6A , 10000 Zagreb</item>
    </izvorni_sadrzaj>
    <derivirana_varijabla naziv="DomainObject.Predmet.StrankaListFormatedWithAdressOIB_1">
      <item>DAMIR STRAŽANA,  i dr. djelatnici, B.RADIĆA 12 A, 31531 Viljevo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DAMIR STRAŽANA,  i dr. djelatnici</item>
      <item>H-ABDUCO društvo s ograničenom odgovornošću za usluge</item>
    </izvorni_sadrzaj>
    <derivirana_varijabla naziv="DomainObject.Predmet.StrankaListNazivFormated_1">
      <item>DAMIR STRAŽANA,  i dr. djelatnici</item>
      <item>H-ABDUCO društvo s ograničenom odgovornošću za usluge</item>
    </derivirana_varijabla>
  </DomainObject.Predmet.StrankaListNazivFormated>
  <DomainObject.Predmet.StrankaListNazivFormatedOIB>
    <izvorni_sadrzaj>
      <item>DAMIR STRAŽANA,  i dr. djelatnici</item>
      <item>H-ABDUCO društvo s ograničenom odgovornošću za usluge, OIB 13667298928</item>
    </izvorni_sadrzaj>
    <derivirana_varijabla naziv="DomainObject.Predmet.StrankaListNazivFormatedOIB_1">
      <item>DAMIR STRAŽANA,  i dr. djelatnici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VILJEVO</item>
    </izvorni_sadrzaj>
    <derivirana_varijabla naziv="DomainObject.Predmet.ProtuStrankaListFormated_1">
      <item>POLJOPRIVREDNA ZADRUGA VILJEVO</item>
    </derivirana_varijabla>
  </DomainObject.Predmet.ProtuStrankaListFormated>
  <DomainObject.Predmet.ProtuStrankaListFormatedOIB>
    <izvorni_sadrzaj>
      <item>POLJOPRIVREDNA ZADRUGA VILJEVO, OIB 84405558359</item>
    </izvorni_sadrzaj>
    <derivirana_varijabla naziv="DomainObject.Predmet.ProtuStrankaListFormatedOIB_1">
      <item>POLJOPRIVREDNA ZADRUGA VILJEVO, OIB 84405558359</item>
    </derivirana_varijabla>
  </DomainObject.Predmet.ProtuStrankaListFormatedOIB>
  <DomainObject.Predmet.ProtuStrankaListFormatedWithAdress>
    <izvorni_sadrzaj>
      <item>POLJOPRIVREDNA ZADRUGA VILJEVO, Braće Radića 126, Viljevo</item>
    </izvorni_sadrzaj>
    <derivirana_varijabla naziv="DomainObject.Predmet.ProtuStrankaListFormatedWithAdress_1">
      <item>POLJOPRIVREDNA ZADRUGA VILJEVO, Braće Radića 126, Viljevo</item>
    </derivirana_varijabla>
  </DomainObject.Predmet.ProtuStrankaListFormatedWithAdress>
  <DomainObject.Predmet.ProtuStrankaListFormatedWithAdressOIB>
    <izvorni_sadrzaj>
      <item>POLJOPRIVREDNA ZADRUGA VILJEVO, OIB 84405558359, Braće Radića 126, Viljevo</item>
    </izvorni_sadrzaj>
    <derivirana_varijabla naziv="DomainObject.Predmet.ProtuStrankaListFormatedWithAdressOIB_1">
      <item>POLJOPRIVREDNA ZADRUGA VILJEVO, OIB 84405558359, Braće Radića 126, Viljevo</item>
    </derivirana_varijabla>
  </DomainObject.Predmet.ProtuStrankaListFormatedWithAdressOIB>
  <DomainObject.Predmet.ProtuStrankaListNazivFormated>
    <izvorni_sadrzaj>
      <item>POLJOPRIVREDNA ZADRUGA VILJEVO</item>
    </izvorni_sadrzaj>
    <derivirana_varijabla naziv="DomainObject.Predmet.ProtuStrankaListNazivFormated_1">
      <item>POLJOPRIVREDNA ZADRUGA VILJEVO</item>
    </derivirana_varijabla>
  </DomainObject.Predmet.ProtuStrankaListNazivFormated>
  <DomainObject.Predmet.ProtuStrankaListNazivFormatedOIB>
    <izvorni_sadrzaj>
      <item>POLJOPRIVREDNA ZADRUGA VILJEVO, OIB 84405558359</item>
    </izvorni_sadrzaj>
    <derivirana_varijabla naziv="DomainObject.Predmet.ProtuStrankaListNazivFormatedOIB_1">
      <item>POLJOPRIVREDNA ZADRUGA VILJEVO, OIB 84405558359</item>
    </derivirana_varijabla>
  </DomainObject.Predmet.ProtuStrankaListNazivFormatedOIB>
  <DomainObject.Predmet.OstaliList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Formated>
  <DomainObject.Predmet.OstaliList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FormatedOIB>
  <DomainObject.Predmet.OstaliListFormatedWithAdress>
    <izvorni_sadrzaj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izvorni_sadrzaj>
    <derivirana_varijabla naziv="DomainObject.Predmet.OstaliListFormatedWithAdress_1"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derivirana_varijabla>
  </DomainObject.Predmet.OstaliListFormatedWithAdress>
  <DomainObject.Predmet.OstaliListFormatedWithAdressOIB>
    <izvorni_sadrzaj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izvorni_sadrzaj>
    <derivirana_varijabla naziv="DomainObject.Predmet.OstaliListFormatedWithAdressOIB_1"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derivirana_varijabla>
  </DomainObject.Predmet.OstaliListFormatedWithAdressOIB>
  <DomainObject.Predmet.OstaliListNaziv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Naziv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NazivFormated>
  <DomainObject.Predmet.OstaliListNaziv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Naziv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STRAŽANA,  i dr. djelatnici i dr.</izvorni_sadrzaj>
    <derivirana_varijabla naziv="DomainObject.Predmet.StrankaIDrugi_1">DAMIR STRAŽANA,  i dr. djelatnici i dr.</derivirana_varijabla>
  </DomainObject.Predmet.StrankaIDrugi>
  <DomainObject.Predmet.ProtustrankaIDrugi>
    <izvorni_sadrzaj>POLJOPRIVREDNA ZADRUGA VILJEVO</izvorni_sadrzaj>
    <derivirana_varijabla naziv="DomainObject.Predmet.ProtustrankaIDrugi_1">POLJOPRIVREDNA ZADRUGA VILJEVO</derivirana_varijabla>
  </DomainObject.Predmet.ProtustrankaIDrugi>
  <DomainObject.Predmet.StrankaIDrugiAdressOIB>
    <izvorni_sadrzaj>DAMIR STRAŽANA,  i dr. djelatnici, B.RADIĆA 12 A, 31531 Viljevo i dr.</izvorni_sadrzaj>
    <derivirana_varijabla naziv="DomainObject.Predmet.StrankaIDrugiAdressOIB_1">DAMIR STRAŽANA,  i dr. djelatnici, B.RADIĆA 12 A, 31531 Viljevo i dr.</derivirana_varijabla>
  </DomainObject.Predmet.StrankaIDrugiAdressOIB>
  <DomainObject.Predmet.ProtustrankaIDrugiAdressOIB>
    <izvorni_sadrzaj>POLJOPRIVREDNA ZADRUGA VILJEVO, OIB 84405558359, Braće Radića 126, Viljevo</izvorni_sadrzaj>
    <derivirana_varijabla naziv="DomainObject.Predmet.ProtustrankaIDrugiAdressOIB_1">POLJOPRIVREDNA ZADRUGA VILJEVO, OIB 84405558359, Braće Radića 126,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izvorni_sadrzaj>
    <derivirana_varijabla naziv="DomainObject.Predmet.SudioniciListNaziv_1"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derivirana_varijabla>
  </DomainObject.Predmet.SudioniciListNaziv>
  <DomainObject.Predmet.SudioniciListAdressOIB>
    <izvorni_sadrzaj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izvorni_sadrzaj>
    <derivirana_varijabla naziv="DomainObject.Predmet.SudioniciListAdressOIB_1"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izvorni_sadrzaj>
    <derivirana_varijabla naziv="DomainObject.Predmet.SudioniciListNazivOIB_1"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558F8-DDEC-4627-881A-9C1FD027D2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654</properties:Words>
  <properties:Characters>3542</properties:Characters>
  <properties:Lines>103</properties:Lines>
  <properties:Paragraphs>38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2016-10-13T06:57:00Z</dcterms:created>
  <dc:creator>Herman Jadranka</dc:creator>
  <cp:lastModifiedBy>Maja Kocijan</cp:lastModifiedBy>
  <cp:lastPrinted>2016-10-13T07:20:00Z</cp:lastPrinted>
  <dcterms:modified xmlns:xsi="http://www.w3.org/2001/XMLSchema-instance" xsi:type="dcterms:W3CDTF">2016-10-13T07:24:00Z</dcterms:modified>
  <cp:revision>5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