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4ff2" w14:paraId="f1d4ff2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3613B0" w:rsidRPr="003613B0">
        <w:t>NEAPOLIS MARSEL j.d.o.o. POREČ</w:t>
      </w:r>
      <w:r w:rsidR="0025102F">
        <w:t xml:space="preserve">, </w:t>
      </w:r>
      <w:r w:rsidR="006341D4">
        <w:t>Poreč, Trg Marafor 13</w:t>
      </w:r>
      <w:r w:rsidR="0025102F">
        <w:t xml:space="preserve">, OIB: </w:t>
      </w:r>
      <w:r w:rsidR="006341D4" w:rsidRPr="006341D4">
        <w:t>84097090486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341D4" w:rsidRPr="003613B0">
        <w:t>NEAPOLIS MARSEL j.d.o.o. POREČ</w:t>
      </w:r>
      <w:r w:rsidR="006341D4">
        <w:t xml:space="preserve">, Poreč, Trg Marafor 13, OIB: </w:t>
      </w:r>
      <w:r w:rsidR="006341D4" w:rsidRPr="006341D4">
        <w:t>84097090486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0683D">
        <w:rPr>
          <w:b/>
          <w:lang w:val="pl-PL"/>
        </w:rPr>
        <w:t>14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341D4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832603">
        <w:rPr>
          <w:b/>
          <w:lang w:val="pl-PL"/>
        </w:rPr>
        <w:t>0</w:t>
      </w:r>
      <w:r w:rsidR="006663D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6341D4" w:rsidRPr="003613B0">
        <w:t>NEAPOLIS MARSEL j.d.o.o. POREČ</w:t>
      </w:r>
      <w:r w:rsidR="006341D4">
        <w:t xml:space="preserve">, Poreč, Trg Marafor 13, OIB: </w:t>
      </w:r>
      <w:r w:rsidR="006341D4" w:rsidRPr="006341D4">
        <w:t>84097090486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4E0998">
        <w:rPr>
          <w:lang w:val="sv-SE"/>
        </w:rPr>
        <w:t xml:space="preserve">Mavije Esati, Poreč, Bože Milanovića 4. 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4E0998">
        <w:rPr>
          <w:lang w:val="sv-SE"/>
        </w:rPr>
        <w:t>Mavije Esati, Poreč, Bože Milanovića 4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4E0998">
        <w:rPr>
          <w:lang w:val="sv-SE"/>
        </w:rPr>
        <w:t>Maviju Esatiju, Poreč, Bože Milanovića 4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B0683D">
        <w:rPr>
          <w:lang w:val="sv-SE"/>
        </w:rPr>
        <w:t>Poreč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613B0">
        <w:t>21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D91A32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6341D4" w:rsidRPr="003613B0">
        <w:t>NEAPOLIS MARSEL j.d.o.o. POREČ</w:t>
      </w:r>
      <w:r w:rsidR="006341D4">
        <w:t xml:space="preserve">, Poreč, Trg Marafor 13, OIB: </w:t>
      </w:r>
      <w:r w:rsidR="006341D4" w:rsidRPr="006341D4">
        <w:t>84097090486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4E0998">
        <w:rPr>
          <w:lang w:val="sv-SE"/>
        </w:rPr>
        <w:t>Mavije Esati, Poreč, Bože Milanovića 4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</w:t>
      </w:r>
      <w:r w:rsidR="00B0683D">
        <w:rPr>
          <w:lang w:val="sv-SE"/>
        </w:rPr>
        <w:t>Poreč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864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F3B18">
          <w:t>Posl. broj: 4 St-8</w:t>
        </w:r>
        <w:r w:rsidR="003613B0">
          <w:t>59</w:t>
        </w:r>
        <w:r w:rsidR="00DF3B18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3B18">
      <w:t>8</w:t>
    </w:r>
    <w:r w:rsidR="003613B0">
      <w:t>59</w:t>
    </w:r>
    <w:r w:rsidR="00DF3B1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84864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341D4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MARSEL j.d.o.o. POREČ zastupanog po punomoćniku Mavije Esati</izvorni_sadrzaj>
    <derivirana_varijabla naziv="DomainObject.Predmet.ProtustrankaFormated_1">  NEAPOLIS MARSEL j.d.o.o. POREČ zastupanog po punomoćniku Mavije Esati</derivirana_varijabla>
  </DomainObject.Predmet.ProtustrankaFormated>
  <DomainObject.Predmet.ProtustrankaFormatedOIB>
    <izvorni_sadrzaj>  NEAPOLIS MARSEL j.d.o.o. POREČ, OIB 84097090486 zastupanog po punomoćniku Mavije Esati</izvorni_sadrzaj>
    <derivirana_varijabla naziv="DomainObject.Predmet.ProtustrankaFormatedOIB_1">  NEAPOLIS MARSEL j.d.o.o. POREČ, OIB 84097090486 zastupanog po punomoćniku Mavije Esati</derivirana_varijabla>
  </DomainObject.Predmet.ProtustrankaFormatedOIB>
  <DomainObject.Predmet.ProtustrankaFormatedWithAdress>
    <izvorni_sadrzaj> NEAPOLIS MARSEL j.d.o.o. POREČ, Trg Marafor 13, 52440 Poreč zastupanog po punomoćniku Mavije Esati</izvorni_sadrzaj>
    <derivirana_varijabla naziv="DomainObject.Predmet.ProtustrankaFormatedWithAdress_1"> NEAPOLIS MARSEL j.d.o.o. POREČ, Trg Marafor 13, 52440 Poreč zastupanog po punomoćniku Mavije Esati</derivirana_varijabla>
  </DomainObject.Predmet.ProtustrankaFormatedWithAdress>
  <DomainObject.Predmet.ProtustrankaFormatedWithAdressOIB>
    <izvorni_sadrzaj> NEAPOLIS MARSEL j.d.o.o. POREČ, OIB 84097090486, Trg Marafor 13, 52440 Poreč zastupanog po punomoćniku Mavije Esati</izvorni_sadrzaj>
    <derivirana_varijabla naziv="DomainObject.Predmet.ProtustrankaFormatedWithAdressOIB_1"> NEAPOLIS MARSEL j.d.o.o. POREČ, OIB 84097090486, Trg Marafor 13, 52440 Poreč zastupanog po punomoćniku Mavije Esati</derivirana_varijabla>
  </DomainObject.Predmet.ProtustrankaFormatedWithAdressOIB>
  <DomainObject.Predmet.ProtustrankaWithAdress>
    <izvorni_sadrzaj>NEAPOLIS MARSEL j.d.o.o. POREČ Trg Marafor 13, 52440 Poreč</izvorni_sadrzaj>
    <derivirana_varijabla naziv="DomainObject.Predmet.ProtustrankaWithAdress_1">NEAPOLIS MARSEL j.d.o.o. POREČ Trg Marafor 13, 52440 Poreč</derivirana_varijabla>
  </DomainObject.Predmet.ProtustrankaWithAdress>
  <DomainObject.Predmet.ProtustrankaWithAdressOIB>
    <izvorni_sadrzaj>NEAPOLIS MARSEL j.d.o.o. POREČ, OIB 84097090486, Trg Marafor 13, 52440 Poreč</izvorni_sadrzaj>
    <derivirana_varijabla naziv="DomainObject.Predmet.ProtustrankaWithAdressOIB_1">NEAPOLIS MARSEL j.d.o.o. POREČ, OIB 84097090486, Trg Marafor 13, 52440 Poreč</derivirana_varijabla>
  </DomainObject.Predmet.ProtustrankaWithAdressOIB>
  <DomainObject.Predmet.ProtustrankaNazivFormated>
    <izvorni_sadrzaj>NEAPOLIS MARSEL j.d.o.o. POREČ</izvorni_sadrzaj>
    <derivirana_varijabla naziv="DomainObject.Predmet.ProtustrankaNazivFormated_1">NEAPOLIS MARSEL j.d.o.o. POREČ</derivirana_varijabla>
  </DomainObject.Predmet.ProtustrankaNazivFormated>
  <DomainObject.Predmet.ProtustrankaNazivFormatedOIB>
    <izvorni_sadrzaj>NEAPOLIS MARSEL j.d.o.o. POREČ, OIB 84097090486</izvorni_sadrzaj>
    <derivirana_varijabla naziv="DomainObject.Predmet.ProtustrankaNazivFormatedOIB_1">NEAPOLIS MARSEL j.d.o.o. POREČ, OIB 84097090486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25243.95</izvorni_sadrzaj>
    <derivirana_varijabla naziv="DomainObject.Predmet.TrenutnaVrijednost_1">25243.95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NEAPOLIS MARSEL j.d.o.o. POREČ zastupanog po punomoćniku Mavije Esati</item>
    </izvorni_sadrzaj>
    <derivirana_varijabla naziv="DomainObject.Predmet.ProtuStrankaListFormated_1">
      <item>NEAPOLIS MARSEL j.d.o.o. POREČ zastupanog po punomoćniku Mavije Esati</item>
    </derivirana_varijabla>
  </DomainObject.Predmet.ProtuStrankaListFormated>
  <DomainObject.Predmet.ProtuStrankaListFormatedOIB>
    <izvorni_sadrzaj>
      <item>NEAPOLIS MARSEL j.d.o.o. POREČ, OIB 84097090486 zastupanog po punomoćniku Mavije Esati</item>
    </izvorni_sadrzaj>
    <derivirana_varijabla naziv="DomainObject.Predmet.ProtuStrankaListFormatedOIB_1">
      <item>NEAPOLIS MARSEL j.d.o.o. POREČ, OIB 84097090486 zastupanog po punomoćniku Mavije Esati</item>
    </derivirana_varijabla>
  </DomainObject.Predmet.ProtuStrankaListFormatedOIB>
  <DomainObject.Predmet.ProtuStrankaListFormatedWithAdress>
    <izvorni_sadrzaj>
      <item>NEAPOLIS MARSEL j.d.o.o. POREČ, Trg Marafor 13, 52440 Poreč zastupanog po punomoćniku Mavije Esati</item>
    </izvorni_sadrzaj>
    <derivirana_varijabla naziv="DomainObject.Predmet.ProtuStrankaListFormatedWithAdress_1">
      <item>NEAPOLIS MARSEL j.d.o.o. POREČ, Trg Marafor 13, 52440 Poreč zastupanog po punomoćniku Mavije Esati</item>
    </derivirana_varijabla>
  </DomainObject.Predmet.ProtuStrankaListFormatedWithAdress>
  <DomainObject.Predmet.ProtuStrankaListFormatedWithAdressOIB>
    <izvorni_sadrzaj>
      <item>NEAPOLIS MARSEL j.d.o.o. POREČ, OIB 84097090486, Trg Marafor 13, 52440 Poreč zastupanog po punomoćniku Mavije Esati</item>
    </izvorni_sadrzaj>
    <derivirana_varijabla naziv="DomainObject.Predmet.ProtuStrankaListFormatedWithAdressOIB_1">
      <item>NEAPOLIS MARSEL j.d.o.o. POREČ, OIB 84097090486, Trg Marafor 13, 52440 Poreč zastupanog po punomoćniku Mavije Esati</item>
    </derivirana_varijabla>
  </DomainObject.Predmet.ProtuStrankaListFormatedWithAdressOIB>
  <DomainObject.Predmet.ProtuStrankaListNazivFormated>
    <izvorni_sadrzaj>
      <item>NEAPOLIS MARSEL j.d.o.o. POREČ</item>
    </izvorni_sadrzaj>
    <derivirana_varijabla naziv="DomainObject.Predmet.ProtuStrankaListNazivFormated_1">
      <item>NEAPOLIS MARSEL j.d.o.o. POREČ</item>
    </derivirana_varijabla>
  </DomainObject.Predmet.ProtuStrankaListNazivFormated>
  <DomainObject.Predmet.ProtuStrankaListNazivFormatedOIB>
    <izvorni_sadrzaj>
      <item>NEAPOLIS MARSEL j.d.o.o. POREČ, OIB 84097090486</item>
    </izvorni_sadrzaj>
    <derivirana_varijabla naziv="DomainObject.Predmet.ProtuStrankaListNazivFormatedOIB_1">
      <item>NEAPOLIS MARSEL j.d.o.o. POREČ, OIB 84097090486</item>
    </derivirana_varijabla>
  </DomainObject.Predmet.ProtuStrankaListNazivFormatedOIB>
  <DomainObject.Predmet.OstaliListFormated>
    <izvorni_sadrzaj>
      <item>Mavije Esati punomoćnik sudionika u postupku NEAPOLIS MARSEL j.d.o.o. POREČ</item>
    </izvorni_sadrzaj>
    <derivirana_varijabla naziv="DomainObject.Predmet.OstaliListFormated_1">
      <item>Mavije Esati punomoćnik sudionika u postupku NEAPOLIS MARSEL j.d.o.o. POREČ</item>
    </derivirana_varijabla>
  </DomainObject.Predmet.OstaliListFormated>
  <DomainObject.Predmet.OstaliListFormatedOIB>
    <izvorni_sadrzaj>
      <item>Mavije Esati, OIB 99563767554 punomoćnik sudionika u postupku NEAPOLIS MARSEL j.d.o.o. POREČ</item>
    </izvorni_sadrzaj>
    <derivirana_varijabla naziv="DomainObject.Predmet.OstaliListFormatedOIB_1">
      <item>Mavije Esati, OIB 99563767554 punomoćnik sudionika u postupku NEAPOLIS MARSEL j.d.o.o. POREČ</item>
    </derivirana_varijabla>
  </DomainObject.Predmet.OstaliListFormatedOIB>
  <DomainObject.Predmet.OstaliListFormatedWithAdress>
    <izvorni_sadrzaj>
      <item>Mavije Esati, Bože Milanovića 4, 52440 Poreč punomoćnik sudionika u postupku NEAPOLIS MARSEL j.d.o.o. POREČ</item>
    </izvorni_sadrzaj>
    <derivirana_varijabla naziv="DomainObject.Predmet.OstaliListFormatedWithAdress_1">
      <item>Mavije Esati, Bože Milanovića 4, 52440 Poreč punomoćnik sudionika u postupku NEAPOLIS MARSEL j.d.o.o. POREČ</item>
    </derivirana_varijabla>
  </DomainObject.Predmet.OstaliListFormatedWithAdress>
  <DomainObject.Predmet.OstaliListFormatedWithAdressOIB>
    <izvorni_sadrzaj>
      <item>Mavije Esati, OIB 99563767554, Bože Milanovića 4, 52440 Poreč punomoćnik sudionika u postupku NEAPOLIS MARSEL j.d.o.o. POREČ</item>
    </izvorni_sadrzaj>
    <derivirana_varijabla naziv="DomainObject.Predmet.OstaliListFormatedWithAdressOIB_1">
      <item>Mavije Esati, OIB 99563767554, Bože Milanovića 4, 52440 Poreč punomoćnik sudionika u postupku NEAPOLIS MARSEL j.d.o.o. POREČ</item>
    </derivirana_varijabla>
  </DomainObject.Predmet.OstaliListFormatedWithAdressOIB>
  <DomainObject.Predmet.OstaliListNazivFormated>
    <izvorni_sadrzaj>
      <item>Mavije Esati</item>
    </izvorni_sadrzaj>
    <derivirana_varijabla naziv="DomainObject.Predmet.OstaliListNazivFormated_1">
      <item>Mavije Esati</item>
    </derivirana_varijabla>
  </DomainObject.Predmet.OstaliListNazivFormated>
  <DomainObject.Predmet.OstaliListNazivFormatedOIB>
    <izvorni_sadrzaj>
      <item>Mavije Esati, OIB 99563767554</item>
    </izvorni_sadrzaj>
    <derivirana_varijabla naziv="DomainObject.Predmet.OstaliListNazivFormatedOIB_1">
      <item>Mavije Esati, OIB 99563767554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NEAPOLIS MARSEL j.d.o.o. POREČ</izvorni_sadrzaj>
    <derivirana_varijabla naziv="DomainObject.Predmet.ProtustrankaIDrugi_1">NEAPOLIS MARSEL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NEAPOLIS MARSEL j.d.o.o. POREČ, OIB 84097090486, Trg Marafor 13, 52440 Poreč</izvorni_sadrzaj>
    <derivirana_varijabla naziv="DomainObject.Predmet.ProtustrankaIDrugiAdressOIB_1">NEAPOLIS MARSEL j.d.o.o. POREČ, OIB 84097090486, Trg Marafor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NEAPOLIS MARSEL j.d.o.o. POREČ</item>
      <item>Mavije Esati</item>
    </izvorni_sadrzaj>
    <derivirana_varijabla naziv="DomainObject.Predmet.SudioniciListNaziv_1">
      <item>FINANCIJSKA AGENCIJA, RC RIJEKA, PODRUŽNICA PULA, PULA</item>
      <item>NEAPOLIS MARSEL j.d.o.o. POREČ</item>
      <item>Mavije Esati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izvorni_sadrzaj>
    <derivirana_varijabla naziv="DomainObject.Predmet.SudioniciListAdressOIB_1"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84097090486</item>
      <item>, OIB 99563767554</item>
    </izvorni_sadrzaj>
    <derivirana_varijabla naziv="DomainObject.Predmet.SudioniciListNazivOIB_1">
      <item>, OIB 85821130368</item>
      <item>, OIB 84097090486</item>
      <item>, OIB 99563767554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91551-03F1-49C5-9DBA-5D2FA77E5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3331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2016-06-21T05:56:00Z</dcterms:created>
  <dc:creator>Jasmina Matika</dc:creator>
  <cp:lastModifiedBy>Sanja Prodan</cp:lastModifiedBy>
  <cp:lastPrinted>2016-06-21T05:59:00Z</cp:lastPrinted>
  <dcterms:modified xmlns:xsi="http://www.w3.org/2001/XMLSchema-instance" xsi:type="dcterms:W3CDTF">2016-06-21T06:00:00Z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