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f8b9" w14:paraId="cd8f8b9" w:rsidRDefault="00AE649C" w:rsidP="00FA5B5E" w:rsidR="00AE649C" w:rsidRPr="00B76F3C">
      <w:pPr>
        <w:pStyle w:val="Naslov3"/>
        <w15:collapsed w:val="false"/>
      </w:pPr>
    </w:p>
    <w:p w:rsidRDefault="003C073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C0730" w:rsidP="003C0730" w:rsidR="003C0730" w:rsidRPr="003C0730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3C0730">
        <w:rPr>
          <w:rFonts w:cs="Times New Roman" w:eastAsia="Times New Roman"/>
          <w:lang w:eastAsia="hr-HR"/>
        </w:rPr>
        <w:t>Poslovni broj: 3 St-135/2016-7</w:t>
      </w:r>
    </w:p>
    <w:p w:rsidRDefault="003C0730" w:rsidP="003C0730" w:rsidR="003C0730" w:rsidRPr="003C073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0730" w:rsidP="003C0730" w:rsidR="003C0730" w:rsidRPr="003C0730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0730" w:rsidP="003C0730" w:rsidR="003C0730" w:rsidRPr="003C0730">
      <w:pPr>
        <w:spacing w:after="0"/>
        <w:ind w:firstLine="708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REPUBLIKA HRVATSKA</w:t>
      </w:r>
    </w:p>
    <w:p w:rsidRDefault="003C0730" w:rsidP="003C0730" w:rsidR="003C0730" w:rsidRPr="003C0730">
      <w:pPr>
        <w:spacing w:after="0"/>
        <w:ind w:firstLine="708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TRGOVAČKI SUD U ZADRU</w:t>
      </w:r>
    </w:p>
    <w:p w:rsidRDefault="003C0730" w:rsidP="003C0730" w:rsidR="003C0730" w:rsidRPr="003C0730">
      <w:pPr>
        <w:spacing w:after="0"/>
        <w:ind w:firstLine="708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Zadar, Dr. Franje Tuđmana 35.</w:t>
      </w:r>
    </w:p>
    <w:p w:rsidRDefault="003C0730" w:rsidP="003C0730" w:rsidR="003C0730" w:rsidRPr="003C0730">
      <w:pPr>
        <w:spacing w:after="0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ab/>
        <w:t>R E PU B L I K A   H R V A T S K A</w:t>
      </w:r>
      <w:r w:rsidRPr="003C0730">
        <w:rPr>
          <w:rFonts w:cs="Times New Roman" w:eastAsia="Times New Roman"/>
          <w:lang w:eastAsia="hr-HR"/>
        </w:rPr>
        <w:tab/>
      </w:r>
    </w:p>
    <w:p w:rsidRDefault="003C0730" w:rsidP="003C0730" w:rsidR="003C0730" w:rsidRPr="003C07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center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Z A K LJ U Č A K </w:t>
      </w:r>
    </w:p>
    <w:p w:rsidRDefault="003C0730" w:rsidP="003C0730" w:rsidR="003C0730" w:rsidRPr="003C073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ab/>
        <w:t xml:space="preserve">Trgovački sud u Zadru, OIB </w:t>
      </w:r>
      <w:r w:rsidRPr="003C0730">
        <w:rPr>
          <w:rFonts w:cs="Times New Roman" w:eastAsia="Times New Roman"/>
          <w:szCs w:val="20"/>
          <w:lang w:eastAsia="hr-HR"/>
        </w:rPr>
        <w:t xml:space="preserve">39670464653, </w:t>
      </w:r>
      <w:r w:rsidRPr="003C073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 INTERVENCIJSKI  CENTAR j.d.o.o. sa sjedištem Zadru (Grad Zadar), Vukovarska 2H, OIB: 46348233160,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C0730">
          <w:rPr>
            <w:rFonts w:cs="Times New Roman" w:eastAsia="Times New Roman"/>
            <w:lang w:eastAsia="hr-HR"/>
          </w:rPr>
          <w:t>11. st</w:t>
        </w:r>
      </w:smartTag>
      <w:r w:rsidRPr="003C0730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center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z a k </w:t>
      </w:r>
      <w:proofErr w:type="spellStart"/>
      <w:r w:rsidRPr="003C0730">
        <w:rPr>
          <w:rFonts w:cs="Times New Roman" w:eastAsia="Times New Roman"/>
          <w:lang w:eastAsia="hr-HR"/>
        </w:rPr>
        <w:t>lj</w:t>
      </w:r>
      <w:proofErr w:type="spellEnd"/>
      <w:r w:rsidRPr="003C0730">
        <w:rPr>
          <w:rFonts w:cs="Times New Roman" w:eastAsia="Times New Roman"/>
          <w:lang w:eastAsia="hr-HR"/>
        </w:rPr>
        <w:t xml:space="preserve"> u č i o  j e</w:t>
      </w: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C0730">
        <w:rPr>
          <w:rFonts w:cs="Times New Roman" w:eastAsia="Times New Roman"/>
          <w:lang w:eastAsia="hr-HR"/>
        </w:rPr>
        <w:t>otpravka</w:t>
      </w:r>
      <w:proofErr w:type="spellEnd"/>
      <w:r w:rsidRPr="003C0730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75.803,93 kn koje je u Očevidniku redoslijeda osnova za plaćanje evidentirano na dan 1. rujna 2015. </w:t>
      </w:r>
    </w:p>
    <w:p w:rsidRDefault="003C0730" w:rsidP="003C0730" w:rsidR="003C0730" w:rsidRPr="003C073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center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U Zadru 19. kolovoza 2016.</w:t>
      </w:r>
    </w:p>
    <w:p w:rsidRDefault="003C0730" w:rsidP="003C0730" w:rsidR="003C0730" w:rsidRPr="003C073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C0730" w:rsidP="003C0730" w:rsidR="003C0730" w:rsidRPr="003C073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Tina Grgas</w:t>
      </w:r>
    </w:p>
    <w:p w:rsidRDefault="003C0730" w:rsidP="003C0730" w:rsidR="003C0730" w:rsidRPr="003C073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right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 </w:t>
      </w: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UPUTA O PRAVNOM LIJEKU</w:t>
      </w:r>
    </w:p>
    <w:p w:rsidRDefault="003C0730" w:rsidP="003C0730" w:rsidR="003C0730" w:rsidRPr="003C0730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Protiv ovog zaključka nije dopuštena žalba.</w:t>
      </w: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0730" w:rsidP="003C0730" w:rsidR="003C0730" w:rsidRPr="003C0730">
      <w:pPr>
        <w:spacing w:after="0"/>
        <w:jc w:val="both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DNA:</w:t>
      </w:r>
    </w:p>
    <w:p w:rsidRDefault="003C0730" w:rsidP="003C0730" w:rsidR="003C0730" w:rsidRPr="003C073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3C0730" w:rsidP="003C0730" w:rsidR="003C0730" w:rsidRPr="003C073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0730">
        <w:rPr>
          <w:rFonts w:cs="Times New Roman" w:eastAsia="Times New Roman"/>
          <w:lang w:eastAsia="hr-HR"/>
        </w:rPr>
        <w:t>putem e-Oglasne ploče</w:t>
      </w:r>
    </w:p>
    <w:p w:rsidRDefault="003C0730" w:rsidP="003C0730" w:rsidR="003C0730" w:rsidRPr="003C0730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3C0730" w:rsidP="003C0730" w:rsidR="003C0730" w:rsidRPr="003C073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0730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043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St-135/2016-5</izvorni_sadrzaj>
    <derivirana_varijabla naziv="DomainObject.Oznaka_1">St-135/2016-5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St-135/2016</izvorni_sadrzaj>
    <derivirana_varijabla naziv="DomainObject.Predmet.OznakaBroj_1">St-135/2016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INTERVENCIJSKI CENTAR j.d.o.o. za trgovinu i usluge</izvorni_sadrzaj>
    <derivirana_varijabla naziv="DomainObject.Predmet.ProtustrankaFormated_1">  INTERVENCIJSKI CENTAR j.d.o.o. za trgovinu i usluge</derivirana_varijabla>
  </DomainObject.Predmet.ProtustrankaFormated>
  <DomainObject.Predmet.ProtustrankaFormatedOIB>
    <izvorni_sadrzaj>  INTERVENCIJSKI CENTAR j.d.o.o. za trgovinu i usluge, OIB 46348233160</izvorni_sadrzaj>
    <derivirana_varijabla naziv="DomainObject.Predmet.ProtustrankaFormatedOIB_1">  INTERVENCIJSKI CENTAR j.d.o.o. za trgovinu i usluge, OIB 46348233160</derivirana_varijabla>
  </DomainObject.Predmet.ProtustrankaFormatedOIB>
  <DomainObject.Predmet.ProtustrankaFormatedWithAdress>
    <izvorni_sadrzaj> INTERVENCIJSKI CENTAR j.d.o.o. za trgovinu i usluge, Vukovarska 2/H, 23000 Zadar</izvorni_sadrzaj>
    <derivirana_varijabla naziv="DomainObject.Predmet.ProtustrankaFormatedWithAdress_1"> INTERVENCIJSKI CENTAR j.d.o.o. za trgovinu i usluge, Vukovarska 2/H, 23000 Zadar</derivirana_varijabla>
  </DomainObject.Predmet.ProtustrankaFormatedWithAdress>
  <DomainObject.Predmet.ProtustrankaFormatedWithAdressOIB>
    <izvorni_sadrzaj> INTERVENCIJSKI CENTAR j.d.o.o. za trgovinu i usluge, OIB 46348233160, Vukovarska 2/H, 23000 Zadar</izvorni_sadrzaj>
    <derivirana_varijabla naziv="DomainObject.Predmet.ProtustrankaFormatedWithAdressOIB_1"> INTERVENCIJSKI CENTAR j.d.o.o. za trgovinu i usluge, OIB 46348233160, Vukovarska 2/H, 23000 Zadar</derivirana_varijabla>
  </DomainObject.Predmet.ProtustrankaFormatedWithAdressOIB>
  <DomainObject.Predmet.ProtustrankaWithAdress>
    <izvorni_sadrzaj>INTERVENCIJSKI CENTAR j.d.o.o. za trgovinu i usluge Vukovarska 2/H, 23000 Zadar</izvorni_sadrzaj>
    <derivirana_varijabla naziv="DomainObject.Predmet.ProtustrankaWithAdress_1">INTERVENCIJSKI CENTAR j.d.o.o. za trgovinu i usluge Vukovarska 2/H, 23000 Zadar</derivirana_varijabla>
  </DomainObject.Predmet.ProtustrankaWithAdress>
  <DomainObject.Predmet.ProtustrankaWithAdressOIB>
    <izvorni_sadrzaj>INTERVENCIJSKI CENTAR j.d.o.o. za trgovinu i usluge, OIB 46348233160, Vukovarska 2/H, 23000 Zadar</izvorni_sadrzaj>
    <derivirana_varijabla naziv="DomainObject.Predmet.ProtustrankaWithAdressOIB_1">INTERVENCIJSKI CENTAR j.d.o.o. za trgovinu i usluge, OIB 46348233160, Vukovarska 2/H, 23000 Zadar</derivirana_varijabla>
  </DomainObject.Predmet.ProtustrankaWithAdressOIB>
  <DomainObject.Predmet.ProtustrankaNazivFormated>
    <izvorni_sadrzaj>INTERVENCIJSKI CENTAR j.d.o.o. za trgovinu i usluge</izvorni_sadrzaj>
    <derivirana_varijabla naziv="DomainObject.Predmet.ProtustrankaNazivFormated_1">INTERVENCIJSKI CENTAR j.d.o.o. za trgovinu i usluge</derivirana_varijabla>
  </DomainObject.Predmet.ProtustrankaNazivFormated>
  <DomainObject.Predmet.ProtustrankaNazivFormatedOIB>
    <izvorni_sadrzaj>INTERVENCIJSKI CENTAR j.d.o.o. za trgovinu i usluge, OIB 46348233160</izvorni_sadrzaj>
    <derivirana_varijabla naziv="DomainObject.Predmet.ProtustrankaNazivFormatedOIB_1">INTERVENCIJSKI CENTAR j.d.o.o. za trgovinu i usluge, OIB 46348233160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75803.93</izvorni_sadrzaj>
    <derivirana_varijabla naziv="DomainObject.Predmet.TrenutnaVrijednost_1">75803.93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INTERVENCIJSKI CENTAR j.d.o.o. za trgovinu i usluge</item>
    </izvorni_sadrzaj>
    <derivirana_varijabla naziv="DomainObject.Predmet.ProtuStrankaListFormated_1">
      <item>INTERVENCIJSKI CENTAR j.d.o.o. za trgovinu i usluge</item>
    </derivirana_varijabla>
  </DomainObject.Predmet.ProtuStrankaListFormated>
  <DomainObject.Predmet.ProtuStrankaListFormatedOIB>
    <izvorni_sadrzaj>
      <item>INTERVENCIJSKI CENTAR j.d.o.o. za trgovinu i usluge, OIB 46348233160</item>
    </izvorni_sadrzaj>
    <derivirana_varijabla naziv="DomainObject.Predmet.ProtuStrankaListFormatedOIB_1">
      <item>INTERVENCIJSKI CENTAR j.d.o.o. za trgovinu i usluge, OIB 46348233160</item>
    </derivirana_varijabla>
  </DomainObject.Predmet.ProtuStrankaListFormatedOIB>
  <DomainObject.Predmet.ProtuStrankaListFormatedWithAdress>
    <izvorni_sadrzaj>
      <item>INTERVENCIJSKI CENTAR j.d.o.o. za trgovinu i usluge, Vukovarska 2/H, 23000 Zadar</item>
    </izvorni_sadrzaj>
    <derivirana_varijabla naziv="DomainObject.Predmet.ProtuStrankaListFormatedWithAdress_1">
      <item>INTERVENCIJSKI CENTAR j.d.o.o. za trgovinu i usluge, Vukovarska 2/H, 23000 Zadar</item>
    </derivirana_varijabla>
  </DomainObject.Predmet.ProtuStrankaListFormatedWithAdress>
  <DomainObject.Predmet.ProtuStrankaListFormatedWithAdressOIB>
    <izvorni_sadrzaj>
      <item>INTERVENCIJSKI CENTAR j.d.o.o. za trgovinu i usluge, OIB 46348233160, Vukovarska 2/H, 23000 Zadar</item>
    </izvorni_sadrzaj>
    <derivirana_varijabla naziv="DomainObject.Predmet.ProtuStrankaListFormatedWithAdressOIB_1">
      <item>INTERVENCIJSKI CENTAR j.d.o.o. za trgovinu i usluge, OIB 46348233160, Vukovarska 2/H, 23000 Zadar</item>
    </derivirana_varijabla>
  </DomainObject.Predmet.ProtuStrankaListFormatedWithAdressOIB>
  <DomainObject.Predmet.ProtuStrankaListNazivFormated>
    <izvorni_sadrzaj>
      <item>INTERVENCIJSKI CENTAR j.d.o.o. za trgovinu i usluge</item>
    </izvorni_sadrzaj>
    <derivirana_varijabla naziv="DomainObject.Predmet.ProtuStrankaListNazivFormated_1">
      <item>INTERVENCIJSKI CENTAR j.d.o.o. za trgovinu i usluge</item>
    </derivirana_varijabla>
  </DomainObject.Predmet.ProtuStrankaListNazivFormated>
  <DomainObject.Predmet.ProtuStrankaListNazivFormatedOIB>
    <izvorni_sadrzaj>
      <item>INTERVENCIJSKI CENTAR j.d.o.o. za trgovinu i usluge, OIB 46348233160</item>
    </izvorni_sadrzaj>
    <derivirana_varijabla naziv="DomainObject.Predmet.ProtuStrankaListNazivFormatedOIB_1">
      <item>INTERVENCIJSKI CENTAR j.d.o.o. za trgovinu i usluge, OIB 46348233160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St-135/2016-5</izvorni_sadrzaj>
    <derivirana_varijabla naziv="DomainObject.PoslovniBrojDokumenta_1">St-135/2016-5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INTERVENCIJSKI CENTAR j.d.o.o. za trgovinu i usluge</izvorni_sadrzaj>
    <derivirana_varijabla naziv="DomainObject.Predmet.ProtustrankaIDrugi_1">INTERVENCIJSKI CENTAR j.d.o.o.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INTERVENCIJSKI CENTAR j.d.o.o. za trgovinu i usluge, OIB 46348233160, Vukovarska 2/H, 23000 Zadar</izvorni_sadrzaj>
    <derivirana_varijabla naziv="DomainObject.Predmet.ProtustrankaIDrugiAdressOIB_1">INTERVENCIJSKI CENTAR j.d.o.o. za trgovinu i usluge, OIB 46348233160, Vukovarska 2/H,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INTERVENCIJSKI CENTAR j.d.o.o. za trgovinu i usluge</item>
    </izvorni_sadrzaj>
    <derivirana_varijabla naziv="DomainObject.Predmet.SudioniciListNaziv_1">
      <item>Financijska agencija</item>
      <item>INTERVENCIJSKI CENTAR j.d.o.o. za trgovinu i usluge</item>
    </derivirana_varijabla>
  </DomainObject.Predmet.SudioniciListNaziv>
  <DomainObject.Predmet.SudioniciListAdressOIB>
    <izvorni_sadrzaj>
      <item>Financijska agencija, OIB 85821130368, Ivana Danila 4,23000 Zadar</item>
      <item>INTERVENCIJSKI CENTAR j.d.o.o. za trgovinu i usluge, OIB 46348233160, Vukovarska 2/H,23000 Zadar</item>
    </izvorni_sadrzaj>
    <derivirana_varijabla naziv="DomainObject.Predmet.SudioniciListAdressOIB_1">
      <item>Financijska agencija, OIB 85821130368, Ivana Danila 4,23000 Zadar</item>
      <item>INTERVENCIJSKI CENTAR j.d.o.o. za trgovinu i usluge, OIB 46348233160, Vukovarska 2/H,23000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1D284-271F-4C10-9360-69477B672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179</properties:Words>
  <properties:Characters>889</properties:Characters>
  <properties:Lines>47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2016-08-19T07:35:00Z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St-135/2016-5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