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d835" w14:paraId="955d835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4A48E6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4A48E6">
              <w:rPr>
                <w:lang w:eastAsia="hr-HR" w:val="hr-HR"/>
              </w:rPr>
              <w:t>621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4A48E6">
        <w:rPr>
          <w:lang w:val="hr-HR"/>
        </w:rPr>
        <w:t>RESTORAN MARTIN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4A48E6">
        <w:rPr>
          <w:lang w:val="hr-HR"/>
        </w:rPr>
        <w:t>Nedelišće</w:t>
      </w:r>
      <w:r w:rsidR="005A6949">
        <w:rPr>
          <w:lang w:val="hr-HR"/>
        </w:rPr>
        <w:t xml:space="preserve">, </w:t>
      </w:r>
      <w:r w:rsidR="004A48E6">
        <w:rPr>
          <w:lang w:val="hr-HR"/>
        </w:rPr>
        <w:t>Čakovečka 1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A48E6" w:rsidRPr="004A48E6">
        <w:rPr>
          <w:lang w:val="hr-HR"/>
        </w:rPr>
        <w:t>08232041361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4A48E6">
        <w:rPr>
          <w:lang w:val="hr-HR"/>
        </w:rPr>
        <w:t>14</w:t>
      </w:r>
      <w:r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4A48E6">
        <w:rPr>
          <w:lang w:val="hr-HR"/>
        </w:rPr>
        <w:t>RESTORAN MARTIN j.d.o.o.</w:t>
      </w:r>
      <w:r w:rsidR="004A48E6" w:rsidRPr="00071235">
        <w:rPr>
          <w:lang w:val="hr-HR"/>
        </w:rPr>
        <w:t xml:space="preserve">, </w:t>
      </w:r>
      <w:r w:rsidR="004A48E6">
        <w:rPr>
          <w:lang w:val="hr-HR"/>
        </w:rPr>
        <w:t xml:space="preserve">Nedelišće, Čakovečka 1, </w:t>
      </w:r>
      <w:r w:rsidR="004A48E6" w:rsidRPr="00071235">
        <w:rPr>
          <w:lang w:val="hr-HR"/>
        </w:rPr>
        <w:t xml:space="preserve">OIB: </w:t>
      </w:r>
      <w:r w:rsidR="004A48E6" w:rsidRPr="004A48E6">
        <w:rPr>
          <w:lang w:val="hr-HR"/>
        </w:rPr>
        <w:t>08232041361</w:t>
      </w:r>
      <w:r w:rsidRPr="00071235">
        <w:rPr>
          <w:lang w:val="hr-HR"/>
        </w:rPr>
        <w:t xml:space="preserve">, iznosi </w:t>
      </w:r>
      <w:r w:rsidR="004A48E6">
        <w:rPr>
          <w:lang w:val="hr-HR"/>
        </w:rPr>
        <w:t>252.238,79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4A48E6">
        <w:rPr>
          <w:lang w:val="hr-HR"/>
        </w:rPr>
        <w:t>Grozdana Filipan-Tkalčec</w:t>
      </w:r>
      <w:r w:rsidR="0002297F">
        <w:rPr>
          <w:lang w:val="hr-HR"/>
        </w:rPr>
        <w:t xml:space="preserve">, </w:t>
      </w:r>
      <w:r w:rsidR="004A48E6">
        <w:rPr>
          <w:lang w:val="hr-HR"/>
        </w:rPr>
        <w:t>Nedelišće, Čakovečka 1,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4A48E6" w:rsidRPr="004A48E6">
        <w:rPr>
          <w:lang w:val="hr-HR"/>
        </w:rPr>
        <w:t>25767399466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4A48E6">
        <w:rPr>
          <w:lang w:val="hr-HR"/>
        </w:rPr>
        <w:t>621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4A48E6">
        <w:rPr>
          <w:lang w:val="hr-HR"/>
        </w:rPr>
        <w:t>11</w:t>
      </w:r>
      <w:r w:rsidR="005C4196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4A48E6">
        <w:rPr>
          <w:lang w:val="hr-HR"/>
        </w:rPr>
        <w:t>RESTORAN MARTIN j.d.o.o.</w:t>
      </w:r>
      <w:r w:rsidR="004A48E6" w:rsidRPr="00071235">
        <w:rPr>
          <w:lang w:val="hr-HR"/>
        </w:rPr>
        <w:t xml:space="preserve">, </w:t>
      </w:r>
      <w:r w:rsidR="004A48E6">
        <w:rPr>
          <w:lang w:val="hr-HR"/>
        </w:rPr>
        <w:t xml:space="preserve">Nedelišće, Čakovečka 1, </w:t>
      </w:r>
      <w:r w:rsidR="004A48E6" w:rsidRPr="00071235">
        <w:rPr>
          <w:lang w:val="hr-HR"/>
        </w:rPr>
        <w:t xml:space="preserve">OIB: </w:t>
      </w:r>
      <w:r w:rsidR="004A48E6" w:rsidRPr="004A48E6">
        <w:rPr>
          <w:lang w:val="hr-HR"/>
        </w:rPr>
        <w:t>08232041361</w:t>
      </w:r>
      <w:r w:rsidR="005C4196" w:rsidRPr="00071235">
        <w:rPr>
          <w:lang w:val="hr-HR"/>
        </w:rPr>
        <w:t xml:space="preserve">, navodeći da dužnik na dan </w:t>
      </w:r>
      <w:r w:rsidR="004A48E6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A48E6">
        <w:rPr>
          <w:lang w:val="hr-HR"/>
        </w:rPr>
        <w:t>252.238,79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4A48E6">
        <w:rPr>
          <w:lang w:val="hr-HR"/>
        </w:rPr>
        <w:t>14</w:t>
      </w:r>
      <w:r w:rsidR="005C4196"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1F3A87">
        <w:rPr>
          <w:lang w:val="hr-HR"/>
        </w:rPr>
        <w:t>, v.r.</w:t>
      </w:r>
    </w:p>
    <w:p w:rsidRDefault="001F3A87" w:rsidP="005C4196" w:rsidR="001F3A87">
      <w:pPr>
        <w:ind w:firstLine="720" w:left="3600"/>
        <w:jc w:val="center"/>
        <w:outlineLvl w:val="0"/>
        <w:rPr>
          <w:lang w:val="hr-HR"/>
        </w:rPr>
      </w:pPr>
    </w:p>
    <w:p w:rsidRDefault="001F3A87" w:rsidP="005C4196" w:rsidR="001F3A87">
      <w:pPr>
        <w:ind w:firstLine="720" w:left="3600"/>
        <w:jc w:val="center"/>
        <w:outlineLvl w:val="0"/>
        <w:rPr>
          <w:lang w:val="hr-HR"/>
        </w:rPr>
      </w:pPr>
    </w:p>
    <w:p w:rsidRDefault="001F3A87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A87" w:rsidRPr="001F3A8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4A48E6">
      <w:rPr>
        <w:lang w:val="hr-HR"/>
      </w:rPr>
      <w:t>621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1F3A87"/>
    <w:rsid w:val="00230866"/>
    <w:rsid w:val="00267AE2"/>
    <w:rsid w:val="00302D85"/>
    <w:rsid w:val="00340840"/>
    <w:rsid w:val="003C21BA"/>
    <w:rsid w:val="003E1673"/>
    <w:rsid w:val="00413610"/>
    <w:rsid w:val="00415671"/>
    <w:rsid w:val="004341B3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3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3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MARTIN jednostavno društvo s ograničenom odgovornošću za usluge zastupanog po punomoćniku Grozdana Filipan-Tkalčec</izvorni_sadrzaj>
    <derivirana_varijabla naziv="DomainObject.Predmet.ProtustrankaFormated_1">  RESTORAN MARTIN jednostavno društvo s ograničenom odgovornošću za usluge zastupanog po punomoćniku Grozdana Filipan-Tkalčec</derivirana_varijabla>
  </DomainObject.Predmet.ProtustrankaFormated>
  <DomainObject.Predmet.ProtustrankaFormatedOIB>
    <izvorni_sadrzaj>  RESTORAN MARTIN jednostavno društvo s ograničenom odgovornošću za usluge, OIB 08232041361 zastupanog po punomoćniku Grozdana Filipan-Tkalčec</izvorni_sadrzaj>
    <derivirana_varijabla naziv="DomainObject.Predmet.ProtustrankaFormatedOIB_1">  RESTORAN MARTIN jednostavno društvo s ograničenom odgovornošću za usluge, OIB 08232041361 zastupanog po punomoćniku Grozdana Filipan-Tkalčec</derivirana_varijabla>
  </DomainObject.Predmet.ProtustrankaFormatedOIB>
  <DomainObject.Predmet.ProtustrankaFormatedWithAdress>
    <izvorni_sadrzaj> RESTORAN MARTIN jednostavno društvo s ograničenom odgovornošću za usluge, Čakovečka 1, 40000 Nedelišće zastupanog po punomoćniku Grozdana Filipan-Tkalčec</izvorni_sadrzaj>
    <derivirana_varijabla naziv="DomainObject.Predmet.ProtustrankaFormatedWithAdress_1"> RESTORAN MARTIN jednostavno društvo s ograničenom odgovornošću za usluge, Čakovečka 1, 40000 Nedelišće zastupanog po punomoćniku Grozdana Filipan-Tkalčec</derivirana_varijabla>
  </DomainObject.Predmet.ProtustrankaFormatedWithAdress>
  <DomainObject.Predmet.ProtustrankaFormatedWithAdressOIB>
    <izvorni_sadrzaj> RESTORAN MARTIN jednostavno društvo s ograničenom odgovornošću za usluge, OIB 08232041361, Čakovečka 1, 40000 Nedelišće zastupanog po punomoćniku Grozdana Filipan-Tkalčec</izvorni_sadrzaj>
    <derivirana_varijabla naziv="DomainObject.Predmet.ProtustrankaFormatedWithAdressOIB_1"> RESTORAN MARTIN jednostavno društvo s ograničenom odgovornošću za usluge, OIB 08232041361, Čakovečka 1, 40000 Nedelišće zastupanog po punomoćniku Grozdana Filipan-Tkalčec</derivirana_varijabla>
  </DomainObject.Predmet.ProtustrankaFormatedWithAdressOIB>
  <DomainObject.Predmet.ProtustrankaWithAdress>
    <izvorni_sadrzaj>RESTORAN MARTIN jednostavno društvo s ograničenom odgovornošću za usluge Čakovečka 1, 40000 Nedelišće</izvorni_sadrzaj>
    <derivirana_varijabla naziv="DomainObject.Predmet.ProtustrankaWithAdress_1">RESTORAN MARTIN jednostavno društvo s ograničenom odgovornošću za usluge Čakovečka 1, 40000 Nedelišće</derivirana_varijabla>
  </DomainObject.Predmet.ProtustrankaWithAdress>
  <DomainObject.Predmet.ProtustrankaWithAdressOIB>
    <izvorni_sadrzaj>RESTORAN MARTIN jednostavno društvo s ograničenom odgovornošću za usluge, OIB 08232041361, Čakovečka 1, 40000 Nedelišće</izvorni_sadrzaj>
    <derivirana_varijabla naziv="DomainObject.Predmet.ProtustrankaWithAdressOIB_1">RESTORAN MARTIN jednostavno društvo s ograničenom odgovornošću za usluge, OIB 08232041361, Čakovečka 1, 40000 Nedelišće</derivirana_varijabla>
  </DomainObject.Predmet.ProtustrankaWithAdressOIB>
  <DomainObject.Predmet.ProtustrankaNazivFormated>
    <izvorni_sadrzaj>RESTORAN MARTIN jednostavno društvo s ograničenom odgovornošću za usluge</izvorni_sadrzaj>
    <derivirana_varijabla naziv="DomainObject.Predmet.ProtustrankaNazivFormated_1">RESTORAN MARTIN jednostavno društvo s ograničenom odgovornošću za usluge</derivirana_varijabla>
  </DomainObject.Predmet.ProtustrankaNazivFormated>
  <DomainObject.Predmet.ProtustrankaNazivFormatedOIB>
    <izvorni_sadrzaj>RESTORAN MARTIN jednostavno društvo s ograničenom odgovornošću za usluge, OIB 08232041361</izvorni_sadrzaj>
    <derivirana_varijabla naziv="DomainObject.Predmet.ProtustrankaNazivFormatedOIB_1">RESTORAN MARTIN jednostavno društvo s ograničenom odgovornošću za usluge, OIB 08232041361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252238.79</izvorni_sadrzaj>
    <derivirana_varijabla naziv="DomainObject.Predmet.TrenutnaVrijednost_1">252238.79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MARTIN jednostavno društvo s ograničenom odgovornošću za usluge zastupanog po punomoćniku Grozdana Filipan-Tkalčec</item>
    </izvorni_sadrzaj>
    <derivirana_varijabla naziv="DomainObject.Predmet.ProtuStrankaListFormated_1">
      <item>RESTORAN MARTIN jednostavno društvo s ograničenom odgovornošću za usluge zastupanog po punomoćniku Grozdana Filipan-Tkalčec</item>
    </derivirana_varijabla>
  </DomainObject.Predmet.ProtuStrankaListFormated>
  <DomainObject.Predmet.ProtuStrankaListFormatedOIB>
    <izvorni_sadrzaj>
      <item>RESTORAN MARTIN jednostavno društvo s ograničenom odgovornošću za usluge, OIB 08232041361 zastupanog po punomoćniku Grozdana Filipan-Tkalčec</item>
    </izvorni_sadrzaj>
    <derivirana_varijabla naziv="DomainObject.Predmet.ProtuStrankaListFormatedOIB_1">
      <item>RESTORAN MARTIN jednostavno društvo s ograničenom odgovornošću za usluge, OIB 08232041361 zastupanog po punomoćniku Grozdana Filipan-Tkalčec</item>
    </derivirana_varijabla>
  </DomainObject.Predmet.ProtuStrankaListFormatedOIB>
  <DomainObject.Predmet.ProtuStrankaListFormatedWithAdress>
    <izvorni_sadrzaj>
      <item>RESTORAN MARTIN jednostavno društvo s ograničenom odgovornošću za usluge, Čakovečka 1, 40000 Nedelišće zastupanog po punomoćniku Grozdana Filipan-Tkalčec</item>
    </izvorni_sadrzaj>
    <derivirana_varijabla naziv="DomainObject.Predmet.ProtuStrankaListFormatedWithAdress_1">
      <item>RESTORAN MARTIN jednostavno društvo s ograničenom odgovornošću za usluge, Čakovečka 1, 40000 Nedelišće zastupanog po punomoćniku Grozdana Filipan-Tkalčec</item>
    </derivirana_varijabla>
  </DomainObject.Predmet.ProtuStrankaListFormatedWithAdress>
  <DomainObject.Predmet.ProtuStrankaListFormatedWithAdressOIB>
    <izvorni_sadrzaj>
      <item>RESTORAN MARTIN jednostavno društvo s ograničenom odgovornošću za usluge, OIB 08232041361, Čakovečka 1, 40000 Nedelišće zastupanog po punomoćniku Grozdana Filipan-Tkalčec</item>
    </izvorni_sadrzaj>
    <derivirana_varijabla naziv="DomainObject.Predmet.ProtuStrankaListFormatedWithAdressOIB_1">
      <item>RESTORAN MARTIN jednostavno društvo s ograničenom odgovornošću za usluge, OIB 08232041361, Čakovečka 1, 40000 Nedelišće zastupanog po punomoćniku Grozdana Filipan-Tkalčec</item>
    </derivirana_varijabla>
  </DomainObject.Predmet.ProtuStrankaListFormatedWithAdressOIB>
  <DomainObject.Predmet.ProtuStrankaListNazivFormated>
    <izvorni_sadrzaj>
      <item>RESTORAN MARTIN jednostavno društvo s ograničenom odgovornošću za usluge</item>
    </izvorni_sadrzaj>
    <derivirana_varijabla naziv="DomainObject.Predmet.ProtuStrankaListNazivFormated_1">
      <item>RESTORAN MARTIN jednostavno društvo s ograničenom odgovornošću za usluge</item>
    </derivirana_varijabla>
  </DomainObject.Predmet.ProtuStrankaListNazivFormated>
  <DomainObject.Predmet.ProtuStrankaListNazivFormatedOIB>
    <izvorni_sadrzaj>
      <item>RESTORAN MARTIN jednostavno društvo s ograničenom odgovornošću za usluge, OIB 08232041361</item>
    </izvorni_sadrzaj>
    <derivirana_varijabla naziv="DomainObject.Predmet.ProtuStrankaListNazivFormatedOIB_1">
      <item>RESTORAN MARTIN jednostavno društvo s ograničenom odgovornošću za usluge, OIB 08232041361</item>
    </derivirana_varijabla>
  </DomainObject.Predmet.ProtuStrankaListNazivFormatedOIB>
  <DomainObject.Predmet.OstaliListFormated>
    <izvorni_sadrzaj>
      <item>Sudski registar</item>
      <item>Grozdana Filipan-Tkalčec punomoćnik sudionika u postupku RESTORAN MARTIN jednostavno društvo s ograničenom odgovornošću za usluge</item>
    </izvorni_sadrzaj>
    <derivirana_varijabla naziv="DomainObject.Predmet.OstaliListFormated_1">
      <item>Sudski registar</item>
      <item>Grozdana Filipan-Tkalčec punomoćnik sudionika u postupku RESTORAN MARTIN jednostavno društvo s ograničenom odgovornošću za usluge</item>
    </derivirana_varijabla>
  </DomainObject.Predmet.OstaliListFormated>
  <DomainObject.Predmet.OstaliListFormatedOIB>
    <izvorni_sadrzaj>
      <item>Sudski registar</item>
      <item>Grozdana Filipan-Tkalčec, OIB 25767399466 punomoćnik sudionika u postupku RESTORAN MARTIN jednostavno društvo s ograničenom odgovornošću za usluge</item>
    </izvorni_sadrzaj>
    <derivirana_varijabla naziv="DomainObject.Predmet.OstaliListFormatedOIB_1">
      <item>Sudski registar</item>
      <item>Grozdana Filipan-Tkalčec, OIB 25767399466 punomoćnik sudionika u postupku RESTORAN MARTIN jednostavno društvo s ograničenom odgovornošću za usluge</item>
    </derivirana_varijabla>
  </DomainObject.Predmet.OstaliListFormatedOIB>
  <DomainObject.Predmet.OstaliListFormatedWithAdress>
    <izvorni_sadrzaj>
      <item>Sudski registar</item>
      <item>Grozdana Filipan-Tkalčec, Čakovečka 1, 40000 Nedelišće punomoćnik sudionika u postupku RESTORAN MARTIN jednostavno društvo s ograničenom odgovornošću za usluge</item>
    </izvorni_sadrzaj>
    <derivirana_varijabla naziv="DomainObject.Predmet.OstaliListFormatedWithAdress_1">
      <item>Sudski registar</item>
      <item>Grozdana Filipan-Tkalčec, Čakovečka 1, 40000 Nedelišće punomoćnik sudionika u postupku RESTORAN MARTIN jednostavno društvo s ograničenom odgovornošću za usluge</item>
    </derivirana_varijabla>
  </DomainObject.Predmet.OstaliListFormatedWithAdress>
  <DomainObject.Predmet.OstaliListFormatedWithAdressOIB>
    <izvorni_sadrzaj>
      <item>Sudski registar</item>
      <item>Grozdana Filipan-Tkalčec, OIB 25767399466, Čakovečka 1, 40000 Nedelišće punomoćnik sudionika u postupku RESTORAN MARTIN jednostavno društvo s ograničenom odgovornošću za usluge</item>
    </izvorni_sadrzaj>
    <derivirana_varijabla naziv="DomainObject.Predmet.OstaliListFormatedWithAdressOIB_1">
      <item>Sudski registar</item>
      <item>Grozdana Filipan-Tkalčec, OIB 25767399466, Čakovečka 1, 40000 Nedelišće punomoćnik sudionika u postupku RESTORAN MARTIN jednostavno društvo s ograničenom odgovornošću za usluge</item>
    </derivirana_varijabla>
  </DomainObject.Predmet.OstaliListFormatedWithAdressOIB>
  <DomainObject.Predmet.OstaliListNazivFormated>
    <izvorni_sadrzaj>
      <item>Sudski registar</item>
      <item>Grozdana Filipan-Tkalčec</item>
    </izvorni_sadrzaj>
    <derivirana_varijabla naziv="DomainObject.Predmet.OstaliListNazivFormated_1">
      <item>Sudski registar</item>
      <item>Grozdana Filipan-Tkalčec</item>
    </derivirana_varijabla>
  </DomainObject.Predmet.OstaliListNazivFormated>
  <DomainObject.Predmet.OstaliListNazivFormatedOIB>
    <izvorni_sadrzaj>
      <item>Sudski registar</item>
      <item>Grozdana Filipan-Tkalčec, OIB 25767399466</item>
    </izvorni_sadrzaj>
    <derivirana_varijabla naziv="DomainObject.Predmet.OstaliListNazivFormatedOIB_1">
      <item>Sudski registar</item>
      <item>Grozdana Filipan-Tkalčec, OIB 25767399466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MARTIN jednostavno društvo s ograničenom odgovornošću za usluge</izvorni_sadrzaj>
    <derivirana_varijabla naziv="DomainObject.Predmet.ProtustrankaIDrugi_1">RESTORAN MARTIN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MARTIN jednostavno društvo s ograničenom odgovornošću za usluge, OIB 08232041361, Čakovečka 1, 40000 Nedelišće</izvorni_sadrzaj>
    <derivirana_varijabla naziv="DomainObject.Predmet.ProtustrankaIDrugiAdressOIB_1">RESTORAN MARTIN jednostavno društvo s ograničenom odgovornošću za usluge, OIB 08232041361, Čakovečka 1,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MARTIN jednostavno društvo s ograničenom odgovornošću za usluge</item>
      <item>Sudski registar</item>
      <item>Grozdana Filipan-Tkalčec</item>
    </izvorni_sadrzaj>
    <derivirana_varijabla naziv="DomainObject.Predmet.SudioniciListNaziv_1">
      <item>Financijska agencija</item>
      <item>RESTORAN MARTIN jednostavno društvo s ograničenom odgovornošću za usluge</item>
      <item>Sudski registar</item>
      <item>Grozdana Filipan-Tkalčec</item>
    </derivirana_varijabla>
  </DomainObject.Predmet.SudioniciListNaziv>
  <DomainObject.Predmet.SudioniciListAdressOIB>
    <izvorni_sadrzaj>
      <item>Financijska agencija, OIB 85821130368, Ulica grada Vukovara 70,10000 Zagreb</item>
      <item>RESTORAN MARTIN jednostavno društvo s ograničenom odgovornošću za usluge, OIB 08232041361, Čakovečka 1,40000 Nedelišće</item>
      <item>Sudski registar</item>
      <item>Grozdana Filipan-Tkalčec, OIB 25767399466, Čakovečka 1,40000 Nedelišće</item>
    </izvorni_sadrzaj>
    <derivirana_varijabla naziv="DomainObject.Predmet.SudioniciListAdressOIB_1">
      <item>Financijska agencija, OIB 85821130368, Ulica grada Vukovara 70,10000 Zagreb</item>
      <item>RESTORAN MARTIN jednostavno društvo s ograničenom odgovornošću za usluge, OIB 08232041361, Čakovečka 1,40000 Nedelišće</item>
      <item>Sudski registar</item>
      <item>Grozdana Filipan-Tkalčec, OIB 25767399466, Čakovečka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08232041361</item>
      <item>, OIB null</item>
      <item>, OIB 25767399466</item>
    </izvorni_sadrzaj>
    <derivirana_varijabla naziv="DomainObject.Predmet.SudioniciListNazivOIB_1">
      <item>, OIB 85821130368</item>
      <item>, OIB 08232041361</item>
      <item>, OIB null</item>
      <item>, OIB 25767399466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CD0ED-49D0-49D7-99B7-4EFEA06E4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2622</properties:Characters>
  <properties:Lines>81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2017-12-14T07:14:00Z</dcterms:created>
  <dc:creator>Katarina Breški</dc:creator>
  <cp:lastModifiedBy>Nevenka Vuković</cp:lastModifiedBy>
  <cp:lastPrinted>2017-12-14T07:21:00Z</cp:lastPrinted>
  <dcterms:modified xmlns:xsi="http://www.w3.org/2001/XMLSchema-instance" xsi:type="dcterms:W3CDTF">2017-12-14T07:21:00Z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