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ea8e" w14:paraId="284ea8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St-236/2016-9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MBS: 010092451, OIB: 70075449553, 9. siječnja 2018.      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HR05 540-236-16.        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22. ožujka 2016. Trgovačkom sudu u Bjelovaru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139. Prijedlog je zaprimljen pod brojem St-236/16.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18. ožujka 2016. dužnik u Očevidniku redoslijeda osnova za plaćanje ima evidentirane neizvršene osnove za plaćanje u neprekinutom razdoblju od 120 dana, u ukupnom iznosu od 14.788,65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1 zaposlenog. Na ročištu 14. prosinca 2017. godine direktor stečajnog dužnika naveo je da stečajni dužnik nema nikakve imovine, ni nekretnina, ni pokretnina, ni novčanih sredstava.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26. listopada 2017. godine o pokretanju prethodnog postupka radi utvrđivanja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St-236/2016-9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Oliver Repić, kojem  je, sukladno čl. 117. st. 2. SZ, naloženo da sastavi i podnese sudu pisano izvješće o financijsko-gospodarskom stanju dužnika.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Osoba ovlaštena za zastupanje dužnika po zakonu na ročištu 14. prosinca 2017. godine nije se protivila prijedlogu za otvaranje stečajnog postupka. Naveo je da je račun dužnika i nadalje blokiran te da dužnik nema nikakve imovine (nekretnina, pokretnina i tražbina).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navoda zakonskog zastupnika dužnika i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9. siječnja 2018.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840400" w:rsidP="00840400" w:rsidR="008404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9.1.2018.</w:t>
      </w:r>
      <w:bookmarkStart w:name="_GoBack" w:id="0"/>
      <w:bookmarkEnd w:id="0"/>
    </w:p>
    <w:sectPr w:rsidSect="0032366B" w:rsidR="008404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400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9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St-236/2016-9</izvorni_sadrzaj>
    <derivirana_varijabla naziv="DomainObject.Oznaka_1">St-236/2016-9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MD jednostavno društvo s ograničenom odgovornošću za proizvodnju, trgovinu i usluge, Veliko Vukovje</izvorni_sadrzaj>
    <derivirana_varijabla naziv="DomainObject.Predmet.ProtustrankaFormated_1">  REPRO MD jednostavno društvo s ograničenom odgovornošću za proizvodnju, trgovinu i usluge, Veliko Vukovje</derivirana_varijabla>
  </DomainObject.Predmet.ProtustrankaFormated>
  <DomainObject.Predmet.ProtustrankaFormatedOIB>
    <izvorni_sadrzaj>  REPRO MD jednostavno društvo s ograničenom odgovornošću za proizvodnju, trgovinu i usluge, Veliko Vukovje, OIB 70075449553</izvorni_sadrzaj>
    <derivirana_varijabla naziv="DomainObject.Predmet.ProtustrankaFormatedOIB_1">  REPRO MD jednostavno društvo s ograničenom odgovornošću za proizvodnju, trgovinu i usluge, Veliko Vukovje, OIB 70075449553</derivirana_varijabla>
  </DomainObject.Predmet.ProtustrankaFormatedOIB>
  <DomainObject.Predmet.ProtustrankaFormatedWithAdress>
    <izvorni_sadrzaj> REPRO MD jednostavno društvo s ograničenom odgovornošću za proizvodnju, trgovinu i usluge, Veliko Vukovje, Veliko Vukovje 139, 43280 Veliko Vukovje</izvorni_sadrzaj>
    <derivirana_varijabla naziv="DomainObject.Predmet.ProtustrankaFormatedWithAdress_1"> REPRO MD jednostavno društvo s ograničenom odgovornošću za proizvodnju, trgovinu i usluge, Veliko Vukovje, Veliko Vukovje 139, 43280 Veliko Vukovje</derivirana_varijabla>
  </DomainObject.Predmet.ProtustrankaFormatedWithAdress>
  <DomainObject.Predmet.ProtustrankaFormatedWithAdressOIB>
    <izvorni_sadrzaj> REPRO MD jednostavno društvo s ograničenom odgovornošću za proizvodnju, trgovinu i usluge, Veliko Vukovje, OIB 70075449553, Veliko Vukovje 139, 43280 Veliko Vukovje</izvorni_sadrzaj>
    <derivirana_varijabla naziv="DomainObject.Predmet.ProtustrankaFormatedWithAdressOIB_1"> REPRO MD jednostavno društvo s ograničenom odgovornošću za proizvodnju, trgovinu i usluge, Veliko Vukovje, OIB 70075449553, Veliko Vukovje 139, 43280 Veliko Vukovje</derivirana_varijabla>
  </DomainObject.Predmet.ProtustrankaFormatedWithAdressOIB>
  <DomainObject.Predmet.ProtustrankaWithAdress>
    <izvorni_sadrzaj>REPRO MD jednostavno društvo s ograničenom odgovornošću za proizvodnju, trgovinu i usluge, Veliko Vukovje Veliko Vukovje 139, 43280 Veliko Vukovje</izvorni_sadrzaj>
    <derivirana_varijabla naziv="DomainObject.Predmet.ProtustrankaWithAdress_1">REPRO MD jednostavno društvo s ograničenom odgovornošću za proizvodnju, trgovinu i usluge, Veliko Vukovje Veliko Vukovje 139, 43280 Veliko Vukovje</derivirana_varijabla>
  </DomainObject.Predmet.ProtustrankaWithAdress>
  <DomainObject.Predmet.ProtustrankaWith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WithAdressOIB_1">REPRO MD jednostavno društvo s ograničenom odgovornošću za proizvodnju, trgovinu i usluge, Veliko Vukovje, OIB 70075449553, Veliko Vukovje 139, 43280 Veliko Vukovje</derivirana_varijabla>
  </DomainObject.Predmet.ProtustrankaWithAdressOIB>
  <DomainObject.Predmet.ProtustrankaNazivFormated>
    <izvorni_sadrzaj>REPRO MD jednostavno društvo s ograničenom odgovornošću za proizvodnju, trgovinu i usluge, Veliko Vukovje</izvorni_sadrzaj>
    <derivirana_varijabla naziv="DomainObject.Predmet.ProtustrankaNazivFormated_1">REPRO MD jednostavno društvo s ograničenom odgovornošću za proizvodnju, trgovinu i usluge, Veliko Vukovje</derivirana_varijabla>
  </DomainObject.Predmet.ProtustrankaNazivFormated>
  <DomainObject.Predmet.ProtustrankaNazivFormatedOIB>
    <izvorni_sadrzaj>REPRO MD jednostavno društvo s ograničenom odgovornošću za proizvodnju, trgovinu i usluge, Veliko Vukovje, OIB 70075449553</izvorni_sadrzaj>
    <derivirana_varijabla naziv="DomainObject.Predmet.ProtustrankaNazivFormatedOIB_1">REPRO MD jednostavno društvo s ograničenom odgovornošću za proizvodnju, trgovinu i usluge, Veliko Vukovje, OIB 70075449553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REPRO MD jednostavno društvo s ograničenom odgovornošću za proizvodnju, trgovinu i usluge, Veliko Vukovje</item>
    </izvorni_sadrzaj>
    <derivirana_varijabla naziv="DomainObject.Predmet.ProtuStrankaListFormated_1">
      <item>REPRO MD jednostavno društvo s ograničenom odgovornošću za proizvodnju, trgovinu i usluge, Veliko Vukovje</item>
    </derivirana_varijabla>
  </DomainObject.Predmet.ProtuStrankaListFormated>
  <DomainObject.Predmet.ProtuStrankaListFormatedOIB>
    <izvorni_sadrzaj>
      <item>REPRO MD jednostavno društvo s ograničenom odgovornošću za proizvodnju, trgovinu i usluge, Veliko Vukovje, OIB 70075449553</item>
    </izvorni_sadrzaj>
    <derivirana_varijabla naziv="DomainObject.Predmet.ProtuStrankaListFormatedOIB_1">
      <item>REPRO MD jednostavno društvo s ograničenom odgovornošću za proizvodnju, trgovinu i usluge, Veliko Vukovje, OIB 70075449553</item>
    </derivirana_varijabla>
  </DomainObject.Predmet.ProtuStrankaListFormatedOIB>
  <DomainObject.Predmet.ProtuStrankaListFormatedWithAdress>
    <izvorni_sadrzaj>
      <item>REPRO MD jednostavno društvo s ograničenom odgovornošću za proizvodnju, trgovinu i usluge, Veliko Vukovje, Veliko Vukovje 139, 43280 Veliko Vukovje</item>
    </izvorni_sadrzaj>
    <derivirana_varijabla naziv="DomainObject.Predmet.ProtuStrankaListFormatedWithAdress_1">
      <item>REPRO MD jednostavno društvo s ograničenom odgovornošću za proizvodnju, trgovinu i usluge, Veliko Vukovje, Veliko Vukovje 139, 43280 Veliko Vukovje</item>
    </derivirana_varijabla>
  </DomainObject.Predmet.ProtuStrankaListFormatedWithAdress>
  <DomainObject.Predmet.ProtuStrankaListFormatedWithAdressOIB>
    <izvorni_sadrzaj>
      <item>REPRO MD jednostavno društvo s ograničenom odgovornošću za proizvodnju, trgovinu i usluge, Veliko Vukovje, OIB 70075449553, Veliko Vukovje 139, 43280 Veliko Vukovje</item>
    </izvorni_sadrzaj>
    <derivirana_varijabla naziv="DomainObject.Predmet.ProtuStrankaListFormatedWithAdressOIB_1">
      <item>REPRO MD jednostavno društvo s ograničenom odgovornošću za proizvodnju, trgovinu i usluge, Veliko Vukovje, OIB 70075449553, Veliko Vukovje 139, 43280 Veliko Vukovje</item>
    </derivirana_varijabla>
  </DomainObject.Predmet.ProtuStrankaListFormatedWithAdressOIB>
  <DomainObject.Predmet.ProtuStrankaListNazivFormated>
    <izvorni_sadrzaj>
      <item>REPRO MD jednostavno društvo s ograničenom odgovornošću za proizvodnju, trgovinu i usluge, Veliko Vukovje</item>
    </izvorni_sadrzaj>
    <derivirana_varijabla naziv="DomainObject.Predmet.ProtuStrankaListNazivFormated_1">
      <item>REPRO MD jednostavno društvo s ograničenom odgovornošću za proizvodnju, trgovinu i usluge, Veliko Vukovje</item>
    </derivirana_varijabla>
  </DomainObject.Predmet.ProtuStrankaListNazivFormated>
  <DomainObject.Predmet.ProtuStrankaListNazivFormatedOIB>
    <izvorni_sadrzaj>
      <item>REPRO MD jednostavno društvo s ograničenom odgovornošću za proizvodnju, trgovinu i usluge, Veliko Vukovje, OIB 70075449553</item>
    </izvorni_sadrzaj>
    <derivirana_varijabla naziv="DomainObject.Predmet.ProtuStrankaListNazivFormatedOIB_1">
      <item>REPRO MD jednostavno društvo s ograničenom odgovornošću za proizvodnju, trgovinu i usluge, Veliko Vukovje, OIB 70075449553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St-236/2016-9</izvorni_sadrzaj>
    <derivirana_varijabla naziv="DomainObject.PoslovniBrojDokumenta_1">St-236/2016-9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REPRO MD jednostavno društvo s ograničenom odgovornošću za proizvodnju, trgovinu i usluge, Veliko Vukovje</izvorni_sadrzaj>
    <derivirana_varijabla naziv="DomainObject.Predmet.ProtustrankaIDrugi_1">REPRO MD jednostavno društvo s ograničenom odgovornošću za proizvodnju, trgovinu i usluge,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IDrugiAdressOIB_1">REPRO MD jednostavno društvo s ograničenom odgovornošću za proizvodnju, trgovinu i usluge, Veliko Vukovje, OIB 70075449553, Veliko Vukovje 139,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REPRO MD jednostavno društvo s ograničenom odgovornošću za proizvodnju, trgovinu i usluge, Veliko Vukovje</item>
    </izvorni_sadrzaj>
    <derivirana_varijabla naziv="DomainObject.Predmet.SudioniciListNaziv_1">
      <item>FINA, RC ZAGREB, Podružnica Bjelovar</item>
      <item>REPRO MD jednostavno društvo s ograničenom odgovornošću za proizvodnju, trgovinu i usluge, Veliko Vukovje</item>
    </derivirana_varijabla>
  </DomainObject.Predmet.SudioniciListNaziv>
  <DomainObject.Predmet.SudioniciListAdressOIB>
    <izvorni_sadrzaj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izvorni_sadrzaj>
    <derivirana_varijabla naziv="DomainObject.Predmet.SudioniciListAdressOIB_1"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2E6BC-82B9-42E3-8E65-4298F1BF0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3931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2018-01-09T09:12:00Z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