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182f" w14:paraId="0db18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224DC">
        <w:t>20</w:t>
      </w:r>
      <w:r w:rsidR="00EF619E">
        <w:t>77</w:t>
      </w:r>
      <w:r w:rsidR="00FD7202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r w:rsidR="00FD657E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EF619E">
        <w:t>CARGO INTEGRALNI TRANSPORTI j.d.o.o. Zagreb, Maksimirsko naselje II 21, OIB: 99459189140</w:t>
      </w:r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F619E">
        <w:t>5.477,71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D1DD7"/>
    <w:rsid w:val="002F51B4"/>
    <w:rsid w:val="0032399A"/>
    <w:rsid w:val="00325398"/>
    <w:rsid w:val="00355043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24DC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DF2A3F"/>
    <w:rsid w:val="00EC3302"/>
    <w:rsid w:val="00ED6AA8"/>
    <w:rsid w:val="00EF619E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St-2077/2017</izvorni_sadrzaj>
    <derivirana_varijabla naziv="DomainObject.Predmet.OznakaBroj_1">St-2077/2017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Integralni Transporti jednostavno društvo s ograničenom odgovornošću za usluge</izvorni_sadrzaj>
    <derivirana_varijabla naziv="DomainObject.Predmet.ProtustrankaFormated_1">  Cargo Integralni Transporti jednostavno društvo s ograničenom odgovornošću za usluge</derivirana_varijabla>
  </DomainObject.Predmet.ProtustrankaFormated>
  <DomainObject.Predmet.ProtustrankaFormatedOIB>
    <izvorni_sadrzaj>  Cargo Integralni Transporti jednostavno društvo s ograničenom odgovornošću za usluge, OIB 99459189140</izvorni_sadrzaj>
    <derivirana_varijabla naziv="DomainObject.Predmet.ProtustrankaFormatedOIB_1">  Cargo Integralni Transporti jednostavno društvo s ograničenom odgovornošću za usluge, OIB 99459189140</derivirana_varijabla>
  </DomainObject.Predmet.ProtustrankaFormatedOIB>
  <DomainObject.Predmet.ProtustrankaFormatedWithAdress>
    <izvorni_sadrzaj> Cargo Integralni Transporti jednostavno društvo s ograničenom odgovornošću za usluge, Maksimirsko naselje II 21, 10000 Zagreb</izvorni_sadrzaj>
    <derivirana_varijabla naziv="DomainObject.Predmet.ProtustrankaFormatedWithAdress_1"> Cargo Integralni Transporti jednostavno društvo s ograničenom odgovornošću za usluge, Maksimirsko naselje II 21, 10000 Zagreb</derivirana_varijabla>
  </DomainObject.Predmet.ProtustrankaFormatedWithAdress>
  <DomainObject.Predmet.ProtustrankaFormatedWithAdressOIB>
    <izvorni_sadrzaj> Cargo Integralni Transporti jednostavno društvo s ograničenom odgovornošću za usluge, OIB 99459189140, Maksimirsko naselje II 21, 10000 Zagreb</izvorni_sadrzaj>
    <derivirana_varijabla naziv="DomainObject.Predmet.ProtustrankaFormatedWithAdressOIB_1"> Cargo Integralni Transporti jednostavno društvo s ograničenom odgovornošću za usluge, OIB 99459189140, Maksimirsko naselje II 21, 10000 Zagreb</derivirana_varijabla>
  </DomainObject.Predmet.ProtustrankaFormatedWithAdressOIB>
  <DomainObject.Predmet.ProtustrankaWithAdress>
    <izvorni_sadrzaj>Cargo Integralni Transporti jednostavno društvo s ograničenom odgovornošću za usluge Maksimirsko naselje II 21, 10000 Zagreb</izvorni_sadrzaj>
    <derivirana_varijabla naziv="DomainObject.Predmet.ProtustrankaWithAdress_1">Cargo Integralni Transporti jednostavno društvo s ograničenom odgovornošću za usluge Maksimirsko naselje II 21, 10000 Zagreb</derivirana_varijabla>
  </DomainObject.Predmet.ProtustrankaWithAdress>
  <DomainObject.Predmet.ProtustrankaWithAdressOIB>
    <izvorni_sadrzaj>Cargo Integralni Transporti jednostavno društvo s ograničenom odgovornošću za usluge, OIB 99459189140, Maksimirsko naselje II 21, 10000 Zagreb</izvorni_sadrzaj>
    <derivirana_varijabla naziv="DomainObject.Predmet.ProtustrankaWithAdressOIB_1">Cargo Integralni Transporti jednostavno društvo s ograničenom odgovornošću za usluge, OIB 99459189140, Maksimirsko naselje II 21, 10000 Zagreb</derivirana_varijabla>
  </DomainObject.Predmet.ProtustrankaWithAdressOIB>
  <DomainObject.Predmet.ProtustrankaNazivFormated>
    <izvorni_sadrzaj>Cargo Integralni Transporti jednostavno društvo s ograničenom odgovornošću za usluge</izvorni_sadrzaj>
    <derivirana_varijabla naziv="DomainObject.Predmet.ProtustrankaNazivFormated_1">Cargo Integralni Transporti jednostavno društvo s ograničenom odgovornošću za usluge</derivirana_varijabla>
  </DomainObject.Predmet.ProtustrankaNazivFormated>
  <DomainObject.Predmet.ProtustrankaNazivFormatedOIB>
    <izvorni_sadrzaj>Cargo Integralni Transporti jednostavno društvo s ograničenom odgovornošću za usluge, OIB 99459189140</izvorni_sadrzaj>
    <derivirana_varijabla naziv="DomainObject.Predmet.ProtustrankaNazivFormatedOIB_1">Cargo Integralni Transporti jednostavno društvo s ograničenom odgovornošću za usluge, OIB 99459189140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Integralni Transporti jednostavno društvo s ograničenom odgovornošću za usluge</item>
    </izvorni_sadrzaj>
    <derivirana_varijabla naziv="DomainObject.Predmet.ProtuStrankaListFormated_1">
      <item>Cargo Integralni Transporti jednostavno društvo s ograničenom odgovornošću za usluge</item>
    </derivirana_varijabla>
  </DomainObject.Predmet.ProtuStrankaListFormated>
  <DomainObject.Predmet.ProtuStrankaListFormatedOIB>
    <izvorni_sadrzaj>
      <item>Cargo Integralni Transporti jednostavno društvo s ograničenom odgovornošću za usluge, OIB 99459189140</item>
    </izvorni_sadrzaj>
    <derivirana_varijabla naziv="DomainObject.Predmet.ProtuStrankaListFormatedOIB_1">
      <item>Cargo Integralni Transporti jednostavno društvo s ograničenom odgovornošću za usluge, OIB 99459189140</item>
    </derivirana_varijabla>
  </DomainObject.Predmet.ProtuStrankaListFormatedOIB>
  <DomainObject.Predmet.ProtuStrankaListFormatedWithAdress>
    <izvorni_sadrzaj>
      <item>Cargo Integralni Transporti jednostavno društvo s ograničenom odgovornošću za usluge, Maksimirsko naselje II 21, 10000 Zagreb</item>
    </izvorni_sadrzaj>
    <derivirana_varijabla naziv="DomainObject.Predmet.ProtuStrankaListFormatedWithAdress_1">
      <item>Cargo Integralni Transporti jednostavno društvo s ograničenom odgovornošću za usluge, Maksimirsko naselje II 21, 10000 Zagreb</item>
    </derivirana_varijabla>
  </DomainObject.Predmet.ProtuStrankaListFormatedWithAdress>
  <DomainObject.Predmet.ProtuStrankaListFormatedWithAdressOIB>
    <izvorni_sadrzaj>
      <item>Cargo Integralni Transporti jednostavno društvo s ograničenom odgovornošću za usluge, OIB 99459189140, Maksimirsko naselje II 21, 10000 Zagreb</item>
    </izvorni_sadrzaj>
    <derivirana_varijabla naziv="DomainObject.Predmet.ProtuStrankaListFormatedWithAdressOIB_1">
      <item>Cargo Integralni Transporti jednostavno društvo s ograničenom odgovornošću za usluge, OIB 99459189140, Maksimirsko naselje II 21, 10000 Zagreb</item>
    </derivirana_varijabla>
  </DomainObject.Predmet.ProtuStrankaListFormatedWithAdressOIB>
  <DomainObject.Predmet.ProtuStrankaListNazivFormated>
    <izvorni_sadrzaj>
      <item>Cargo Integralni Transporti jednostavno društvo s ograničenom odgovornošću za usluge</item>
    </izvorni_sadrzaj>
    <derivirana_varijabla naziv="DomainObject.Predmet.ProtuStrankaListNazivFormated_1">
      <item>Cargo Integralni Transporti jednostavno društvo s ograničenom odgovornošću za usluge</item>
    </derivirana_varijabla>
  </DomainObject.Predmet.ProtuStrankaListNazivFormated>
  <DomainObject.Predmet.ProtuStrankaListNazivFormatedOIB>
    <izvorni_sadrzaj>
      <item>Cargo Integralni Transporti jednostavno društvo s ograničenom odgovornošću za usluge, OIB 99459189140</item>
    </izvorni_sadrzaj>
    <derivirana_varijabla naziv="DomainObject.Predmet.ProtuStrankaListNazivFormatedOIB_1">
      <item>Cargo Integralni Transporti jednostavno društvo s ograničenom odgovornošću za usluge, OIB 99459189140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Integralni Transporti jednostavno društvo s ograničenom odgovornošću za usluge</izvorni_sadrzaj>
    <derivirana_varijabla naziv="DomainObject.Predmet.ProtustrankaIDrugi_1">Cargo Integralni Transporti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Cargo Integralni Transporti jednostavno društvo s ograničenom odgovornošću za usluge, OIB 99459189140, Maksimirsko naselje II 21, 10000 Zagreb</izvorni_sadrzaj>
    <derivirana_varijabla naziv="DomainObject.Predmet.ProtustrankaIDrugiAdressOIB_1">Cargo Integralni Transporti jednostavno društvo s ograničenom odgovornošću za usluge, OIB 99459189140, Maksimirsko naselje II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Cargo Integralni Transporti jednostavno društvo s ograničenom odgovornošću za usluge</item>
    </izvorni_sadrzaj>
    <derivirana_varijabla naziv="DomainObject.Predmet.SudioniciListNaziv_1">
      <item>FINA Regionalni centar Zagreb</item>
      <item>Cargo Integralni Transporti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Integralni Transporti jednostavno društvo s ograničenom odgovornošću za usluge, OIB 99459189140, Maksimirsko naselje II 21,10000 Zagreb</item>
    </izvorni_sadrzaj>
    <derivirana_varijabla naziv="DomainObject.Predmet.SudioniciListAdressOIB_1">
      <item>FINA Regionalni centar Zagreb, OIB 85821130368, Trg svibanjskih žrtava 1995. 1,10000 Zagreb</item>
      <item>Cargo Integralni Transporti jednostavno društvo s ograničenom odgovornošću za usluge, OIB 99459189140, Maksimirsko naselje II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99459189140</item>
    </izvorni_sadrzaj>
    <derivirana_varijabla naziv="DomainObject.Predmet.SudioniciListNazivOIB_1">
      <item>, OIB 85821130368</item>
      <item>, OIB 99459189140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2017-10-06T13:35:00Z</dcterms:created>
  <dc:creator>ilukac</dc:creator>
  <cp:lastModifiedBy>Karmen Malkoč</cp:lastModifiedBy>
  <cp:lastPrinted>2017-10-06T13:34:00Z</cp:lastPrinted>
  <dcterms:modified xmlns:xsi="http://www.w3.org/2001/XMLSchema-instance" xsi:type="dcterms:W3CDTF">2017-10-06T13:36:00Z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