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c78b" w14:paraId="5e7c78b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734793" w:rsidRPr="00FD547F">
        <w:rPr>
          <w:rFonts w:hAnsi="Times New Roman" w:ascii="Times New Roman"/>
          <w:szCs w:val="24"/>
          <w:lang w:val="hr-HR"/>
        </w:rPr>
        <w:t>GOGA MEDIA d.o.o. za usluge, OIB: 54249621796, Gradići (Velika Gorica), Dalmatinska 8</w:t>
      </w:r>
      <w:r w:rsidR="00A34E79">
        <w:rPr>
          <w:rFonts w:hAnsi="Times New Roman" w:ascii="Times New Roman"/>
          <w:szCs w:val="24"/>
          <w:lang w:val="hr-HR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6C2022">
        <w:rPr>
          <w:rFonts w:hAnsi="Times New Roman" w:ascii="Times New Roman"/>
          <w:szCs w:val="24"/>
          <w:lang w:val="hr-HR"/>
        </w:rPr>
        <w:t>25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6C2022">
        <w:rPr>
          <w:rFonts w:hAnsi="Times New Roman" w:ascii="Times New Roman"/>
          <w:szCs w:val="24"/>
          <w:lang w:val="hr-HR"/>
        </w:rPr>
        <w:t>listopada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734793" w:rsidRPr="00FD547F">
        <w:rPr>
          <w:rFonts w:hAnsi="Times New Roman" w:ascii="Times New Roman"/>
          <w:szCs w:val="24"/>
          <w:lang w:val="hr-HR"/>
        </w:rPr>
        <w:t>GOGA MEDIA d.o.o. za usluge, OIB: 54249621796, Gradići (Velika Gorica), Dalmatinska 8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6C2022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6C2022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734793">
        <w:rPr>
          <w:rFonts w:hAnsi="Times New Roman" w:ascii="Times New Roman"/>
          <w:b/>
          <w:i/>
          <w:szCs w:val="24"/>
          <w:lang w:val="hr-HR"/>
        </w:rPr>
        <w:t>3015</w:t>
      </w:r>
      <w:r w:rsidR="00492618">
        <w:rPr>
          <w:rFonts w:hAnsi="Times New Roman" w:ascii="Times New Roman"/>
          <w:b/>
          <w:i/>
          <w:szCs w:val="24"/>
          <w:lang w:val="hr-HR"/>
        </w:rPr>
        <w:t>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6C2022">
        <w:rPr>
          <w:rFonts w:hAnsi="Times New Roman" w:ascii="Times New Roman"/>
          <w:szCs w:val="24"/>
          <w:lang w:val="hr-HR"/>
        </w:rPr>
        <w:t>25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6C2022">
        <w:rPr>
          <w:rFonts w:hAnsi="Times New Roman" w:ascii="Times New Roman"/>
          <w:szCs w:val="24"/>
          <w:lang w:val="hr-HR"/>
        </w:rPr>
        <w:t>listopada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A8125C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A8125C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8125C" w:rsidP="00324504" w:rsidR="00A8125C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A8125C" w:rsidP="00324504" w:rsidR="00A8125C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A8125C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734793">
      <w:rPr>
        <w:rFonts w:hAnsi="Times New Roman" w:ascii="Times New Roman"/>
        <w:szCs w:val="24"/>
        <w:lang w:val="hr-HR"/>
      </w:rPr>
      <w:t>3015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734793">
      <w:rPr>
        <w:rFonts w:hAnsi="Times New Roman" w:ascii="Times New Roman"/>
        <w:szCs w:val="24"/>
        <w:lang w:val="hr-HR"/>
      </w:rPr>
      <w:t>3015</w:t>
    </w:r>
    <w:r w:rsidR="00C72F8C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17A8F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116D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2022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34793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481B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588B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4E79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125C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051DB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81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2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2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2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2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81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2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2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2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2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3015</izvorni_sadrzaj>
    <derivirana_varijabla naziv="DomainObject.Predmet.Broj_1">3015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St-3015/2016</izvorni_sadrzaj>
    <derivirana_varijabla naziv="DomainObject.Predmet.OznakaBroj_1">St-3015/2016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GOGA MEDIA d.o.o. za usluge zastupanog po punomoćniku Gordana Kovačić; DARIJA BOŽINOVIĆ</izvorni_sadrzaj>
    <derivirana_varijabla naziv="DomainObject.Predmet.ProtustrankaFormated_1">  GOGA MEDIA d.o.o. za usluge zastupanog po punomoćniku Gordana Kovačić; DARIJA BOŽINOVIĆ</derivirana_varijabla>
  </DomainObject.Predmet.ProtustrankaFormated>
  <DomainObject.Predmet.ProtustrankaFormatedOIB>
    <izvorni_sadrzaj>  GOGA MEDIA d.o.o. za usluge, OIB 54249621796 zastupanog po punomoćniku Gordana Kovačić; DARIJA BOŽINOVIĆ</izvorni_sadrzaj>
    <derivirana_varijabla naziv="DomainObject.Predmet.ProtustrankaFormatedOIB_1">  GOGA MEDIA d.o.o. za usluge, OIB 54249621796 zastupanog po punomoćniku Gordana Kovačić; DARIJA BOŽINOVIĆ</derivirana_varijabla>
  </DomainObject.Predmet.ProtustrankaFormatedOIB>
  <DomainObject.Predmet.ProtustrankaFormatedWithAdress>
    <izvorni_sadrzaj> GOGA MEDIA d.o.o. za usluge, Dalmatinska 8, 10410 Gradići zastupanog po punomoćniku Gordana Kovačić; DARIJA BOŽINOVIĆ</izvorni_sadrzaj>
    <derivirana_varijabla naziv="DomainObject.Predmet.ProtustrankaFormatedWithAdress_1"> GOGA MEDIA d.o.o. za usluge, Dalmatinska 8, 10410 Gradići zastupanog po punomoćniku Gordana Kovačić; DARIJA BOŽINOVIĆ</derivirana_varijabla>
  </DomainObject.Predmet.ProtustrankaFormatedWithAdress>
  <DomainObject.Predmet.ProtustrankaFormatedWithAdressOIB>
    <izvorni_sadrzaj> GOGA MEDIA d.o.o. za usluge, OIB 54249621796, Dalmatinska 8, 10410 Gradići zastupanog po punomoćniku Gordana Kovačić; DARIJA BOŽINOVIĆ</izvorni_sadrzaj>
    <derivirana_varijabla naziv="DomainObject.Predmet.ProtustrankaFormatedWithAdressOIB_1"> GOGA MEDIA d.o.o. za usluge, OIB 54249621796, Dalmatinska 8, 10410 Gradići zastupanog po punomoćniku Gordana Kovačić; DARIJA BOŽINOVIĆ</derivirana_varijabla>
  </DomainObject.Predmet.ProtustrankaFormatedWithAdressOIB>
  <DomainObject.Predmet.ProtustrankaWithAdress>
    <izvorni_sadrzaj>GOGA MEDIA d.o.o. za usluge Dalmatinska 8, 10410 Gradići</izvorni_sadrzaj>
    <derivirana_varijabla naziv="DomainObject.Predmet.ProtustrankaWithAdress_1">GOGA MEDIA d.o.o. za usluge Dalmatinska 8, 10410 Gradići</derivirana_varijabla>
  </DomainObject.Predmet.ProtustrankaWithAdress>
  <DomainObject.Predmet.ProtustrankaWithAdressOIB>
    <izvorni_sadrzaj>GOGA MEDIA d.o.o. za usluge, OIB 54249621796, Dalmatinska 8, 10410 Gradići</izvorni_sadrzaj>
    <derivirana_varijabla naziv="DomainObject.Predmet.ProtustrankaWithAdressOIB_1">GOGA MEDIA d.o.o. za usluge, OIB 54249621796, Dalmatinska 8, 10410 Gradići</derivirana_varijabla>
  </DomainObject.Predmet.ProtustrankaWithAdressOIB>
  <DomainObject.Predmet.ProtustrankaNazivFormated>
    <izvorni_sadrzaj>GOGA MEDIA d.o.o. za usluge</izvorni_sadrzaj>
    <derivirana_varijabla naziv="DomainObject.Predmet.ProtustrankaNazivFormated_1">GOGA MEDIA d.o.o. za usluge</derivirana_varijabla>
  </DomainObject.Predmet.ProtustrankaNazivFormated>
  <DomainObject.Predmet.ProtustrankaNazivFormatedOIB>
    <izvorni_sadrzaj>GOGA MEDIA d.o.o. za usluge, OIB 54249621796</izvorni_sadrzaj>
    <derivirana_varijabla naziv="DomainObject.Predmet.ProtustrankaNazivFormatedOIB_1">GOGA MEDIA d.o.o. za usluge, OIB 54249621796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GOGA MEDIA d.o.o. za usluge zastupanog po punomoćniku Gordana Kovačić; DARIJA BOŽINOVIĆ</item>
    </izvorni_sadrzaj>
    <derivirana_varijabla naziv="DomainObject.Predmet.ProtuStrankaListFormated_1">
      <item>GOGA MEDIA d.o.o. za usluge zastupanog po punomoćniku Gordana Kovačić; DARIJA BOŽINOVIĆ</item>
    </derivirana_varijabla>
  </DomainObject.Predmet.ProtuStrankaListFormated>
  <DomainObject.Predmet.ProtuStrankaListFormatedOIB>
    <izvorni_sadrzaj>
      <item>GOGA MEDIA d.o.o. za usluge, OIB 54249621796 zastupanog po punomoćniku Gordana Kovačić; DARIJA BOŽINOVIĆ</item>
    </izvorni_sadrzaj>
    <derivirana_varijabla naziv="DomainObject.Predmet.ProtuStrankaListFormatedOIB_1">
      <item>GOGA MEDIA d.o.o. za usluge, OIB 54249621796 zastupanog po punomoćniku Gordana Kovačić; DARIJA BOŽINOVIĆ</item>
    </derivirana_varijabla>
  </DomainObject.Predmet.ProtuStrankaListFormatedOIB>
  <DomainObject.Predmet.ProtuStrankaListFormatedWithAdress>
    <izvorni_sadrzaj>
      <item>GOGA MEDIA d.o.o. za usluge, Dalmatinska 8, 10410 Gradići zastupanog po punomoćniku Gordana Kovačić; DARIJA BOŽINOVIĆ</item>
    </izvorni_sadrzaj>
    <derivirana_varijabla naziv="DomainObject.Predmet.ProtuStrankaListFormatedWithAdress_1">
      <item>GOGA MEDIA d.o.o. za usluge, Dalmatinska 8, 10410 Gradići zastupanog po punomoćniku Gordana Kovačić; DARIJA BOŽINOVIĆ</item>
    </derivirana_varijabla>
  </DomainObject.Predmet.ProtuStrankaListFormatedWithAdress>
  <DomainObject.Predmet.ProtuStrankaListFormatedWithAdressOIB>
    <izvorni_sadrzaj>
      <item>GOGA MEDIA d.o.o. za usluge, OIB 54249621796, Dalmatinska 8, 10410 Gradići zastupanog po punomoćniku Gordana Kovačić; DARIJA BOŽINOVIĆ</item>
    </izvorni_sadrzaj>
    <derivirana_varijabla naziv="DomainObject.Predmet.ProtuStrankaListFormatedWithAdressOIB_1">
      <item>GOGA MEDIA d.o.o. za usluge, OIB 54249621796, Dalmatinska 8, 10410 Gradići zastupanog po punomoćniku Gordana Kovačić; DARIJA BOŽINOVIĆ</item>
    </derivirana_varijabla>
  </DomainObject.Predmet.ProtuStrankaListFormatedWithAdressOIB>
  <DomainObject.Predmet.ProtuStrankaListNazivFormated>
    <izvorni_sadrzaj>
      <item>GOGA MEDIA d.o.o. za usluge</item>
    </izvorni_sadrzaj>
    <derivirana_varijabla naziv="DomainObject.Predmet.ProtuStrankaListNazivFormated_1">
      <item>GOGA MEDIA d.o.o. za usluge</item>
    </derivirana_varijabla>
  </DomainObject.Predmet.ProtuStrankaListNazivFormated>
  <DomainObject.Predmet.ProtuStrankaListNazivFormatedOIB>
    <izvorni_sadrzaj>
      <item>GOGA MEDIA d.o.o. za usluge, OIB 54249621796</item>
    </izvorni_sadrzaj>
    <derivirana_varijabla naziv="DomainObject.Predmet.ProtuStrankaListNazivFormatedOIB_1">
      <item>GOGA MEDIA d.o.o. za usluge, OIB 54249621796</item>
    </derivirana_varijabla>
  </DomainObject.Predmet.ProtuStrankaListNazivFormatedOIB>
  <DomainObject.Predmet.OstaliListFormated>
    <izvorni_sadrzaj>
      <item>Gordana Kovačić punomoćnik sudionika u postupku GOGA MEDIA d.o.o. za usluge</item>
      <item>DARIJA BOŽINOVIĆ punomoćnik sudionika u postupku GOGA MEDIA d.o.o. za usluge</item>
    </izvorni_sadrzaj>
    <derivirana_varijabla naziv="DomainObject.Predmet.OstaliListFormated_1">
      <item>Gordana Kovačić punomoćnik sudionika u postupku GOGA MEDIA d.o.o. za usluge</item>
      <item>DARIJA BOŽINOVIĆ punomoćnik sudionika u postupku GOGA MEDIA d.o.o. za usluge</item>
    </derivirana_varijabla>
  </DomainObject.Predmet.OstaliListFormated>
  <DomainObject.Predmet.OstaliListFormatedOIB>
    <izvorni_sadrzaj>
      <item>Gordana Kovačić, OIB 83662114572 punomoćnik sudionika u postupku GOGA MEDIA d.o.o. za usluge</item>
      <item>DARIJA BOŽINOVIĆ punomoćnik sudionika u postupku GOGA MEDIA d.o.o. za usluge</item>
    </izvorni_sadrzaj>
    <derivirana_varijabla naziv="DomainObject.Predmet.OstaliListFormatedOIB_1">
      <item>Gordana Kovačić, OIB 83662114572 punomoćnik sudionika u postupku GOGA MEDIA d.o.o. za usluge</item>
      <item>DARIJA BOŽINOVIĆ punomoćnik sudionika u postupku GOGA MEDIA d.o.o. za usluge</item>
    </derivirana_varijabla>
  </DomainObject.Predmet.OstaliListFormatedOIB>
  <DomainObject.Predmet.OstaliListFormatedWithAdress>
    <izvorni_sadrzaj>
      <item>Gordana Kovačić, Dalmatinska Ulica 8, 10410 Gradići punomoćnik sudionika u postupku GOGA MEDIA d.o.o. za usluge</item>
      <item>DARIJA BOŽINOVIĆ, Petrovaradinska 1/V, 10000 Zagreb punomoćnik sudionika u postupku GOGA MEDIA d.o.o. za usluge</item>
    </izvorni_sadrzaj>
    <derivirana_varijabla naziv="DomainObject.Predmet.OstaliListFormatedWithAdress_1">
      <item>Gordana Kovačić, Dalmatinska Ulica 8, 10410 Gradići punomoćnik sudionika u postupku GOGA MEDIA d.o.o. za usluge</item>
      <item>DARIJA BOŽINOVIĆ, Petrovaradinska 1/V, 10000 Zagreb punomoćnik sudionika u postupku GOGA MEDIA d.o.o. za usluge</item>
    </derivirana_varijabla>
  </DomainObject.Predmet.OstaliListFormatedWithAdress>
  <DomainObject.Predmet.OstaliListFormatedWithAdressOIB>
    <izvorni_sadrzaj>
      <item>Gordana Kovačić, OIB 83662114572, Dalmatinska Ulica 8, 10410 Gradići punomoćnik sudionika u postupku GOGA MEDIA d.o.o. za usluge</item>
      <item>DARIJA BOŽINOVIĆ, Petrovaradinska 1/V, 10000 Zagreb punomoćnik sudionika u postupku GOGA MEDIA d.o.o. za usluge</item>
    </izvorni_sadrzaj>
    <derivirana_varijabla naziv="DomainObject.Predmet.OstaliListFormatedWithAdressOIB_1">
      <item>Gordana Kovačić, OIB 83662114572, Dalmatinska Ulica 8, 10410 Gradići punomoćnik sudionika u postupku GOGA MEDIA d.o.o. za usluge</item>
      <item>DARIJA BOŽINOVIĆ, Petrovaradinska 1/V, 10000 Zagreb punomoćnik sudionika u postupku GOGA MEDIA d.o.o. za usluge</item>
    </derivirana_varijabla>
  </DomainObject.Predmet.OstaliListFormatedWithAdressOIB>
  <DomainObject.Predmet.OstaliListNazivFormated>
    <izvorni_sadrzaj>
      <item>Gordana Kovačić</item>
      <item>DARIJA BOŽINOVIĆ</item>
    </izvorni_sadrzaj>
    <derivirana_varijabla naziv="DomainObject.Predmet.OstaliListNazivFormated_1">
      <item>Gordana Kovačić</item>
      <item>DARIJA BOŽINOVIĆ</item>
    </derivirana_varijabla>
  </DomainObject.Predmet.OstaliListNazivFormated>
  <DomainObject.Predmet.OstaliListNazivFormatedOIB>
    <izvorni_sadrzaj>
      <item>Gordana Kovačić, OIB 83662114572</item>
      <item>DARIJA BOŽINOVIĆ</item>
    </izvorni_sadrzaj>
    <derivirana_varijabla naziv="DomainObject.Predmet.OstaliListNazivFormatedOIB_1">
      <item>Gordana Kovačić, OIB 83662114572</item>
      <item>DARIJA BOŽINOVIĆ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GOGA MEDIA d.o.o. za usluge</izvorni_sadrzaj>
    <derivirana_varijabla naziv="DomainObject.Predmet.ProtustrankaIDrugi_1">GOGA MEDIA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GOGA MEDIA d.o.o. za usluge, OIB 54249621796, Dalmatinska 8, 10410 Gradići</izvorni_sadrzaj>
    <derivirana_varijabla naziv="DomainObject.Predmet.ProtustrankaIDrugiAdressOIB_1">GOGA MEDIA d.o.o. za usluge, OIB 54249621796, Dalmatinska 8,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GOGA MEDIA d.o.o. za usluge</item>
      <item>Gordana Kovačić</item>
      <item>DARIJA BOŽINOVIĆ</item>
    </izvorni_sadrzaj>
    <derivirana_varijabla naziv="DomainObject.Predmet.SudioniciListNaziv_1">
      <item>FINA Regionalni centar Zagreb</item>
      <item>GOGA MEDIA d.o.o. za usluge</item>
      <item>Gordana Kovačić</item>
      <item>DARIJA BOŽINOVIĆ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GOGA MEDIA d.o.o. za usluge, OIB 54249621796, Dalmatinska 8,10410 Gradići</item>
      <item>Gordana Kovačić, OIB 83662114572, Dalmatinska Ulica 8,10410 Gradići</item>
      <item>DARIJA BOŽINOVIĆ, Petrovaradinska 1/V,10000 Zagreb</item>
    </izvorni_sadrzaj>
    <derivirana_varijabla naziv="DomainObject.Predmet.SudioniciListAdressOIB_1">
      <item>FINA Regionalni centar Zagreb, OIB 85821130368, Trg svibanjskih žrtava 1995. br. 1,10000 Zagreb</item>
      <item>GOGA MEDIA d.o.o. za usluge, OIB 54249621796, Dalmatinska 8,10410 Gradići</item>
      <item>Gordana Kovačić, OIB 83662114572, Dalmatinska Ulica 8,10410 Gradići</item>
      <item>DARIJA BOŽINOVIĆ, Petrovaradinska 1/V,10000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54249621796</item>
      <item>, OIB 83662114572</item>
      <item>, OIB null</item>
    </izvorni_sadrzaj>
    <derivirana_varijabla naziv="DomainObject.Predmet.SudioniciListNazivOIB_1">
      <item>, OIB 85821130368</item>
      <item>, OIB 54249621796</item>
      <item>, OIB 83662114572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2891</properties:Characters>
  <properties:Lines>75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2017-10-25T08:56:00Z</dcterms:created>
  <dc:creator>rsticn</dc:creator>
  <cp:lastModifiedBy>Monika Grbac</cp:lastModifiedBy>
  <cp:lastPrinted>2017-01-24T09:27:00Z</cp:lastPrinted>
  <dcterms:modified xmlns:xsi="http://www.w3.org/2001/XMLSchema-instance" xsi:type="dcterms:W3CDTF">2017-10-25T09:13:00Z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