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e70b" w14:paraId="846e70b" w:rsidRDefault="00B43A9E" w:rsidP="00B43A9E" w:rsidR="00B43A9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158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B43A9E" w:rsidP="00B43A9E" w:rsidR="00B43A9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43A9E" w:rsidP="00B43A9E" w:rsidR="00B43A9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43A9E" w:rsidP="00B43A9E" w:rsidR="00B43A9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43A9E" w:rsidP="00B43A9E" w:rsidR="00B43A9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MEGA HOLDING d.o.o., Čakovec, Matice hrvatske 10, OIB: 02186923121</w:t>
      </w:r>
      <w:r>
        <w:t>, dana 03. ožujka 2016. godine</w:t>
      </w:r>
    </w:p>
    <w:p w:rsidRDefault="00B43A9E" w:rsidP="00B43A9E" w:rsidR="00B43A9E">
      <w:pPr>
        <w:jc w:val="both"/>
      </w:pPr>
    </w:p>
    <w:p w:rsidRDefault="00B43A9E" w:rsidP="00B43A9E" w:rsidR="00B43A9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MEGA HOLDING d.o.o., Čakovec, Matice hrvatske 10, OIB: 02186923121</w:t>
      </w:r>
      <w:r>
        <w:rPr>
          <w:szCs w:val="24"/>
        </w:rPr>
        <w:t>, s danom 03. ožujka 2016. u 13,00 sati.</w:t>
      </w:r>
    </w:p>
    <w:p w:rsidRDefault="00B43A9E" w:rsidP="00B43A9E" w:rsidR="00B43A9E">
      <w:pPr>
        <w:jc w:val="both"/>
        <w:rPr>
          <w:szCs w:val="24"/>
        </w:rPr>
      </w:pPr>
    </w:p>
    <w:p w:rsidRDefault="00B43A9E" w:rsidP="00B43A9E" w:rsidR="00B43A9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MEGA HOLDING d.o.o., Čakovec, Matice hrvatske 10, OIB: 02186923121.</w:t>
      </w:r>
    </w:p>
    <w:p w:rsidRDefault="00B43A9E" w:rsidP="00B43A9E" w:rsidR="00B43A9E">
      <w:pPr>
        <w:jc w:val="both"/>
      </w:pPr>
    </w:p>
    <w:p w:rsidRDefault="00B43A9E" w:rsidP="00B43A9E" w:rsidR="00B43A9E">
      <w:pPr>
        <w:jc w:val="both"/>
      </w:pPr>
      <w:r>
        <w:tab/>
        <w:t xml:space="preserve">III Za stečajnog upravitelja imenuje se </w:t>
      </w:r>
      <w:r>
        <w:t>Nikola Remenar, Dubrovačka 14, Velika Gorica, OIB: 48313195864.</w:t>
      </w:r>
    </w:p>
    <w:p w:rsidRDefault="00B43A9E" w:rsidP="00B43A9E" w:rsidR="00B43A9E">
      <w:pPr>
        <w:jc w:val="both"/>
        <w:rPr>
          <w:color w:val="FF0000"/>
        </w:rPr>
      </w:pP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43A9E" w:rsidP="00B43A9E" w:rsidR="00B43A9E">
      <w:pPr>
        <w:jc w:val="both"/>
        <w:rPr>
          <w:szCs w:val="24"/>
        </w:rPr>
      </w:pP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MEGA HOLDING d.o.o., Čakovec, Matice hrvatske 10, OIB: 02186923121</w:t>
      </w:r>
      <w:r>
        <w:rPr>
          <w:szCs w:val="24"/>
        </w:rPr>
        <w:t>, bit će brisan iz sudskog registra.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tab/>
        <w:t>Predlagatelj je dana 1</w:t>
      </w:r>
      <w:r>
        <w:rPr>
          <w:szCs w:val="24"/>
        </w:rPr>
        <w:t>6</w:t>
      </w:r>
      <w:r>
        <w:rPr>
          <w:szCs w:val="24"/>
        </w:rPr>
        <w:t xml:space="preserve">. rujna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B43A9E" w:rsidP="00B43A9E" w:rsidR="00B43A9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43A9E" w:rsidP="00B43A9E" w:rsidR="00B43A9E">
      <w:pPr>
        <w:rPr>
          <w:szCs w:val="24"/>
        </w:rPr>
      </w:pPr>
      <w:r>
        <w:rPr>
          <w:szCs w:val="24"/>
        </w:rPr>
        <w:t xml:space="preserve">     </w:t>
      </w:r>
    </w:p>
    <w:p w:rsidRDefault="00B43A9E" w:rsidP="00B43A9E" w:rsidR="00B43A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B43A9E" w:rsidP="00B43A9E" w:rsidR="00B43A9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B43A9E" w:rsidP="00B43A9E" w:rsidR="00B43A9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43A9E" w:rsidP="00B43A9E" w:rsidR="00B43A9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43A9E" w:rsidP="00B43A9E" w:rsidR="00B43A9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  <w:r>
        <w:rPr>
          <w:szCs w:val="24"/>
        </w:rPr>
        <w:t>DNA:</w:t>
      </w:r>
    </w:p>
    <w:p w:rsidRDefault="00B43A9E" w:rsidP="00B43A9E" w:rsidR="00B43A9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43A9E" w:rsidP="00B43A9E" w:rsidR="00B43A9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43A9E" w:rsidP="00B43A9E" w:rsidR="00B43A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MEGA HOLDING d.o.o., Čakovec, Matice hrvatske 10, OIB: 02186923121</w:t>
      </w:r>
    </w:p>
    <w:p w:rsidRDefault="00B43A9E" w:rsidP="00B43A9E" w:rsidR="00B43A9E">
      <w:pPr>
        <w:numPr>
          <w:ilvl w:val="0"/>
          <w:numId w:val="47"/>
        </w:numPr>
        <w:rPr>
          <w:szCs w:val="24"/>
        </w:rPr>
      </w:pPr>
      <w:r>
        <w:t xml:space="preserve">Direktor dužnika Darinka </w:t>
      </w:r>
      <w:proofErr w:type="spellStart"/>
      <w:r>
        <w:t>Krička</w:t>
      </w:r>
      <w:proofErr w:type="spellEnd"/>
      <w:r>
        <w:t xml:space="preserve">, Čakovec, Trg Eugena Kvaternika 13, i Ksenija </w:t>
      </w:r>
      <w:proofErr w:type="spellStart"/>
      <w:r>
        <w:t>Preininger</w:t>
      </w:r>
      <w:proofErr w:type="spellEnd"/>
      <w:r>
        <w:t>, Čakovec, Travnik 1</w:t>
      </w:r>
    </w:p>
    <w:p w:rsidRDefault="00B43A9E" w:rsidP="00B43A9E" w:rsidR="00B43A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43A9E" w:rsidP="00B43A9E" w:rsidR="00B43A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B43A9E" w:rsidP="00B43A9E" w:rsidR="00B43A9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Velika Gorica, Dubrovačka 14</w:t>
      </w:r>
    </w:p>
    <w:p w:rsidRDefault="00B43A9E" w:rsidP="00B43A9E" w:rsidR="00B43A9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>
      <w:pPr>
        <w:rPr>
          <w:szCs w:val="24"/>
        </w:rPr>
      </w:pPr>
    </w:p>
    <w:p w:rsidRDefault="00B43A9E" w:rsidP="00B43A9E" w:rsidR="00B43A9E"/>
    <w:p w:rsidRDefault="00B43A9E" w:rsidP="00B43A9E" w:rsidR="00B43A9E"/>
    <w:p w:rsidRDefault="00B43A9E" w:rsidP="00B43A9E" w:rsidR="00B43A9E"/>
    <w:p w:rsidRDefault="00B43A9E" w:rsidP="00B43A9E" w:rsidR="00B43A9E"/>
    <w:p w:rsidRDefault="00B43A9E" w:rsidP="00B43A9E" w:rsidR="00B43A9E"/>
    <w:p w:rsidRDefault="00DA0242" w:rsidP="00B43A9E" w:rsidR="00DA0242" w:rsidRPr="00B43A9E"/>
    <w:sectPr w:rsidSect="00EB0D4C" w:rsidR="00DA0242" w:rsidRPr="00B43A9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A9E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43A9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43A9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0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St-158/2015-5</izvorni_sadrzaj>
    <derivirana_varijabla naziv="DomainObject.Oznaka_1">St-158/2015-5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HOLDING društvo s ograničenom odgovornošću za zastupanje, upravljanje i posredovanje</izvorni_sadrzaj>
    <derivirana_varijabla naziv="DomainObject.Predmet.ProtustrankaFormated_1">  MEGA HOLDING društvo s ograničenom odgovornošću za zastupanje, upravljanje i posredovanje</derivirana_varijabla>
  </DomainObject.Predmet.ProtustrankaFormated>
  <DomainObject.Predmet.ProtustrankaFormatedOIB>
    <izvorni_sadrzaj>  MEGA HOLDING društvo s ograničenom odgovornošću za zastupanje, upravljanje i posredovanje, OIB 02186923121</izvorni_sadrzaj>
    <derivirana_varijabla naziv="DomainObject.Predmet.ProtustrankaFormatedOIB_1">  MEGA HOLDING društvo s ograničenom odgovornošću za zastupanje, upravljanje i posredovanje, OIB 02186923121</derivirana_varijabla>
  </DomainObject.Predmet.ProtustrankaFormatedOIB>
  <DomainObject.Predmet.ProtustrankaFormatedWithAdress>
    <izvorni_sadrzaj> MEGA HOLDING društvo s ograničenom odgovornošću za zastupanje, upravljanje i posredovanje, Matice Hrvatske 10, 40000 Čakovec</izvorni_sadrzaj>
    <derivirana_varijabla naziv="DomainObject.Predmet.ProtustrankaFormatedWithAdress_1"> MEGA HOLDING društvo s ograničenom odgovornošću za zastupanje, upravljanje i posredovanje, Matice Hrvatske 10, 40000 Čakovec</derivirana_varijabla>
  </DomainObject.Predmet.ProtustrankaFormatedWithAdress>
  <DomainObject.Predmet.ProtustrankaFormatedWithAdressOIB>
    <izvorni_sadrzaj> MEGA HOLDING društvo s ograničenom odgovornošću za zastupanje, upravljanje i posredovanje, OIB 02186923121, Matice Hrvatske 10, 40000 Čakovec</izvorni_sadrzaj>
    <derivirana_varijabla naziv="DomainObject.Predmet.ProtustrankaFormatedWithAdressOIB_1"> MEGA HOLDING društvo s ograničenom odgovornošću za zastupanje, upravljanje i posredovanje, OIB 02186923121, Matice Hrvatske 10, 40000 Čakovec</derivirana_varijabla>
  </DomainObject.Predmet.ProtustrankaFormatedWithAdressOIB>
  <DomainObject.Predmet.ProtustrankaWithAdress>
    <izvorni_sadrzaj>MEGA HOLDING društvo s ograničenom odgovornošću za zastupanje, upravljanje i posredovanje Matice Hrvatske 10, 40000 Čakovec</izvorni_sadrzaj>
    <derivirana_varijabla naziv="DomainObject.Predmet.ProtustrankaWithAdress_1">MEGA HOLDING društvo s ograničenom odgovornošću za zastupanje, upravljanje i posredovanje Matice Hrvatske 10, 40000 Čakovec</derivirana_varijabla>
  </DomainObject.Predmet.ProtustrankaWithAdress>
  <DomainObject.Predmet.ProtustrankaWithAdressOIB>
    <izvorni_sadrzaj>MEGA HOLDING društvo s ograničenom odgovornošću za zastupanje, upravljanje i posredovanje, OIB 02186923121, Matice Hrvatske 10, 40000 Čakovec</izvorni_sadrzaj>
    <derivirana_varijabla naziv="DomainObject.Predmet.ProtustrankaWithAdressOIB_1">MEGA HOLDING društvo s ograničenom odgovornošću za zastupanje, upravljanje i posredovanje, OIB 02186923121, Matice Hrvatske 10, 40000 Čakovec</derivirana_varijabla>
  </DomainObject.Predmet.ProtustrankaWithAdressOIB>
  <DomainObject.Predmet.ProtustrankaNazivFormated>
    <izvorni_sadrzaj>MEGA HOLDING društvo s ograničenom odgovornošću za zastupanje, upravljanje i posredovanje</izvorni_sadrzaj>
    <derivirana_varijabla naziv="DomainObject.Predmet.ProtustrankaNazivFormated_1">MEGA HOLDING društvo s ograničenom odgovornošću za zastupanje, upravljanje i posredovanje</derivirana_varijabla>
  </DomainObject.Predmet.ProtustrankaNazivFormated>
  <DomainObject.Predmet.ProtustrankaNazivFormatedOIB>
    <izvorni_sadrzaj>MEGA HOLDING društvo s ograničenom odgovornošću za zastupanje, upravljanje i posredovanje, OIB 02186923121</izvorni_sadrzaj>
    <derivirana_varijabla naziv="DomainObject.Predmet.ProtustrankaNazivFormatedOIB_1">MEGA HOLDING društvo s ograničenom odgovornošću za zastupanje, upravljanje i posredovanje, OIB 02186923121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8925721.30</izvorni_sadrzaj>
    <derivirana_varijabla naziv="DomainObject.Predmet.TrenutnaVrijednost_1">8925721.30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MEGA HOLDING društvo s ograničenom odgovornošću za zastupanje, upravljanje i posredovanje</item>
    </izvorni_sadrzaj>
    <derivirana_varijabla naziv="DomainObject.Predmet.ProtuStrankaListFormated_1">
      <item>MEGA HOLDING društvo s ograničenom odgovornošću za zastupanje, upravljanje i posredovanje</item>
    </derivirana_varijabla>
  </DomainObject.Predmet.ProtuStrankaListFormated>
  <DomainObject.Predmet.ProtuStrankaListFormatedOIB>
    <izvorni_sadrzaj>
      <item>MEGA HOLDING društvo s ograničenom odgovornošću za zastupanje, upravljanje i posredovanje, OIB 02186923121</item>
    </izvorni_sadrzaj>
    <derivirana_varijabla naziv="DomainObject.Predmet.ProtuStrankaListFormatedOIB_1">
      <item>MEGA HOLDING društvo s ograničenom odgovornošću za zastupanje, upravljanje i posredovanje, OIB 02186923121</item>
    </derivirana_varijabla>
  </DomainObject.Predmet.ProtuStrankaListFormatedOIB>
  <DomainObject.Predmet.ProtuStrankaListFormatedWithAdress>
    <izvorni_sadrzaj>
      <item>MEGA HOLDING društvo s ograničenom odgovornošću za zastupanje, upravljanje i posredovanje, Matice Hrvatske 10, 40000 Čakovec</item>
    </izvorni_sadrzaj>
    <derivirana_varijabla naziv="DomainObject.Predmet.ProtuStrankaListFormatedWithAdress_1">
      <item>MEGA HOLDING društvo s ograničenom odgovornošću za zastupanje, upravljanje i posredovanje, Matice Hrvatske 10, 40000 Čakovec</item>
    </derivirana_varijabla>
  </DomainObject.Predmet.ProtuStrankaListFormatedWithAdress>
  <DomainObject.Predmet.ProtuStrankaListFormatedWithAdressOIB>
    <izvorni_sadrzaj>
      <item>MEGA HOLDING društvo s ograničenom odgovornošću za zastupanje, upravljanje i posredovanje, OIB 02186923121, Matice Hrvatske 10, 40000 Čakovec</item>
    </izvorni_sadrzaj>
    <derivirana_varijabla naziv="DomainObject.Predmet.ProtuStrankaListFormatedWithAdressOIB_1">
      <item>MEGA HOLDING društvo s ograničenom odgovornošću za zastupanje, upravljanje i posredovanje, OIB 02186923121, Matice Hrvatske 10, 40000 Čakovec</item>
    </derivirana_varijabla>
  </DomainObject.Predmet.ProtuStrankaListFormatedWithAdressOIB>
  <DomainObject.Predmet.ProtuStrankaListNazivFormated>
    <izvorni_sadrzaj>
      <item>MEGA HOLDING društvo s ograničenom odgovornošću za zastupanje, upravljanje i posredovanje</item>
    </izvorni_sadrzaj>
    <derivirana_varijabla naziv="DomainObject.Predmet.ProtuStrankaListNazivFormated_1">
      <item>MEGA HOLDING društvo s ograničenom odgovornošću za zastupanje, upravljanje i posredovanje</item>
    </derivirana_varijabla>
  </DomainObject.Predmet.ProtuStrankaListNazivFormated>
  <DomainObject.Predmet.ProtuStrankaListNazivFormatedOIB>
    <izvorni_sadrzaj>
      <item>MEGA HOLDING društvo s ograničenom odgovornošću za zastupanje, upravljanje i posredovanje, OIB 02186923121</item>
    </izvorni_sadrzaj>
    <derivirana_varijabla naziv="DomainObject.Predmet.ProtuStrankaListNazivFormatedOIB_1">
      <item>MEGA HOLDING društvo s ograničenom odgovornošću za zastupanje, upravljanje i posredovanje, OIB 02186923121</item>
    </derivirana_varijabla>
  </DomainObject.Predmet.ProtuStrankaListNazivFormatedOIB>
  <DomainObject.Predmet.OstaliListFormated>
    <izvorni_sadrzaj>
      <item>Sudski registar</item>
      <item>Darinka Krička</item>
      <item>Ksenija Preininger</item>
    </izvorni_sadrzaj>
    <derivirana_varijabla naziv="DomainObject.Predmet.OstaliListFormated_1">
      <item>Sudski registar</item>
      <item>Darinka Krička</item>
      <item>Ksenija Preininger</item>
    </derivirana_varijabla>
  </DomainObject.Predmet.OstaliListFormated>
  <DomainObject.Predmet.OstaliListFormatedOIB>
    <izvorni_sadrzaj>
      <item>Sudski registar</item>
      <item>Darinka Krička, OIB 30492341456</item>
      <item>Ksenija Preininger, OIB 72232511009</item>
    </izvorni_sadrzaj>
    <derivirana_varijabla naziv="DomainObject.Predmet.OstaliListFormatedOIB_1">
      <item>Sudski registar</item>
      <item>Darinka Krička, OIB 30492341456</item>
      <item>Ksenija Preininger, OIB 72232511009</item>
    </derivirana_varijabla>
  </DomainObject.Predmet.OstaliListFormatedOIB>
  <DomainObject.Predmet.OstaliListFormatedWithAdress>
    <izvorni_sadrzaj>
      <item>Sudski registar</item>
      <item>Darinka Krička, Trg Eugena Kvaternika 13, 40000 Čakovec</item>
      <item>Ksenija Preininger, Ulica Ladislava Jageca 15, 40000 Čakovec</item>
    </izvorni_sadrzaj>
    <derivirana_varijabla naziv="DomainObject.Predmet.OstaliListFormatedWithAdress_1">
      <item>Sudski registar</item>
      <item>Darinka Krička, Trg Eugena Kvaternika 13, 40000 Čakovec</item>
      <item>Ksenija Preininger, Ulica Ladislava Jageca 15, 40000 Čakovec</item>
    </derivirana_varijabla>
  </DomainObject.Predmet.OstaliListFormatedWithAdress>
  <DomainObject.Predmet.OstaliListFormatedWithAdressOIB>
    <izvorni_sadrzaj>
      <item>Sudski registar</item>
      <item>Darinka Krička, OIB 30492341456, Trg Eugena Kvaternika 13, 40000 Čakovec</item>
      <item>Ksenija Preininger, OIB 72232511009, Ulica Ladislava Jageca 15, 40000 Čakovec</item>
    </izvorni_sadrzaj>
    <derivirana_varijabla naziv="DomainObject.Predmet.OstaliListFormatedWithAdressOIB_1">
      <item>Sudski registar</item>
      <item>Darinka Krička, OIB 30492341456, Trg Eugena Kvaternika 13, 40000 Čakovec</item>
      <item>Ksenija Preininger, OIB 72232511009, Ulica Ladislava Jageca 15, 40000 Čakovec</item>
    </derivirana_varijabla>
  </DomainObject.Predmet.OstaliListFormatedWithAdressOIB>
  <DomainObject.Predmet.OstaliListNazivFormated>
    <izvorni_sadrzaj>
      <item>Sudski registar</item>
      <item>Darinka Krička</item>
      <item>Ksenija Preininger</item>
    </izvorni_sadrzaj>
    <derivirana_varijabla naziv="DomainObject.Predmet.OstaliListNazivFormated_1">
      <item>Sudski registar</item>
      <item>Darinka Krička</item>
      <item>Ksenija Preininger</item>
    </derivirana_varijabla>
  </DomainObject.Predmet.OstaliListNazivFormated>
  <DomainObject.Predmet.OstaliListNazivFormatedOIB>
    <izvorni_sadrzaj>
      <item>Sudski registar</item>
      <item>Darinka Krička, OIB 30492341456</item>
      <item>Ksenija Preininger, OIB 72232511009</item>
    </izvorni_sadrzaj>
    <derivirana_varijabla naziv="DomainObject.Predmet.OstaliListNazivFormatedOIB_1">
      <item>Sudski registar</item>
      <item>Darinka Krička, OIB 30492341456</item>
      <item>Ksenija Preininger, OIB 72232511009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St-158/2015-5</izvorni_sadrzaj>
    <derivirana_varijabla naziv="DomainObject.PoslovniBrojDokumenta_1">St-158/2015-5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MEGA HOLDING društvo s ograničenom odgovornošću za zastupanje, upravljanje i posredovanje</izvorni_sadrzaj>
    <derivirana_varijabla naziv="DomainObject.Predmet.ProtustrankaIDrugi_1">MEGA HOLDING društvo s ograničenom odgovornošću za zastupanje, upravljanje i posredovanje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MEGA HOLDING društvo s ograničenom odgovornošću za zastupanje, upravljanje i posredovanje, OIB 02186923121, Matice Hrvatske 10, 40000 Čakovec</izvorni_sadrzaj>
    <derivirana_varijabla naziv="DomainObject.Predmet.ProtustrankaIDrugiAdressOIB_1">MEGA HOLDING društvo s ograničenom odgovornošću za zastupanje, upravljanje i posredovanje, OIB 02186923121,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MEGA HOLDING društvo s ograničenom odgovornošću za zastupanje, upravljanje i posredovanje</item>
      <item>Sudski registar</item>
      <item>Darinka Krička</item>
      <item>Ksenija Preininger</item>
    </izvorni_sadrzaj>
    <derivirana_varijabla naziv="DomainObject.Predmet.SudioniciListNaziv_1">
      <item>Financijska agencija, Regionalni centar Zagreb, Podružnica Varaždin</item>
      <item>MEGA HOLDING društvo s ograničenom odgovornošću za zastupanje, upravljanje i posredovanje</item>
      <item>Sudski registar</item>
      <item>Darinka Krička</item>
      <item>Ksenija Preininger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MEGA HOLDING društvo s ograničenom odgovornošću za zastupanje, upravljanje i posredovanje, OIB 02186923121, Matice Hrvatske 10,40000 Čakovec</item>
      <item>Sudski registar</item>
      <item>Darinka Krička, OIB 30492341456, Trg Eugena Kvaternika 13,40000 Čakovec</item>
      <item>Ksenija Preininger, OIB 72232511009, Ulica Ladislava Jageca 15,40000 Čakovec</item>
    </izvorni_sadrzaj>
    <derivirana_varijabla naziv="DomainObject.Predmet.SudioniciListAdressOIB_1">
      <item>Financijska agencija, Regionalni centar Zagreb, Podružnica Varaždin, A. Cesarca 2,42000 Varaždin</item>
      <item>MEGA HOLDING društvo s ograničenom odgovornošću za zastupanje, upravljanje i posredovanje, OIB 02186923121, Matice Hrvatske 10,40000 Čakovec</item>
      <item>Sudski registar</item>
      <item>Darinka Krička, OIB 30492341456, Trg Eugena Kvaternika 13,40000 Čakovec</item>
      <item>Ksenija Preininger, OIB 72232511009, Ulica Ladislava Jageca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7B207-1F2A-4DA4-B8C0-8C08254EF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2798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2016-03-03T09:15:00Z</cp:lastPrinted>
  <dcterms:modified xmlns:xsi="http://www.w3.org/2001/XMLSchema-instance" xsi:type="dcterms:W3CDTF">2016-03-03T09:15:00Z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