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5c1b8" w14:paraId="355c1b8" w:rsidRDefault="00AE649C" w:rsidP="00545E8D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545E8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45E8D" w:rsidP="00545E8D" w:rsidR="00545E8D">
      <w:pPr>
        <w:spacing w:after="0"/>
      </w:pPr>
    </w:p>
    <w:p w:rsidRDefault="00545E8D" w:rsidP="00545E8D" w:rsidR="00545E8D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545E8D" w:rsidP="00545E8D" w:rsidR="00545E8D">
      <w:pPr>
        <w:spacing w:after="0"/>
        <w:ind w:firstLine="5245"/>
        <w:jc w:val="both"/>
      </w:pPr>
      <w:r>
        <w:t xml:space="preserve">                       2 St-729/2017-2</w:t>
      </w:r>
    </w:p>
    <w:p w:rsidRDefault="00545E8D" w:rsidP="00545E8D" w:rsidR="00545E8D">
      <w:pPr>
        <w:spacing w:after="0"/>
      </w:pPr>
    </w:p>
    <w:p w:rsidRDefault="00545E8D" w:rsidP="00545E8D" w:rsidR="00545E8D">
      <w:pPr>
        <w:spacing w:after="0"/>
      </w:pPr>
    </w:p>
    <w:p w:rsidRDefault="00545E8D" w:rsidP="00545E8D" w:rsidR="00545E8D">
      <w:pPr>
        <w:spacing w:after="0"/>
      </w:pPr>
    </w:p>
    <w:p w:rsidRDefault="00545E8D" w:rsidP="00545E8D" w:rsidR="00545E8D">
      <w:pPr>
        <w:spacing w:after="0"/>
        <w:jc w:val="center"/>
      </w:pPr>
      <w:r>
        <w:t>O G L A S</w:t>
      </w:r>
    </w:p>
    <w:p w:rsidRDefault="00545E8D" w:rsidP="00545E8D" w:rsidR="00545E8D">
      <w:pPr>
        <w:spacing w:after="0"/>
        <w:jc w:val="center"/>
      </w:pPr>
    </w:p>
    <w:p w:rsidRDefault="00545E8D" w:rsidP="00545E8D" w:rsidR="00545E8D">
      <w:pPr>
        <w:spacing w:after="0"/>
        <w:jc w:val="both"/>
      </w:pPr>
      <w:r>
        <w:t>Trgovački sud u Bjelovaru, u skraćenom stečajnom postupku nad stečajnim dužnikom AKENINE BENOLIN d.o.o. za usluge, Zagreb, Prilaz V. Brajkovića 4, MBS: 080968290, OIB: 78145273270, koji se vodi kod ovoga suda pod brojem St-729/2017, temeljem odredbe čl. 430., 431. i 434. Stečajnog zakona (Narodne novine br. 71/15), objavljuje:</w:t>
      </w:r>
    </w:p>
    <w:p w:rsidRDefault="00545E8D" w:rsidP="00545E8D" w:rsidR="00545E8D">
      <w:pPr>
        <w:spacing w:after="0"/>
        <w:jc w:val="both"/>
      </w:pPr>
    </w:p>
    <w:p w:rsidRDefault="00545E8D" w:rsidP="00545E8D" w:rsidR="00545E8D">
      <w:pPr>
        <w:spacing w:after="0"/>
        <w:jc w:val="both"/>
      </w:pPr>
      <w:r>
        <w:t xml:space="preserve">I. Na dan 20. veljače 2017. dužnik u Očevidniku redoslijeda osnova za plaćanje ima evidentirane neizvršene osnove za plaćanje u ukupnom iznosu od 13.000,58 kuna, u koji iznos je uračunata kamata i naknada Financijske agencije za provedbu ovrhe na novčanim sredstvima.  </w:t>
      </w:r>
    </w:p>
    <w:p w:rsidRDefault="00545E8D" w:rsidP="00545E8D" w:rsidR="00545E8D">
      <w:pPr>
        <w:spacing w:after="0"/>
        <w:jc w:val="both"/>
      </w:pPr>
    </w:p>
    <w:p w:rsidRDefault="00545E8D" w:rsidP="00545E8D" w:rsidR="00545E8D">
      <w:pPr>
        <w:spacing w:after="0"/>
        <w:jc w:val="both"/>
      </w:pPr>
      <w:r>
        <w:t xml:space="preserve">II. Pozivaju se osobe ovlaštene za zastupanje dužnika – Eva </w:t>
      </w:r>
      <w:proofErr w:type="spellStart"/>
      <w:r>
        <w:t>Sigrid</w:t>
      </w:r>
      <w:proofErr w:type="spellEnd"/>
      <w:r>
        <w:t xml:space="preserve"> </w:t>
      </w:r>
      <w:proofErr w:type="spellStart"/>
      <w:r>
        <w:t>Josephine</w:t>
      </w:r>
      <w:proofErr w:type="spellEnd"/>
      <w:r>
        <w:t xml:space="preserve"> </w:t>
      </w:r>
      <w:proofErr w:type="spellStart"/>
      <w:r>
        <w:t>Akenine</w:t>
      </w:r>
      <w:proofErr w:type="spellEnd"/>
      <w:r>
        <w:t xml:space="preserve">, </w:t>
      </w:r>
      <w:proofErr w:type="spellStart"/>
      <w:r>
        <w:t>Lund</w:t>
      </w:r>
      <w:proofErr w:type="spellEnd"/>
      <w:r>
        <w:t xml:space="preserve">, </w:t>
      </w:r>
      <w:proofErr w:type="spellStart"/>
      <w:r>
        <w:t>Rosenvägen</w:t>
      </w:r>
      <w:proofErr w:type="spellEnd"/>
      <w:r>
        <w:t xml:space="preserve"> 13, Švedska, OIB: 16049019321, Tomas </w:t>
      </w:r>
      <w:proofErr w:type="spellStart"/>
      <w:r>
        <w:t>Guy</w:t>
      </w:r>
      <w:proofErr w:type="spellEnd"/>
      <w:r>
        <w:t xml:space="preserve"> </w:t>
      </w:r>
      <w:proofErr w:type="spellStart"/>
      <w:r>
        <w:t>Akenine</w:t>
      </w:r>
      <w:proofErr w:type="spellEnd"/>
      <w:r>
        <w:t xml:space="preserve"> </w:t>
      </w:r>
      <w:proofErr w:type="spellStart"/>
      <w:r>
        <w:t>Möller</w:t>
      </w:r>
      <w:proofErr w:type="spellEnd"/>
      <w:r>
        <w:t xml:space="preserve">, </w:t>
      </w:r>
      <w:proofErr w:type="spellStart"/>
      <w:r>
        <w:t>Lund</w:t>
      </w:r>
      <w:proofErr w:type="spellEnd"/>
      <w:r>
        <w:t xml:space="preserve">, </w:t>
      </w:r>
      <w:proofErr w:type="spellStart"/>
      <w:r>
        <w:t>Rosenwägen</w:t>
      </w:r>
      <w:proofErr w:type="spellEnd"/>
      <w:r>
        <w:t xml:space="preserve"> 13, Švedska, OIB: 01186248032, </w:t>
      </w:r>
      <w:proofErr w:type="spellStart"/>
      <w:r>
        <w:t>Madeleine</w:t>
      </w:r>
      <w:proofErr w:type="spellEnd"/>
      <w:r>
        <w:t xml:space="preserve"> Ingrid </w:t>
      </w:r>
      <w:proofErr w:type="spellStart"/>
      <w:r>
        <w:t>Christine</w:t>
      </w:r>
      <w:proofErr w:type="spellEnd"/>
      <w:r>
        <w:t xml:space="preserve"> </w:t>
      </w:r>
      <w:proofErr w:type="spellStart"/>
      <w:r>
        <w:t>Bengtsson</w:t>
      </w:r>
      <w:proofErr w:type="spellEnd"/>
      <w:r>
        <w:t xml:space="preserve">, </w:t>
      </w:r>
      <w:proofErr w:type="spellStart"/>
      <w:r>
        <w:t>Lund</w:t>
      </w:r>
      <w:proofErr w:type="spellEnd"/>
      <w:r>
        <w:t xml:space="preserve">, </w:t>
      </w:r>
      <w:proofErr w:type="spellStart"/>
      <w:r>
        <w:t>Kavallerigränden</w:t>
      </w:r>
      <w:proofErr w:type="spellEnd"/>
      <w:r>
        <w:t xml:space="preserve"> 10, Švedska, OIB: 39855993807, i </w:t>
      </w:r>
      <w:proofErr w:type="spellStart"/>
      <w:r>
        <w:t>Jim</w:t>
      </w:r>
      <w:proofErr w:type="spellEnd"/>
      <w:r>
        <w:t xml:space="preserve"> </w:t>
      </w:r>
      <w:proofErr w:type="spellStart"/>
      <w:r>
        <w:t>Kjell</w:t>
      </w:r>
      <w:proofErr w:type="spellEnd"/>
      <w:r>
        <w:t xml:space="preserve"> David </w:t>
      </w:r>
      <w:proofErr w:type="spellStart"/>
      <w:r>
        <w:t>Nilsson</w:t>
      </w:r>
      <w:proofErr w:type="spellEnd"/>
      <w:r>
        <w:t xml:space="preserve">, </w:t>
      </w:r>
      <w:proofErr w:type="spellStart"/>
      <w:r>
        <w:t>Lund</w:t>
      </w:r>
      <w:proofErr w:type="spellEnd"/>
      <w:r>
        <w:t xml:space="preserve">, </w:t>
      </w:r>
      <w:proofErr w:type="spellStart"/>
      <w:r>
        <w:t>Kavallerigränden</w:t>
      </w:r>
      <w:proofErr w:type="spellEnd"/>
      <w:r>
        <w:t xml:space="preserve"> 10, Švedska, OIB: 01488006792, da u roku od 15 dana od objave ovog oglasa na mrežnoj stranici e-Oglasna ploča Trgovačkog suda u Bjelovaru podnesu sudu javnobilježnički ovjerovljen popis imovine i obveza na propisanom obrascu.</w:t>
      </w:r>
    </w:p>
    <w:p w:rsidRDefault="00545E8D" w:rsidP="00545E8D" w:rsidR="00545E8D">
      <w:pPr>
        <w:spacing w:after="0"/>
        <w:jc w:val="both"/>
      </w:pPr>
    </w:p>
    <w:p w:rsidRDefault="00545E8D" w:rsidP="00545E8D" w:rsidR="00545E8D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45E8D" w:rsidP="00545E8D" w:rsidR="00545E8D">
      <w:pPr>
        <w:spacing w:after="0"/>
        <w:jc w:val="both"/>
      </w:pPr>
    </w:p>
    <w:p w:rsidRDefault="00545E8D" w:rsidP="00545E8D" w:rsidR="00545E8D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45E8D" w:rsidP="00545E8D" w:rsidR="00545E8D">
      <w:pPr>
        <w:spacing w:after="0"/>
        <w:jc w:val="both"/>
      </w:pPr>
    </w:p>
    <w:p w:rsidRDefault="00545E8D" w:rsidP="00545E8D" w:rsidR="00545E8D">
      <w:pPr>
        <w:spacing w:after="0"/>
        <w:jc w:val="center"/>
      </w:pPr>
      <w:r>
        <w:t>U Bjelovaru, 13. rujna 2017. godine</w:t>
      </w:r>
    </w:p>
    <w:p w:rsidRDefault="00545E8D" w:rsidP="00545E8D" w:rsidR="00545E8D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45E8D" w:rsidP="00545E8D" w:rsidR="00545E8D">
      <w:pPr>
        <w:spacing w:after="0"/>
        <w:ind w:firstLine="5103"/>
      </w:pPr>
      <w:r>
        <w:t xml:space="preserve">    SUDSKI SAVJETNIK</w:t>
      </w:r>
    </w:p>
    <w:p w:rsidRDefault="00545E8D" w:rsidP="00545E8D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5E8D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CEB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97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St-729/2017-2</izvorni_sadrzaj>
    <derivirana_varijabla naziv="DomainObject.Oznaka_1">St-729/2017-2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St-729/2017</izvorni_sadrzaj>
    <derivirana_varijabla naziv="DomainObject.Predmet.OznakaBroj_1">St-729/2017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AKENINE BENOLIN d.o.o. za usluge zastupanog po punomoćniku Eva Sigrid Josephine Akenine; Tomas Guy Akenine Moller; Madeleine Ingrid Christine Bengtsson; Jim Kjell David Nilsson</izvorni_sadrzaj>
    <derivirana_varijabla naziv="DomainObject.Predmet.ProtustrankaFormated_1">  AKENINE BENOLIN d.o.o. za usluge zastupanog po punomoćniku Eva Sigrid Josephine Akenine; Tomas Guy Akenine Moller; Madeleine Ingrid Christine Bengtsson; Jim Kjell David Nilsson</derivirana_varijabla>
  </DomainObject.Predmet.ProtustrankaFormated>
  <DomainObject.Predmet.ProtustrankaFormatedOIB>
    <izvorni_sadrzaj>  AKENINE BENOLIN d.o.o. za usluge, OIB 78145273270 zastupanog po punomoćniku Eva Sigrid Josephine Akenine; Tomas Guy Akenine Moller; Madeleine Ingrid Christine Bengtsson; Jim Kjell David Nilsson</izvorni_sadrzaj>
    <derivirana_varijabla naziv="DomainObject.Predmet.ProtustrankaFormatedOIB_1">  AKENINE BENOLIN d.o.o. za usluge, OIB 78145273270 zastupanog po punomoćniku Eva Sigrid Josephine Akenine; Tomas Guy Akenine Moller; Madeleine Ingrid Christine Bengtsson; Jim Kjell David Nilsson</derivirana_varijabla>
  </DomainObject.Predmet.ProtustrankaFormatedOIB>
  <DomainObject.Predmet.ProtustrankaFormatedWithAdress>
    <izvorni_sadrzaj> AKENINE BENOLIN d.o.o. za usluge, Prilaz V. Brajkovića 4, 10000 Zagreb zastupanog po punomoćniku Eva Sigrid Josephine Akenine; Tomas Guy Akenine Moller; Madeleine Ingrid Christine Bengtsson; Jim Kjell David Nilsson</izvorni_sadrzaj>
    <derivirana_varijabla naziv="DomainObject.Predmet.ProtustrankaFormatedWithAdress_1"> AKENINE BENOLIN d.o.o. za usluge, Prilaz V. Brajkovića 4, 10000 Zagreb zastupanog po punomoćniku Eva Sigrid Josephine Akenine; Tomas Guy Akenine Moller; Madeleine Ingrid Christine Bengtsson; Jim Kjell David Nilsson</derivirana_varijabla>
  </DomainObject.Predmet.ProtustrankaFormatedWithAdress>
  <DomainObject.Predmet.ProtustrankaFormatedWithAdressOIB>
    <izvorni_sadrzaj> AKENINE BENOLIN d.o.o. za usluge, OIB 78145273270, Prilaz V. Brajkovića 4, 10000 Zagreb zastupanog po punomoćniku Eva Sigrid Josephine Akenine; Tomas Guy Akenine Moller; Madeleine Ingrid Christine Bengtsson; Jim Kjell David Nilsson</izvorni_sadrzaj>
    <derivirana_varijabla naziv="DomainObject.Predmet.ProtustrankaFormatedWithAdressOIB_1"> AKENINE BENOLIN d.o.o. za usluge, OIB 78145273270, Prilaz V. Brajkovića 4, 10000 Zagreb zastupanog po punomoćniku Eva Sigrid Josephine Akenine; Tomas Guy Akenine Moller; Madeleine Ingrid Christine Bengtsson; Jim Kjell David Nilsson</derivirana_varijabla>
  </DomainObject.Predmet.ProtustrankaFormatedWithAdressOIB>
  <DomainObject.Predmet.ProtustrankaWithAdress>
    <izvorni_sadrzaj>AKENINE BENOLIN d.o.o. za usluge Prilaz V. Brajkovića 4, 10000 Zagreb</izvorni_sadrzaj>
    <derivirana_varijabla naziv="DomainObject.Predmet.ProtustrankaWithAdress_1">AKENINE BENOLIN d.o.o. za usluge Prilaz V. Brajkovića 4, 10000 Zagreb</derivirana_varijabla>
  </DomainObject.Predmet.ProtustrankaWithAdress>
  <DomainObject.Predmet.ProtustrankaWithAdressOIB>
    <izvorni_sadrzaj>AKENINE BENOLIN d.o.o. za usluge, OIB 78145273270, Prilaz V. Brajkovića 4, 10000 Zagreb</izvorni_sadrzaj>
    <derivirana_varijabla naziv="DomainObject.Predmet.ProtustrankaWithAdressOIB_1">AKENINE BENOLIN d.o.o. za usluge, OIB 78145273270, Prilaz V. Brajkovića 4, 10000 Zagreb</derivirana_varijabla>
  </DomainObject.Predmet.ProtustrankaWithAdressOIB>
  <DomainObject.Predmet.ProtustrankaNazivFormated>
    <izvorni_sadrzaj>AKENINE BENOLIN d.o.o. za usluge</izvorni_sadrzaj>
    <derivirana_varijabla naziv="DomainObject.Predmet.ProtustrankaNazivFormated_1">AKENINE BENOLIN d.o.o. za usluge</derivirana_varijabla>
  </DomainObject.Predmet.ProtustrankaNazivFormated>
  <DomainObject.Predmet.ProtustrankaNazivFormatedOIB>
    <izvorni_sadrzaj>AKENINE BENOLIN d.o.o. za usluge, OIB 78145273270</izvorni_sadrzaj>
    <derivirana_varijabla naziv="DomainObject.Predmet.ProtustrankaNazivFormatedOIB_1">AKENINE BENOLIN d.o.o. za usluge, OIB 78145273270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AKENINE BENOLIN d.o.o. za usluge zastupanog po punomoćniku Eva Sigrid Josephine Akenine; Tomas Guy Akenine Moller; Madeleine Ingrid Christine Bengtsson; Jim Kjell David Nilsson</item>
    </izvorni_sadrzaj>
    <derivirana_varijabla naziv="DomainObject.Predmet.ProtuStrankaListFormated_1">
      <item>AKENINE BENOLIN d.o.o. za usluge zastupanog po punomoćniku Eva Sigrid Josephine Akenine; Tomas Guy Akenine Moller; Madeleine Ingrid Christine Bengtsson; Jim Kjell David Nilsson</item>
    </derivirana_varijabla>
  </DomainObject.Predmet.ProtuStrankaListFormated>
  <DomainObject.Predmet.ProtuStrankaListFormatedOIB>
    <izvorni_sadrzaj>
      <item>AKENINE BENOLIN d.o.o. za usluge, OIB 78145273270 zastupanog po punomoćniku Eva Sigrid Josephine Akenine; Tomas Guy Akenine Moller; Madeleine Ingrid Christine Bengtsson; Jim Kjell David Nilsson</item>
    </izvorni_sadrzaj>
    <derivirana_varijabla naziv="DomainObject.Predmet.ProtuStrankaListFormatedOIB_1">
      <item>AKENINE BENOLIN d.o.o. za usluge, OIB 78145273270 zastupanog po punomoćniku Eva Sigrid Josephine Akenine; Tomas Guy Akenine Moller; Madeleine Ingrid Christine Bengtsson; Jim Kjell David Nilsson</item>
    </derivirana_varijabla>
  </DomainObject.Predmet.ProtuStrankaListFormatedOIB>
  <DomainObject.Predmet.ProtuStrankaListFormatedWithAdress>
    <izvorni_sadrzaj>
      <item>AKENINE BENOLIN d.o.o. za usluge, Prilaz V. Brajkovića 4, 10000 Zagreb zastupanog po punomoćniku Eva Sigrid Josephine Akenine; Tomas Guy Akenine Moller; Madeleine Ingrid Christine Bengtsson; Jim Kjell David Nilsson</item>
    </izvorni_sadrzaj>
    <derivirana_varijabla naziv="DomainObject.Predmet.ProtuStrankaListFormatedWithAdress_1">
      <item>AKENINE BENOLIN d.o.o. za usluge, Prilaz V. Brajkovića 4, 10000 Zagreb zastupanog po punomoćniku Eva Sigrid Josephine Akenine; Tomas Guy Akenine Moller; Madeleine Ingrid Christine Bengtsson; Jim Kjell David Nilsson</item>
    </derivirana_varijabla>
  </DomainObject.Predmet.ProtuStrankaListFormatedWithAdress>
  <DomainObject.Predmet.ProtuStrankaListFormatedWithAdressOIB>
    <izvorni_sadrzaj>
      <item>AKENINE BENOLIN d.o.o. za usluge, OIB 78145273270, Prilaz V. Brajkovića 4, 10000 Zagreb zastupanog po punomoćniku Eva Sigrid Josephine Akenine; Tomas Guy Akenine Moller; Madeleine Ingrid Christine Bengtsson; Jim Kjell David Nilsson</item>
    </izvorni_sadrzaj>
    <derivirana_varijabla naziv="DomainObject.Predmet.ProtuStrankaListFormatedWithAdressOIB_1">
      <item>AKENINE BENOLIN d.o.o. za usluge, OIB 78145273270, Prilaz V. Brajkovića 4, 10000 Zagreb zastupanog po punomoćniku Eva Sigrid Josephine Akenine; Tomas Guy Akenine Moller; Madeleine Ingrid Christine Bengtsson; Jim Kjell David Nilsson</item>
    </derivirana_varijabla>
  </DomainObject.Predmet.ProtuStrankaListFormatedWithAdressOIB>
  <DomainObject.Predmet.ProtuStrankaListNazivFormated>
    <izvorni_sadrzaj>
      <item>AKENINE BENOLIN d.o.o. za usluge</item>
    </izvorni_sadrzaj>
    <derivirana_varijabla naziv="DomainObject.Predmet.ProtuStrankaListNazivFormated_1">
      <item>AKENINE BENOLIN d.o.o. za usluge</item>
    </derivirana_varijabla>
  </DomainObject.Predmet.ProtuStrankaListNazivFormated>
  <DomainObject.Predmet.ProtuStrankaListNazivFormatedOIB>
    <izvorni_sadrzaj>
      <item>AKENINE BENOLIN d.o.o. za usluge, OIB 78145273270</item>
    </izvorni_sadrzaj>
    <derivirana_varijabla naziv="DomainObject.Predmet.ProtuStrankaListNazivFormatedOIB_1">
      <item>AKENINE BENOLIN d.o.o. za usluge, OIB 78145273270</item>
    </derivirana_varijabla>
  </DomainObject.Predmet.ProtuStrankaListNazivFormatedOIB>
  <DomainObject.Predmet.OstaliListFormated>
    <izvorni_sadrzaj>
      <item>Eva Sigrid Josephine Akenine punomoćnik sudionika u postupku AKENINE BENOLIN d.o.o. za usluge</item>
      <item>Tomas Guy Akenine Moller punomoćnik sudionika u postupku AKENINE BENOLIN d.o.o. za usluge</item>
      <item>Madeleine Ingrid Christine Bengtsson punomoćnik sudionika u postupku AKENINE BENOLIN d.o.o. za usluge</item>
      <item>Jim Kjell David Nilsson punomoćnik sudionika u postupku AKENINE BENOLIN d.o.o. za usluge</item>
    </izvorni_sadrzaj>
    <derivirana_varijabla naziv="DomainObject.Predmet.OstaliListFormated_1">
      <item>Eva Sigrid Josephine Akenine punomoćnik sudionika u postupku AKENINE BENOLIN d.o.o. za usluge</item>
      <item>Tomas Guy Akenine Moller punomoćnik sudionika u postupku AKENINE BENOLIN d.o.o. za usluge</item>
      <item>Madeleine Ingrid Christine Bengtsson punomoćnik sudionika u postupku AKENINE BENOLIN d.o.o. za usluge</item>
      <item>Jim Kjell David Nilsson punomoćnik sudionika u postupku AKENINE BENOLIN d.o.o. za usluge</item>
    </derivirana_varijabla>
  </DomainObject.Predmet.OstaliListFormated>
  <DomainObject.Predmet.OstaliListFormatedOIB>
    <izvorni_sadrzaj>
      <item>Eva Sigrid Josephine Akenine, OIB 16049019321 punomoćnik sudionika u postupku AKENINE BENOLIN d.o.o. za usluge</item>
      <item>Tomas Guy Akenine Moller, OIB 01186248032 punomoćnik sudionika u postupku AKENINE BENOLIN d.o.o. za usluge</item>
      <item>Madeleine Ingrid Christine Bengtsson, OIB 39855993807 punomoćnik sudionika u postupku AKENINE BENOLIN d.o.o. za usluge</item>
      <item>Jim Kjell David Nilsson, OIB 01488006792 punomoćnik sudionika u postupku AKENINE BENOLIN d.o.o. za usluge</item>
    </izvorni_sadrzaj>
    <derivirana_varijabla naziv="DomainObject.Predmet.OstaliListFormatedOIB_1">
      <item>Eva Sigrid Josephine Akenine, OIB 16049019321 punomoćnik sudionika u postupku AKENINE BENOLIN d.o.o. za usluge</item>
      <item>Tomas Guy Akenine Moller, OIB 01186248032 punomoćnik sudionika u postupku AKENINE BENOLIN d.o.o. za usluge</item>
      <item>Madeleine Ingrid Christine Bengtsson, OIB 39855993807 punomoćnik sudionika u postupku AKENINE BENOLIN d.o.o. za usluge</item>
      <item>Jim Kjell David Nilsson, OIB 01488006792 punomoćnik sudionika u postupku AKENINE BENOLIN d.o.o. za usluge</item>
    </derivirana_varijabla>
  </DomainObject.Predmet.OstaliListFormatedOIB>
  <DomainObject.Predmet.OstaliListFormatedWithAdress>
    <izvorni_sadrzaj>
      <item>Eva Sigrid Josephine Akenine, Rosenvagen 13, 22738 Lund punomoćnik sudionika u postupku AKENINE BENOLIN d.o.o. za usluge</item>
      <item>Tomas Guy Akenine Moller, Rosenwagen 13, 22738 Lund punomoćnik sudionika u postupku AKENINE BENOLIN d.o.o. za usluge</item>
      <item>Madeleine Ingrid Christine Bengtsson, Kavallerigranden 10, 22639 Lund punomoćnik sudionika u postupku AKENINE BENOLIN d.o.o. za usluge</item>
      <item>Jim Kjell David Nilsson, Kavallerigranden 10, 22639 Lund punomoćnik sudionika u postupku AKENINE BENOLIN d.o.o. za usluge</item>
    </izvorni_sadrzaj>
    <derivirana_varijabla naziv="DomainObject.Predmet.OstaliListFormatedWithAdress_1">
      <item>Eva Sigrid Josephine Akenine, Rosenvagen 13, 22738 Lund punomoćnik sudionika u postupku AKENINE BENOLIN d.o.o. za usluge</item>
      <item>Tomas Guy Akenine Moller, Rosenwagen 13, 22738 Lund punomoćnik sudionika u postupku AKENINE BENOLIN d.o.o. za usluge</item>
      <item>Madeleine Ingrid Christine Bengtsson, Kavallerigranden 10, 22639 Lund punomoćnik sudionika u postupku AKENINE BENOLIN d.o.o. za usluge</item>
      <item>Jim Kjell David Nilsson, Kavallerigranden 10, 22639 Lund punomoćnik sudionika u postupku AKENINE BENOLIN d.o.o. za usluge</item>
    </derivirana_varijabla>
  </DomainObject.Predmet.OstaliListFormatedWithAdress>
  <DomainObject.Predmet.OstaliListFormatedWithAdressOIB>
    <izvorni_sadrzaj>
      <item>Eva Sigrid Josephine Akenine, OIB 16049019321, Rosenvagen 13, 22738 Lund punomoćnik sudionika u postupku AKENINE BENOLIN d.o.o. za usluge</item>
      <item>Tomas Guy Akenine Moller, OIB 01186248032, Rosenwagen 13, 22738 Lund punomoćnik sudionika u postupku AKENINE BENOLIN d.o.o. za usluge</item>
      <item>Madeleine Ingrid Christine Bengtsson, OIB 39855993807, Kavallerigranden 10, 22639 Lund punomoćnik sudionika u postupku AKENINE BENOLIN d.o.o. za usluge</item>
      <item>Jim Kjell David Nilsson, OIB 01488006792, Kavallerigranden 10, 22639 Lund punomoćnik sudionika u postupku AKENINE BENOLIN d.o.o. za usluge</item>
    </izvorni_sadrzaj>
    <derivirana_varijabla naziv="DomainObject.Predmet.OstaliListFormatedWithAdressOIB_1">
      <item>Eva Sigrid Josephine Akenine, OIB 16049019321, Rosenvagen 13, 22738 Lund punomoćnik sudionika u postupku AKENINE BENOLIN d.o.o. za usluge</item>
      <item>Tomas Guy Akenine Moller, OIB 01186248032, Rosenwagen 13, 22738 Lund punomoćnik sudionika u postupku AKENINE BENOLIN d.o.o. za usluge</item>
      <item>Madeleine Ingrid Christine Bengtsson, OIB 39855993807, Kavallerigranden 10, 22639 Lund punomoćnik sudionika u postupku AKENINE BENOLIN d.o.o. za usluge</item>
      <item>Jim Kjell David Nilsson, OIB 01488006792, Kavallerigranden 10, 22639 Lund punomoćnik sudionika u postupku AKENINE BENOLIN d.o.o. za usluge</item>
    </derivirana_varijabla>
  </DomainObject.Predmet.OstaliListFormatedWithAdressOIB>
  <DomainObject.Predmet.OstaliListNazivFormated>
    <izvorni_sadrzaj>
      <item>Eva Sigrid Josephine Akenine</item>
      <item>Tomas Guy Akenine Moller</item>
      <item>Madeleine Ingrid Christine Bengtsson</item>
      <item>Jim Kjell David Nilsson</item>
    </izvorni_sadrzaj>
    <derivirana_varijabla naziv="DomainObject.Predmet.OstaliListNazivFormated_1">
      <item>Eva Sigrid Josephine Akenine</item>
      <item>Tomas Guy Akenine Moller</item>
      <item>Madeleine Ingrid Christine Bengtsson</item>
      <item>Jim Kjell David Nilsson</item>
    </derivirana_varijabla>
  </DomainObject.Predmet.OstaliListNazivFormated>
  <DomainObject.Predmet.OstaliListNazivFormatedOIB>
    <izvorni_sadrzaj>
      <item>Eva Sigrid Josephine Akenine, OIB 16049019321</item>
      <item>Tomas Guy Akenine Moller, OIB 01186248032</item>
      <item>Madeleine Ingrid Christine Bengtsson, OIB 39855993807</item>
      <item>Jim Kjell David Nilsson, OIB 01488006792</item>
    </izvorni_sadrzaj>
    <derivirana_varijabla naziv="DomainObject.Predmet.OstaliListNazivFormatedOIB_1">
      <item>Eva Sigrid Josephine Akenine, OIB 16049019321</item>
      <item>Tomas Guy Akenine Moller, OIB 01186248032</item>
      <item>Madeleine Ingrid Christine Bengtsson, OIB 39855993807</item>
      <item>Jim Kjell David Nilsson, OIB 01488006792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St-729/2017-2</izvorni_sadrzaj>
    <derivirana_varijabla naziv="DomainObject.PoslovniBrojDokumenta_1">St-729/2017-2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AKENINE BENOLIN d.o.o. za usluge</izvorni_sadrzaj>
    <derivirana_varijabla naziv="DomainObject.Predmet.ProtustrankaIDrugi_1">AKENINE BENOLIN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AKENINE BENOLIN d.o.o. za usluge, OIB 78145273270, Prilaz V. Brajkovića 4, 10000 Zagreb</izvorni_sadrzaj>
    <derivirana_varijabla naziv="DomainObject.Predmet.ProtustrankaIDrugiAdressOIB_1">AKENINE BENOLIN d.o.o. za usluge, OIB 78145273270, Prilaz V. Brajkovića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AKENINE BENOLIN d.o.o. za usluge</item>
      <item>FINA Regionalni centar Zagreb</item>
      <item>Eva Sigrid Josephine Akenine</item>
      <item>Tomas Guy Akenine Moller</item>
      <item>Madeleine Ingrid Christine Bengtsson</item>
      <item>Jim Kjell David Nilsson</item>
    </izvorni_sadrzaj>
    <derivirana_varijabla naziv="DomainObject.Predmet.SudioniciListNaziv_1">
      <item>AKENINE BENOLIN d.o.o. za usluge</item>
      <item>FINA Regionalni centar Zagreb</item>
      <item>Eva Sigrid Josephine Akenine</item>
      <item>Tomas Guy Akenine Moller</item>
      <item>Madeleine Ingrid Christine Bengtsson</item>
      <item>Jim Kjell David Nilsson</item>
    </derivirana_varijabla>
  </DomainObject.Predmet.SudioniciListNaziv>
  <DomainObject.Predmet.SudioniciListAdressOIB>
    <izvorni_sadrzaj>
      <item>AKENINE BENOLIN d.o.o. za usluge, OIB 78145273270, Prilaz V. Brajkovića 4,10000 Zagreb</item>
      <item>FINA Regionalni centar Zagreb, OIB 85821130368, Trg svibanjskih žrtava 1995. br. 1,10000 Zagreb</item>
      <item>Eva Sigrid Josephine Akenine, OIB 16049019321, Rosenvagen 13,22738 Lund</item>
      <item>Tomas Guy Akenine Moller, OIB 01186248032, Rosenwagen 13,22738 Lund</item>
      <item>Madeleine Ingrid Christine Bengtsson, OIB 39855993807, Kavallerigranden 10,22639 Lund</item>
      <item>Jim Kjell David Nilsson, OIB 01488006792, Kavallerigranden 10,22639 Lund</item>
    </izvorni_sadrzaj>
    <derivirana_varijabla naziv="DomainObject.Predmet.SudioniciListAdressOIB_1">
      <item>AKENINE BENOLIN d.o.o. za usluge, OIB 78145273270, Prilaz V. Brajkovića 4,10000 Zagreb</item>
      <item>FINA Regionalni centar Zagreb, OIB 85821130368, Trg svibanjskih žrtava 1995. br. 1,10000 Zagreb</item>
      <item>Eva Sigrid Josephine Akenine, OIB 16049019321, Rosenvagen 13,22738 Lund</item>
      <item>Tomas Guy Akenine Moller, OIB 01186248032, Rosenwagen 13,22738 Lund</item>
      <item>Madeleine Ingrid Christine Bengtsson, OIB 39855993807, Kavallerigranden 10,22639 Lund</item>
      <item>Jim Kjell David Nilsson, OIB 01488006792, Kavallerigranden 10,22639 Lund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CEC41D-3AB7-4556-9443-7D026A6864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1836</properties:Characters>
  <properties:Lines>45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2017-09-13T10:32:00Z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St-729/2017-2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