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59d4" w14:paraId="19e59d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4684">
        <w:t>2220</w:t>
      </w:r>
      <w:r w:rsidRPr="00151FF0">
        <w:t>/1</w:t>
      </w:r>
      <w:r w:rsidR="00414684">
        <w:t>6</w:t>
      </w:r>
      <w:r w:rsidRPr="00151FF0">
        <w:t>-</w:t>
      </w:r>
      <w:r w:rsidR="009502E3">
        <w:t>2</w:t>
      </w:r>
      <w:r w:rsidR="00414684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414684" w:rsidRPr="00414684">
        <w:t>JEGER M j.d.o.o. za ugostiteljstvo i turizam, Darda, Braće Radić 9, MBS 030166276, OIB 82940156976</w:t>
      </w:r>
      <w:r w:rsidRPr="00655274">
        <w:t xml:space="preserve">, dana </w:t>
      </w:r>
      <w:r w:rsidR="00414684">
        <w:t>4</w:t>
      </w:r>
      <w:r w:rsidRPr="00655274">
        <w:t xml:space="preserve">. </w:t>
      </w:r>
      <w:r w:rsidR="00414684">
        <w:t>siječ</w:t>
      </w:r>
      <w:r>
        <w:t>nja</w:t>
      </w:r>
      <w:r w:rsidRPr="00655274">
        <w:t xml:space="preserve"> 201</w:t>
      </w:r>
      <w:r w:rsidR="00414684">
        <w:t>7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A7779B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A7779B" w:rsidRPr="00A7779B">
        <w:t>Žark</w:t>
      </w:r>
      <w:r w:rsidR="00A7779B">
        <w:t>u</w:t>
      </w:r>
      <w:r w:rsidR="00A7779B" w:rsidRPr="00A7779B">
        <w:t xml:space="preserve"> Timarac, Požega, Radnička 31, OIB 64124936540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14684" w:rsidRPr="00414684">
        <w:t>JEGER M j.d.o.o. za ugostiteljstvo i turizam, Darda, Braće Radić 9, MBS 030166276, OIB 82940156976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HR75</w:t>
      </w:r>
      <w:r w:rsidR="0069081D">
        <w:t>23860021119007313</w:t>
      </w:r>
      <w:r w:rsidR="00D51D7D">
        <w:t xml:space="preserve"> kod </w:t>
      </w:r>
      <w:r w:rsidR="0069081D">
        <w:t>PODRAVSKE</w:t>
      </w:r>
      <w:r w:rsidR="00BC068F">
        <w:t xml:space="preserve"> BANK</w:t>
      </w:r>
      <w:r w:rsidR="0069081D">
        <w:t>E</w:t>
      </w:r>
      <w:r w:rsidR="00D51D7D">
        <w:t xml:space="preserve"> d.d. </w:t>
      </w:r>
      <w:r w:rsidR="0069081D">
        <w:t>Koprivnica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F3B44">
        <w:t>2220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764FCC">
        <w:t>1</w:t>
      </w:r>
      <w:r w:rsidR="00AF3B44">
        <w:t>1</w:t>
      </w:r>
      <w:r w:rsidR="009B0F1B">
        <w:t xml:space="preserve"> od </w:t>
      </w:r>
      <w:r w:rsidR="00AF3B44">
        <w:t>10</w:t>
      </w:r>
      <w:r w:rsidR="009B0F1B">
        <w:t>.</w:t>
      </w:r>
      <w:r w:rsidR="00AF3B44">
        <w:t>1</w:t>
      </w:r>
      <w:r w:rsidR="00D3098C">
        <w:t>0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F3B44">
        <w:t>Žarko Timarac iz Požege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C9484A">
        <w:t>9</w:t>
      </w:r>
      <w:r w:rsidR="00D23353">
        <w:t>.</w:t>
      </w:r>
      <w:r w:rsidR="00C9484A">
        <w:t>11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9484A">
        <w:t>4</w:t>
      </w:r>
      <w:r w:rsidRPr="008D4802">
        <w:t xml:space="preserve">. </w:t>
      </w:r>
      <w:r w:rsidR="00C9484A">
        <w:t>siječ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5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14684" w:rsidRPr="00414684">
      <w:t>14 St-2220/16-26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1D45DD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5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5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5D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5D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5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5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5D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5D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M j.d.o.o. za ugostiteljstvo i turizam</izvorni_sadrzaj>
    <derivirana_varijabla naziv="DomainObject.Predmet.ProtustrankaFormated_1">  JEGER M j.d.o.o. za ugostiteljstvo i turizam</derivirana_varijabla>
  </DomainObject.Predmet.ProtustrankaFormated>
  <DomainObject.Predmet.ProtustrankaFormatedOIB>
    <izvorni_sadrzaj>  JEGER M j.d.o.o. za ugostiteljstvo i turizam, OIB 82940156976</izvorni_sadrzaj>
    <derivirana_varijabla naziv="DomainObject.Predmet.ProtustrankaFormatedOIB_1">  JEGER M j.d.o.o. za ugostiteljstvo i turizam, OIB 82940156976</derivirana_varijabla>
  </DomainObject.Predmet.ProtustrankaFormatedOIB>
  <DomainObject.Predmet.ProtustrankaFormatedWithAdress>
    <izvorni_sadrzaj> JEGER M j.d.o.o. za ugostiteljstvo i turizam, Braće Radić 9, 31326 Darda</izvorni_sadrzaj>
    <derivirana_varijabla naziv="DomainObject.Predmet.ProtustrankaFormatedWithAdress_1"> JEGER M j.d.o.o. za ugostiteljstvo i turizam, Braće Radić 9, 31326 Darda</derivirana_varijabla>
  </DomainObject.Predmet.ProtustrankaFormatedWithAdress>
  <DomainObject.Predmet.ProtustrankaFormatedWithAdressOIB>
    <izvorni_sadrzaj> JEGER M j.d.o.o. za ugostiteljstvo i turizam, OIB 82940156976, Braće Radić 9, 31326 Darda</izvorni_sadrzaj>
    <derivirana_varijabla naziv="DomainObject.Predmet.ProtustrankaFormatedWithAdressOIB_1"> JEGER M j.d.o.o. za ugostiteljstvo i turizam, OIB 82940156976, Braće Radić 9, 31326 Darda</derivirana_varijabla>
  </DomainObject.Predmet.ProtustrankaFormatedWithAdressOIB>
  <DomainObject.Predmet.ProtustrankaWithAdress>
    <izvorni_sadrzaj>JEGER M j.d.o.o. za ugostiteljstvo i turizam Braće Radić 9, 31326 Darda</izvorni_sadrzaj>
    <derivirana_varijabla naziv="DomainObject.Predmet.ProtustrankaWithAdress_1">JEGER M j.d.o.o. za ugostiteljstvo i turizam Braće Radić 9, 31326 Darda</derivirana_varijabla>
  </DomainObject.Predmet.ProtustrankaWithAdress>
  <DomainObject.Predmet.ProtustrankaWithAdressOIB>
    <izvorni_sadrzaj>JEGER M j.d.o.o. za ugostiteljstvo i turizam, OIB 82940156976, Braće Radić 9, 31326 Darda</izvorni_sadrzaj>
    <derivirana_varijabla naziv="DomainObject.Predmet.ProtustrankaWithAdressOIB_1">JEGER M j.d.o.o. za ugostiteljstvo i turizam, OIB 82940156976, Braće Radić 9, 31326 Darda</derivirana_varijabla>
  </DomainObject.Predmet.ProtustrankaWithAdressOIB>
  <DomainObject.Predmet.ProtustrankaNazivFormated>
    <izvorni_sadrzaj>JEGER M j.d.o.o. za ugostiteljstvo i turizam</izvorni_sadrzaj>
    <derivirana_varijabla naziv="DomainObject.Predmet.ProtustrankaNazivFormated_1">JEGER M j.d.o.o. za ugostiteljstvo i turizam</derivirana_varijabla>
  </DomainObject.Predmet.ProtustrankaNazivFormated>
  <DomainObject.Predmet.ProtustrankaNazivFormatedOIB>
    <izvorni_sadrzaj>JEGER M j.d.o.o. za ugostiteljstvo i turizam, OIB 82940156976</izvorni_sadrzaj>
    <derivirana_varijabla naziv="DomainObject.Predmet.ProtustrankaNazivFormatedOIB_1">JEGER M j.d.o.o. za ugostiteljstvo i turizam, OIB 82940156976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M j.d.o.o. za ugostiteljstvo i turizam</item>
    </izvorni_sadrzaj>
    <derivirana_varijabla naziv="DomainObject.Predmet.ProtuStrankaListFormated_1">
      <item>JEGER M j.d.o.o. za ugostiteljstvo i turizam</item>
    </derivirana_varijabla>
  </DomainObject.Predmet.ProtuStrankaListFormated>
  <DomainObject.Predmet.ProtuStrankaListFormatedOIB>
    <izvorni_sadrzaj>
      <item>JEGER M j.d.o.o. za ugostiteljstvo i turizam, OIB 82940156976</item>
    </izvorni_sadrzaj>
    <derivirana_varijabla naziv="DomainObject.Predmet.ProtuStrankaListFormatedOIB_1">
      <item>JEGER M j.d.o.o. za ugostiteljstvo i turizam, OIB 82940156976</item>
    </derivirana_varijabla>
  </DomainObject.Predmet.ProtuStrankaListFormatedOIB>
  <DomainObject.Predmet.ProtuStrankaListFormatedWithAdress>
    <izvorni_sadrzaj>
      <item>JEGER M j.d.o.o. za ugostiteljstvo i turizam, Braće Radić 9, 31326 Darda</item>
    </izvorni_sadrzaj>
    <derivirana_varijabla naziv="DomainObject.Predmet.ProtuStrankaListFormatedWithAdress_1">
      <item>JEGER M j.d.o.o. za ugostiteljstvo i turizam, Braće Radić 9, 31326 Darda</item>
    </derivirana_varijabla>
  </DomainObject.Predmet.ProtuStrankaListFormatedWithAdress>
  <DomainObject.Predmet.ProtuStrankaListFormatedWithAdressOIB>
    <izvorni_sadrzaj>
      <item>JEGER M j.d.o.o. za ugostiteljstvo i turizam, OIB 82940156976, Braće Radić 9, 31326 Darda</item>
    </izvorni_sadrzaj>
    <derivirana_varijabla naziv="DomainObject.Predmet.ProtuStrankaListFormatedWithAdressOIB_1">
      <item>JEGER M j.d.o.o. za ugostiteljstvo i turizam, OIB 82940156976, Braće Radić 9, 31326 Darda</item>
    </derivirana_varijabla>
  </DomainObject.Predmet.ProtuStrankaListFormatedWithAdressOIB>
  <DomainObject.Predmet.ProtuStrankaListNazivFormated>
    <izvorni_sadrzaj>
      <item>JEGER M j.d.o.o. za ugostiteljstvo i turizam</item>
    </izvorni_sadrzaj>
    <derivirana_varijabla naziv="DomainObject.Predmet.ProtuStrankaListNazivFormated_1">
      <item>JEGER M j.d.o.o. za ugostiteljstvo i turizam</item>
    </derivirana_varijabla>
  </DomainObject.Predmet.ProtuStrankaListNazivFormated>
  <DomainObject.Predmet.ProtuStrankaListNazivFormatedOIB>
    <izvorni_sadrzaj>
      <item>JEGER M j.d.o.o. za ugostiteljstvo i turizam, OIB 82940156976</item>
    </izvorni_sadrzaj>
    <derivirana_varijabla naziv="DomainObject.Predmet.ProtuStrankaListNazivFormatedOIB_1">
      <item>JEGER M j.d.o.o. za ugostiteljstvo i turizam, OIB 82940156976</item>
    </derivirana_varijabla>
  </DomainObject.Predmet.ProtuStrankaListNazivFormatedOIB>
  <DomainObject.Predmet.OstaliListFormated>
    <izvorni_sadrzaj>
      <item>ŽDO GUO Osijek</item>
      <item>Žarko Timarac</item>
      <item>Dario Jeger</item>
    </izvorni_sadrzaj>
    <derivirana_varijabla naziv="DomainObject.Predmet.OstaliListFormated_1">
      <item>ŽDO GUO Osijek</item>
      <item>Žarko Timarac</item>
      <item>Dario Jeger</item>
    </derivirana_varijabla>
  </DomainObject.Predmet.OstaliListFormated>
  <DomainObject.Predmet.OstaliListFormatedOIB>
    <izvorni_sadrzaj>
      <item>ŽDO GUO Osijek</item>
      <item>Žarko Timarac, OIB 64124936540</item>
      <item>Dario Jeger, OIB 15789111148</item>
    </izvorni_sadrzaj>
    <derivirana_varijabla naziv="DomainObject.Predmet.OstaliListFormatedOIB_1">
      <item>ŽDO GUO Osijek</item>
      <item>Žarko Timarac, OIB 64124936540</item>
      <item>Dario Jeger, OIB 15789111148</item>
    </derivirana_varijabla>
  </DomainObject.Predmet.OstaliListFormatedOIB>
  <DomainObject.Predmet.OstaliListFormatedWithAdress>
    <izvorni_sadrzaj>
      <item>ŽDO GUO Osijek</item>
      <item>Žarko Timarac, Radnička 31, 34000 Požega</item>
      <item>Dario Jeger, Braće Radić 9, 31326 Darda</item>
    </izvorni_sadrzaj>
    <derivirana_varijabla naziv="DomainObject.Predmet.OstaliListFormatedWithAdress_1">
      <item>ŽDO GUO Osijek</item>
      <item>Žarko Timarac, Radnička 31, 34000 Požega</item>
      <item>Dario Jeger, Braće Radić 9, 31326 Darda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Dario Jeger, OIB 15789111148, Braće Radić 9, 31326 Darda</item>
    </izvorni_sadrzaj>
    <derivirana_varijabla naziv="DomainObject.Predmet.OstaliListFormatedWithAdressOIB_1">
      <item>ŽDO GUO Osijek</item>
      <item>Žarko Timarac, OIB 64124936540, Radnička 31, 34000 Požega</item>
      <item>Dario Jeger, OIB 15789111148, Braće Radić 9, 31326 Darda</item>
    </derivirana_varijabla>
  </DomainObject.Predmet.OstaliListFormatedWithAdressOIB>
  <DomainObject.Predmet.OstaliListNazivFormated>
    <izvorni_sadrzaj>
      <item>ŽDO GUO Osijek</item>
      <item>Žarko Timarac</item>
      <item>Dario Jeger</item>
    </izvorni_sadrzaj>
    <derivirana_varijabla naziv="DomainObject.Predmet.OstaliListNazivFormated_1">
      <item>ŽDO GUO Osijek</item>
      <item>Žarko Timarac</item>
      <item>Dario Jeger</item>
    </derivirana_varijabla>
  </DomainObject.Predmet.OstaliListNazivFormated>
  <DomainObject.Predmet.OstaliListNazivFormatedOIB>
    <izvorni_sadrzaj>
      <item>ŽDO GUO Osijek</item>
      <item>Žarko Timarac, OIB 64124936540</item>
      <item>Dario Jeger, OIB 15789111148</item>
    </izvorni_sadrzaj>
    <derivirana_varijabla naziv="DomainObject.Predmet.OstaliListNazivFormatedOIB_1">
      <item>ŽDO GUO Osijek</item>
      <item>Žarko Timarac, OIB 64124936540</item>
      <item>Dario Jeger, OIB 15789111148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M j.d.o.o. za ugostiteljstvo i turizam</izvorni_sadrzaj>
    <derivirana_varijabla naziv="DomainObject.Predmet.ProtustrankaIDrugi_1">JEGER M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M j.d.o.o. za ugostiteljstvo i turizam, OIB 82940156976, Braće Radić 9, 31326 Darda</izvorni_sadrzaj>
    <derivirana_varijabla naziv="DomainObject.Predmet.ProtustrankaIDrugiAdressOIB_1">JEGER M j.d.o.o. za ugostiteljstvo i turizam, OIB 82940156976, Braće Radić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JEGER M j.d.o.o. za ugostiteljstvo i turizam</item>
      <item>ŽDO GUO Osijek</item>
      <item>Žarko Timarac</item>
      <item>Dario Jeger</item>
    </izvorni_sadrzaj>
    <derivirana_varijabla naziv="DomainObject.Predmet.SudioniciListNaziv_1">
      <item>FINA RC OSIJEK</item>
      <item>JEGER M j.d.o.o. za ugostiteljstvo i turizam</item>
      <item>ŽDO GUO Osijek</item>
      <item>Žarko Timarac</item>
      <item>Dario Jeger</item>
    </derivirana_varijabla>
  </DomainObject.Predmet.SudioniciListNaziv>
  <DomainObject.Predmet.SudioniciListAdressOIB>
    <izvorni_sadrzaj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izvorni_sadrzaj>
    <derivirana_varijabla naziv="DomainObject.Predmet.SudioniciListAdressOIB_1"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82940156976</item>
      <item>, OIB null</item>
      <item>, OIB 64124936540</item>
      <item>, OIB 15789111148</item>
    </izvorni_sadrzaj>
    <derivirana_varijabla naziv="DomainObject.Predmet.SudioniciListNazivOIB_1">
      <item>, OIB 85821130368</item>
      <item>, OIB 82940156976</item>
      <item>, OIB null</item>
      <item>, OIB 64124936540</item>
      <item>, OIB 15789111148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430</properties:Words>
  <properties:Characters>2411</properties:Characters>
  <properties:Lines>74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2017-01-04T07:50:00Z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